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2C7C11D0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100</w:t>
      </w:r>
      <w:r w:rsidR="000174CA">
        <w:rPr>
          <w:rFonts w:ascii="Arial" w:hAnsi="Arial" w:cs="Arial"/>
          <w:b/>
          <w:sz w:val="28"/>
        </w:rPr>
        <w:t xml:space="preserve"> </w:t>
      </w:r>
      <w:r w:rsidR="00215050">
        <w:rPr>
          <w:rFonts w:ascii="Arial" w:hAnsi="Arial" w:cs="Arial"/>
          <w:b/>
          <w:sz w:val="28"/>
        </w:rPr>
        <w:t xml:space="preserve">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</w:t>
      </w:r>
      <w:r w:rsidR="0054173B">
        <w:rPr>
          <w:rFonts w:ascii="Arial" w:hAnsi="Arial" w:cs="Arial"/>
          <w:b/>
          <w:sz w:val="28"/>
        </w:rPr>
        <w:t xml:space="preserve">     </w:t>
      </w:r>
      <w:r w:rsidR="00CE2F47">
        <w:rPr>
          <w:rFonts w:ascii="Arial" w:hAnsi="Arial" w:cs="Arial"/>
          <w:b/>
          <w:sz w:val="28"/>
        </w:rPr>
        <w:t xml:space="preserve">              </w:t>
      </w:r>
      <w:r w:rsidR="0054173B">
        <w:rPr>
          <w:rFonts w:ascii="Arial" w:hAnsi="Arial" w:cs="Arial"/>
          <w:b/>
          <w:sz w:val="28"/>
        </w:rPr>
        <w:t xml:space="preserve">       </w:t>
      </w:r>
      <w:r w:rsidR="0058628A">
        <w:rPr>
          <w:rFonts w:ascii="Arial" w:hAnsi="Arial" w:cs="Arial"/>
          <w:b/>
          <w:sz w:val="28"/>
        </w:rPr>
        <w:t xml:space="preserve"> </w:t>
      </w:r>
      <w:r w:rsidR="00CC24FF">
        <w:rPr>
          <w:rFonts w:ascii="Arial" w:hAnsi="Arial" w:cs="Arial"/>
          <w:b/>
          <w:sz w:val="28"/>
        </w:rPr>
        <w:t xml:space="preserve">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CE2F47">
        <w:rPr>
          <w:rFonts w:ascii="Arial" w:hAnsi="Arial" w:cs="Arial"/>
          <w:b/>
          <w:sz w:val="28"/>
        </w:rPr>
        <w:t>30</w:t>
      </w:r>
      <w:r w:rsidR="009369D6">
        <w:rPr>
          <w:rFonts w:ascii="Arial" w:hAnsi="Arial" w:cs="Arial"/>
          <w:b/>
          <w:sz w:val="28"/>
        </w:rPr>
        <w:t>831</w:t>
      </w:r>
    </w:p>
    <w:p w14:paraId="7EDDD884" w14:textId="733477FA" w:rsidR="00C52180" w:rsidRDefault="0045170C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 xml:space="preserve">Taipei, </w:t>
      </w:r>
      <w:r w:rsidR="00386E4A">
        <w:rPr>
          <w:rFonts w:ascii="Arial" w:hAnsi="Arial" w:cs="Arial"/>
          <w:b/>
          <w:sz w:val="28"/>
          <w:szCs w:val="28"/>
        </w:rPr>
        <w:t>1</w:t>
      </w:r>
      <w:r w:rsidR="00CE2F47">
        <w:rPr>
          <w:rFonts w:ascii="Arial" w:hAnsi="Arial" w:cs="Arial"/>
          <w:b/>
          <w:sz w:val="28"/>
          <w:szCs w:val="28"/>
        </w:rPr>
        <w:t>2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386E4A">
        <w:rPr>
          <w:rFonts w:ascii="Arial" w:hAnsi="Arial" w:cs="Arial"/>
          <w:b/>
          <w:sz w:val="28"/>
          <w:szCs w:val="28"/>
        </w:rPr>
        <w:t>14th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June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CE2F47">
        <w:rPr>
          <w:rFonts w:ascii="Arial" w:hAnsi="Arial" w:cs="Arial"/>
          <w:b/>
          <w:sz w:val="28"/>
          <w:szCs w:val="28"/>
        </w:rPr>
        <w:t>3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C84F9CE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45170C">
        <w:rPr>
          <w:rFonts w:ascii="Arial" w:hAnsi="Arial" w:cs="Arial"/>
        </w:rPr>
        <w:t>100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18BF6293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#9</w:t>
      </w:r>
      <w:r w:rsidR="0045170C">
        <w:rPr>
          <w:rFonts w:ascii="Arial" w:hAnsi="Arial" w:cs="Arial"/>
        </w:rPr>
        <w:t>9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A12025">
        <w:rPr>
          <w:rFonts w:ascii="Arial" w:hAnsi="Arial" w:cs="Arial"/>
        </w:rPr>
        <w:t>870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45170C">
        <w:rPr>
          <w:rFonts w:ascii="Arial" w:hAnsi="Arial" w:cs="Arial"/>
        </w:rPr>
        <w:t>99</w:t>
      </w:r>
      <w:r w:rsidR="00CE2F47">
        <w:rPr>
          <w:rFonts w:ascii="Arial" w:hAnsi="Arial" w:cs="Arial"/>
        </w:rPr>
        <w:t>1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86730D">
        <w:rPr>
          <w:rFonts w:ascii="Arial" w:hAnsi="Arial" w:cs="Arial"/>
          <w:bCs/>
        </w:rPr>
        <w:t>119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1</w:t>
      </w:r>
      <w:r w:rsidR="0045170C">
        <w:rPr>
          <w:rFonts w:ascii="Arial" w:hAnsi="Arial" w:cs="Arial"/>
          <w:bCs/>
        </w:rPr>
        <w:t>09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E85C16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3B1F49B4" w:rsidR="003C2E1F" w:rsidRPr="00C23814" w:rsidRDefault="00A12025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45170C">
        <w:rPr>
          <w:rFonts w:ascii="Arial" w:hAnsi="Arial" w:cs="Arial"/>
        </w:rPr>
        <w:t>1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10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45170C">
        <w:rPr>
          <w:rFonts w:ascii="Arial" w:hAnsi="Arial" w:cs="Arial"/>
        </w:rPr>
        <w:t>8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108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45170C">
        <w:rPr>
          <w:rFonts w:ascii="Arial" w:hAnsi="Arial" w:cs="Arial"/>
        </w:rPr>
        <w:t>4</w:t>
      </w:r>
      <w:r w:rsidR="00121028">
        <w:rPr>
          <w:rFonts w:ascii="Arial" w:hAnsi="Arial" w:cs="Arial"/>
        </w:rPr>
        <w:t>0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751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45170C">
        <w:rPr>
          <w:rFonts w:ascii="Arial" w:hAnsi="Arial" w:cs="Arial"/>
        </w:rPr>
        <w:t>82</w:t>
      </w:r>
      <w:r w:rsidR="00CE2F47">
        <w:rPr>
          <w:rFonts w:ascii="Arial" w:hAnsi="Arial" w:cs="Arial"/>
        </w:rPr>
        <w:t>8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45170C">
        <w:rPr>
          <w:rFonts w:ascii="Arial" w:hAnsi="Arial" w:cs="Arial"/>
        </w:rPr>
        <w:t>9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3D7C0133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A0838">
        <w:rPr>
          <w:rFonts w:ascii="Arial" w:hAnsi="Arial" w:cs="Arial"/>
        </w:rPr>
        <w:t>119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A12AD">
        <w:rPr>
          <w:rFonts w:ascii="Arial" w:hAnsi="Arial" w:cs="Arial"/>
        </w:rPr>
        <w:t>1</w:t>
      </w:r>
      <w:r w:rsidR="0045170C">
        <w:rPr>
          <w:rFonts w:ascii="Arial" w:hAnsi="Arial" w:cs="Arial"/>
        </w:rPr>
        <w:t>09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16903717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A0838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7E145C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081A86" w:rsidRPr="00DA247A" w14:paraId="4402E167" w14:textId="77777777" w:rsidTr="00DA4348">
        <w:tc>
          <w:tcPr>
            <w:tcW w:w="959" w:type="dxa"/>
            <w:shd w:val="clear" w:color="auto" w:fill="auto"/>
          </w:tcPr>
          <w:p w14:paraId="329CFBB2" w14:textId="06203B83" w:rsidR="00081A86" w:rsidRPr="00DA247A" w:rsidRDefault="00081A86" w:rsidP="00081A86">
            <w:r w:rsidRPr="00DA247A">
              <w:t>13.</w:t>
            </w:r>
            <w:r>
              <w:t>2</w:t>
            </w:r>
            <w:r w:rsidRPr="00DA247A">
              <w:t>.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4B70AA6A" w14:textId="3531CFF0" w:rsidR="00081A86" w:rsidRPr="00880594" w:rsidRDefault="00081A86" w:rsidP="00081A86">
            <w:pPr>
              <w:rPr>
                <w:rFonts w:ascii="Arial" w:hAnsi="Arial" w:cs="Arial"/>
              </w:rPr>
            </w:pPr>
            <w:r>
              <w:t>RP-230917-8</w:t>
            </w:r>
          </w:p>
        </w:tc>
        <w:tc>
          <w:tcPr>
            <w:tcW w:w="3402" w:type="dxa"/>
            <w:shd w:val="clear" w:color="auto" w:fill="auto"/>
          </w:tcPr>
          <w:p w14:paraId="3C467AAD" w14:textId="0EB3D889" w:rsidR="00081A86" w:rsidRPr="0045170C" w:rsidRDefault="00081A86" w:rsidP="00081A86">
            <w:r w:rsidRPr="0045170C">
              <w:t>NR_CADC_NR_LTE_DC_R16-UEConTest</w:t>
            </w:r>
          </w:p>
        </w:tc>
        <w:tc>
          <w:tcPr>
            <w:tcW w:w="1134" w:type="dxa"/>
            <w:shd w:val="clear" w:color="auto" w:fill="auto"/>
          </w:tcPr>
          <w:p w14:paraId="76DD1456" w14:textId="00D5310D" w:rsidR="00081A86" w:rsidRPr="0045170C" w:rsidRDefault="00081A86" w:rsidP="00081A86">
            <w:pPr>
              <w:jc w:val="right"/>
            </w:pPr>
            <w:r w:rsidRPr="0045170C">
              <w:t>5</w:t>
            </w: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2311D" w14:textId="0F6885A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2F58927" w14:textId="77777777" w:rsidTr="00DA4348">
        <w:tc>
          <w:tcPr>
            <w:tcW w:w="959" w:type="dxa"/>
            <w:shd w:val="clear" w:color="auto" w:fill="auto"/>
          </w:tcPr>
          <w:p w14:paraId="227F8F0B" w14:textId="5D3C9728" w:rsidR="00081A86" w:rsidRPr="00DA247A" w:rsidRDefault="00081A86" w:rsidP="00081A86">
            <w:r w:rsidRPr="00DA247A">
              <w:t>13.</w:t>
            </w:r>
            <w:r>
              <w:t>2</w:t>
            </w:r>
            <w:r w:rsidRPr="00DA247A">
              <w:t>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129F50AC" w14:textId="0B5E12DA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RP-230919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081A86" w:rsidRPr="0045170C" w:rsidRDefault="00081A86" w:rsidP="00081A86">
            <w:r w:rsidRPr="0045170C">
              <w:t>NR_RF_FR1-UEConTest</w:t>
            </w:r>
          </w:p>
        </w:tc>
        <w:tc>
          <w:tcPr>
            <w:tcW w:w="1134" w:type="dxa"/>
            <w:shd w:val="clear" w:color="auto" w:fill="auto"/>
          </w:tcPr>
          <w:p w14:paraId="1B0B16C2" w14:textId="0DF244B8" w:rsidR="00081A86" w:rsidRPr="0045170C" w:rsidRDefault="00081A86" w:rsidP="00081A86">
            <w:pPr>
              <w:jc w:val="right"/>
            </w:pPr>
            <w: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74CD52" w14:textId="3A9FED0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25DFEDFC" w14:textId="77777777" w:rsidTr="00DA4348">
        <w:tc>
          <w:tcPr>
            <w:tcW w:w="959" w:type="dxa"/>
            <w:shd w:val="clear" w:color="auto" w:fill="auto"/>
          </w:tcPr>
          <w:p w14:paraId="38C4E6C8" w14:textId="05D287F6" w:rsidR="00081A86" w:rsidRPr="00DA247A" w:rsidRDefault="00081A86" w:rsidP="00081A86">
            <w:r w:rsidRPr="00DA247A">
              <w:t>13.</w:t>
            </w:r>
            <w:r>
              <w:t>2.</w:t>
            </w:r>
            <w:r w:rsidRPr="00DA247A">
              <w:t>3</w:t>
            </w:r>
          </w:p>
        </w:tc>
        <w:tc>
          <w:tcPr>
            <w:tcW w:w="1276" w:type="dxa"/>
            <w:shd w:val="clear" w:color="auto" w:fill="auto"/>
          </w:tcPr>
          <w:p w14:paraId="74D65002" w14:textId="2BD084A5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RP-230920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081A86" w:rsidRPr="0045170C" w:rsidRDefault="00081A86" w:rsidP="00081A86">
            <w:r w:rsidRPr="0045170C">
              <w:t>5G_V2X_NRSL_eV2XARC-UEConTest</w:t>
            </w:r>
          </w:p>
        </w:tc>
        <w:tc>
          <w:tcPr>
            <w:tcW w:w="1134" w:type="dxa"/>
            <w:shd w:val="clear" w:color="auto" w:fill="auto"/>
          </w:tcPr>
          <w:p w14:paraId="0CA213CC" w14:textId="21425B05" w:rsidR="00081A86" w:rsidRPr="0045170C" w:rsidRDefault="00081A86" w:rsidP="00081A86">
            <w:pPr>
              <w:jc w:val="right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DE2937" w14:textId="12CCA384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02D3DD9" w14:textId="77777777" w:rsidTr="00DA4348">
        <w:tc>
          <w:tcPr>
            <w:tcW w:w="959" w:type="dxa"/>
            <w:shd w:val="clear" w:color="auto" w:fill="auto"/>
          </w:tcPr>
          <w:p w14:paraId="3DD7090C" w14:textId="65AB7DC8" w:rsidR="00081A86" w:rsidRPr="00DA247A" w:rsidRDefault="00081A86" w:rsidP="00081A86">
            <w:r w:rsidRPr="00DA247A">
              <w:t>13.</w:t>
            </w:r>
            <w:r>
              <w:t>2.4</w:t>
            </w:r>
          </w:p>
        </w:tc>
        <w:tc>
          <w:tcPr>
            <w:tcW w:w="1276" w:type="dxa"/>
            <w:shd w:val="clear" w:color="auto" w:fill="auto"/>
          </w:tcPr>
          <w:p w14:paraId="7D82DDB5" w14:textId="61EC4ACA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RP-230921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081A86" w:rsidRPr="0045170C" w:rsidRDefault="00081A86" w:rsidP="00081A86">
            <w:r w:rsidRPr="0045170C">
              <w:t>NR_CLI-UEConTest</w:t>
            </w:r>
          </w:p>
        </w:tc>
        <w:tc>
          <w:tcPr>
            <w:tcW w:w="1134" w:type="dxa"/>
            <w:shd w:val="clear" w:color="auto" w:fill="auto"/>
          </w:tcPr>
          <w:p w14:paraId="79CE6ABE" w14:textId="65A8146F" w:rsidR="00081A86" w:rsidRPr="0045170C" w:rsidRDefault="00081A86" w:rsidP="00081A86">
            <w:pPr>
              <w:jc w:val="right"/>
            </w:pPr>
            <w: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E206D6" w14:textId="3D87E81D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CA59DC5" w14:textId="77777777" w:rsidTr="00DA4348">
        <w:tc>
          <w:tcPr>
            <w:tcW w:w="959" w:type="dxa"/>
            <w:shd w:val="clear" w:color="auto" w:fill="auto"/>
          </w:tcPr>
          <w:p w14:paraId="2CE8BC1A" w14:textId="090A0ED1" w:rsidR="00081A86" w:rsidRPr="00DA247A" w:rsidRDefault="00081A86" w:rsidP="00081A86">
            <w:r w:rsidRPr="00DA247A">
              <w:rPr>
                <w:color w:val="000000"/>
              </w:rPr>
              <w:lastRenderedPageBreak/>
              <w:t>13.</w:t>
            </w:r>
            <w:r>
              <w:rPr>
                <w:color w:val="000000"/>
              </w:rPr>
              <w:t>2.5</w:t>
            </w:r>
          </w:p>
        </w:tc>
        <w:tc>
          <w:tcPr>
            <w:tcW w:w="1276" w:type="dxa"/>
            <w:shd w:val="clear" w:color="auto" w:fill="auto"/>
          </w:tcPr>
          <w:p w14:paraId="7784EF8F" w14:textId="08685A5B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RP-23092</w:t>
            </w:r>
            <w:r>
              <w:t>2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081A86" w:rsidRPr="0045170C" w:rsidRDefault="00081A86" w:rsidP="00081A86">
            <w:r w:rsidRPr="0045170C">
              <w:t>NR_L1enh_URLLC-UEConTest</w:t>
            </w:r>
          </w:p>
        </w:tc>
        <w:tc>
          <w:tcPr>
            <w:tcW w:w="1134" w:type="dxa"/>
            <w:shd w:val="clear" w:color="auto" w:fill="auto"/>
          </w:tcPr>
          <w:p w14:paraId="5D5142A5" w14:textId="1A8E7025" w:rsidR="00081A86" w:rsidRPr="00613FA9" w:rsidRDefault="00081A86" w:rsidP="00081A86">
            <w:pPr>
              <w:jc w:val="right"/>
              <w:rPr>
                <w:color w:val="FF0000"/>
              </w:rPr>
            </w:pPr>
            <w:r w:rsidRPr="00613FA9">
              <w:rPr>
                <w:color w:val="FF000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769101" w14:textId="3C534015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FC59FC2" w14:textId="77777777" w:rsidTr="00DA4348">
        <w:tc>
          <w:tcPr>
            <w:tcW w:w="959" w:type="dxa"/>
            <w:shd w:val="clear" w:color="auto" w:fill="auto"/>
          </w:tcPr>
          <w:p w14:paraId="3E77A406" w14:textId="7C5D75B4" w:rsidR="00081A86" w:rsidRPr="00DA247A" w:rsidRDefault="00081A86" w:rsidP="00081A86">
            <w:bookmarkStart w:id="4" w:name="_Hlk89332416"/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2.6</w:t>
            </w:r>
          </w:p>
        </w:tc>
        <w:tc>
          <w:tcPr>
            <w:tcW w:w="1276" w:type="dxa"/>
            <w:shd w:val="clear" w:color="auto" w:fill="auto"/>
          </w:tcPr>
          <w:p w14:paraId="0EDC432A" w14:textId="28BD0B96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RP-23092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081A86" w:rsidRPr="0045170C" w:rsidRDefault="00081A86" w:rsidP="00081A86">
            <w:r w:rsidRPr="0045170C">
              <w:t>NR_pos-UEConTest</w:t>
            </w:r>
          </w:p>
        </w:tc>
        <w:tc>
          <w:tcPr>
            <w:tcW w:w="1134" w:type="dxa"/>
            <w:shd w:val="clear" w:color="auto" w:fill="auto"/>
          </w:tcPr>
          <w:p w14:paraId="07B22467" w14:textId="7015C35A" w:rsidR="00081A86" w:rsidRPr="0045170C" w:rsidRDefault="00081A86" w:rsidP="00081A86">
            <w:pPr>
              <w:jc w:val="right"/>
            </w:pPr>
            <w:r w:rsidRPr="0045170C">
              <w:t>1</w:t>
            </w: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2B4A13" w14:textId="6132499D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bookmarkEnd w:id="4"/>
      <w:tr w:rsidR="00081A86" w:rsidRPr="00DA247A" w14:paraId="3602BD6A" w14:textId="77777777" w:rsidTr="00DA4348">
        <w:tc>
          <w:tcPr>
            <w:tcW w:w="959" w:type="dxa"/>
            <w:shd w:val="clear" w:color="auto" w:fill="auto"/>
          </w:tcPr>
          <w:p w14:paraId="40F2437C" w14:textId="57CE260D" w:rsidR="00081A86" w:rsidRPr="00DA247A" w:rsidRDefault="00081A86" w:rsidP="00081A86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2.7</w:t>
            </w:r>
          </w:p>
        </w:tc>
        <w:tc>
          <w:tcPr>
            <w:tcW w:w="1276" w:type="dxa"/>
            <w:shd w:val="clear" w:color="auto" w:fill="auto"/>
          </w:tcPr>
          <w:p w14:paraId="2913CEF4" w14:textId="76FF608A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RP-23092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081A86" w:rsidRPr="0045170C" w:rsidRDefault="00081A86" w:rsidP="00081A86">
            <w:r w:rsidRPr="0045170C">
              <w:t>NR_RF_FR2_req_enh-UEConTest</w:t>
            </w:r>
          </w:p>
        </w:tc>
        <w:tc>
          <w:tcPr>
            <w:tcW w:w="1134" w:type="dxa"/>
            <w:shd w:val="clear" w:color="auto" w:fill="auto"/>
          </w:tcPr>
          <w:p w14:paraId="62188FDF" w14:textId="2682B74A" w:rsidR="00081A86" w:rsidRPr="0045170C" w:rsidRDefault="00081A86" w:rsidP="00081A86">
            <w:pPr>
              <w:jc w:val="right"/>
            </w:pPr>
            <w:r w:rsidRPr="0045170C"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5459B7" w14:textId="4544D134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FC419CB" w14:textId="77777777" w:rsidTr="00DA4348">
        <w:tc>
          <w:tcPr>
            <w:tcW w:w="959" w:type="dxa"/>
            <w:shd w:val="clear" w:color="auto" w:fill="auto"/>
          </w:tcPr>
          <w:p w14:paraId="387C0732" w14:textId="0BBEB0E9" w:rsidR="00081A86" w:rsidRPr="0045170C" w:rsidRDefault="00081A86" w:rsidP="00081A86">
            <w:pPr>
              <w:rPr>
                <w:color w:val="000000"/>
              </w:rPr>
            </w:pPr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2.8</w:t>
            </w:r>
          </w:p>
        </w:tc>
        <w:tc>
          <w:tcPr>
            <w:tcW w:w="1276" w:type="dxa"/>
            <w:shd w:val="clear" w:color="auto" w:fill="auto"/>
          </w:tcPr>
          <w:p w14:paraId="092CE208" w14:textId="0F3E82F9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RP-23092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081A86" w:rsidRPr="0045170C" w:rsidRDefault="00081A86" w:rsidP="00081A86">
            <w:r w:rsidRPr="0045170C">
              <w:t>NR_unlic-UEConTest</w:t>
            </w:r>
          </w:p>
        </w:tc>
        <w:tc>
          <w:tcPr>
            <w:tcW w:w="1134" w:type="dxa"/>
            <w:shd w:val="clear" w:color="auto" w:fill="auto"/>
          </w:tcPr>
          <w:p w14:paraId="76D62514" w14:textId="4CFF1DEA" w:rsidR="00081A86" w:rsidRPr="0045170C" w:rsidRDefault="00081A86" w:rsidP="00081A86">
            <w:pPr>
              <w:jc w:val="right"/>
            </w:pPr>
            <w: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595FFD" w14:textId="202D9D70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38979452" w14:textId="77777777" w:rsidTr="00DA4348">
        <w:tc>
          <w:tcPr>
            <w:tcW w:w="959" w:type="dxa"/>
            <w:shd w:val="clear" w:color="auto" w:fill="auto"/>
          </w:tcPr>
          <w:p w14:paraId="311E5305" w14:textId="593EA594" w:rsidR="00081A86" w:rsidRPr="00DA247A" w:rsidRDefault="00081A86" w:rsidP="00081A86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2.9</w:t>
            </w:r>
          </w:p>
        </w:tc>
        <w:tc>
          <w:tcPr>
            <w:tcW w:w="1276" w:type="dxa"/>
            <w:shd w:val="clear" w:color="auto" w:fill="auto"/>
          </w:tcPr>
          <w:p w14:paraId="7363AB39" w14:textId="185DCE10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RP-23092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081A86" w:rsidRPr="0045170C" w:rsidRDefault="00081A86" w:rsidP="00081A86">
            <w:r w:rsidRPr="0045170C">
              <w:t>LTE_NR_DC_CA_enh-UEConTest</w:t>
            </w:r>
          </w:p>
        </w:tc>
        <w:tc>
          <w:tcPr>
            <w:tcW w:w="1134" w:type="dxa"/>
            <w:shd w:val="clear" w:color="auto" w:fill="auto"/>
          </w:tcPr>
          <w:p w14:paraId="67108C0C" w14:textId="7FB7AB81" w:rsidR="00081A86" w:rsidRPr="00613FA9" w:rsidRDefault="00081A86" w:rsidP="00081A86">
            <w:pPr>
              <w:jc w:val="right"/>
              <w:rPr>
                <w:color w:val="FF0000"/>
              </w:rPr>
            </w:pPr>
            <w:r w:rsidRPr="00613FA9">
              <w:rPr>
                <w:color w:val="FF0000"/>
              </w:rPr>
              <w:t>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D9A4E5" w14:textId="6C76C50F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81A86" w:rsidRPr="00DA247A" w14:paraId="2DB883F6" w14:textId="77777777" w:rsidTr="00DA4348">
        <w:tc>
          <w:tcPr>
            <w:tcW w:w="959" w:type="dxa"/>
            <w:shd w:val="clear" w:color="auto" w:fill="auto"/>
          </w:tcPr>
          <w:p w14:paraId="564D158E" w14:textId="1B09F464" w:rsidR="00081A86" w:rsidRPr="00DA247A" w:rsidRDefault="00081A86" w:rsidP="00081A86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2.10</w:t>
            </w:r>
          </w:p>
        </w:tc>
        <w:tc>
          <w:tcPr>
            <w:tcW w:w="1276" w:type="dxa"/>
            <w:shd w:val="clear" w:color="auto" w:fill="auto"/>
          </w:tcPr>
          <w:p w14:paraId="6640D1B5" w14:textId="454E15CB" w:rsidR="00081A86" w:rsidRPr="00DA247A" w:rsidRDefault="00081A86" w:rsidP="00081A86">
            <w:r w:rsidRPr="00B262CF">
              <w:t>RP-23092</w:t>
            </w:r>
            <w:r>
              <w:t>7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081A86" w:rsidRPr="0045170C" w:rsidRDefault="00081A86" w:rsidP="00081A86">
            <w:r w:rsidRPr="0045170C">
              <w:t>NR_RRM_enh-UEConTest</w:t>
            </w:r>
          </w:p>
        </w:tc>
        <w:tc>
          <w:tcPr>
            <w:tcW w:w="1134" w:type="dxa"/>
            <w:shd w:val="clear" w:color="auto" w:fill="auto"/>
          </w:tcPr>
          <w:p w14:paraId="7EA70F26" w14:textId="3C0B56B2" w:rsidR="00081A86" w:rsidRPr="00613FA9" w:rsidRDefault="00081A86" w:rsidP="00081A86">
            <w:pPr>
              <w:jc w:val="right"/>
              <w:rPr>
                <w:color w:val="FF0000"/>
              </w:rPr>
            </w:pPr>
            <w:r w:rsidRPr="00613FA9">
              <w:rPr>
                <w:color w:val="FF000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FD1917" w14:textId="06FAA593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5FCD7664" w14:textId="77777777" w:rsidTr="00DA4348">
        <w:tc>
          <w:tcPr>
            <w:tcW w:w="959" w:type="dxa"/>
            <w:shd w:val="clear" w:color="auto" w:fill="auto"/>
          </w:tcPr>
          <w:p w14:paraId="1A052802" w14:textId="32C9793F" w:rsidR="00081A86" w:rsidRPr="00DA247A" w:rsidRDefault="00081A86" w:rsidP="00081A86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2.11</w:t>
            </w:r>
          </w:p>
        </w:tc>
        <w:tc>
          <w:tcPr>
            <w:tcW w:w="1276" w:type="dxa"/>
            <w:shd w:val="clear" w:color="auto" w:fill="auto"/>
          </w:tcPr>
          <w:p w14:paraId="52DC964A" w14:textId="1EBB3341" w:rsidR="00081A86" w:rsidRPr="00DA247A" w:rsidRDefault="00081A86" w:rsidP="00081A86">
            <w:r w:rsidRPr="00B262CF">
              <w:t>RP-23092</w:t>
            </w:r>
            <w:r>
              <w:t>8</w:t>
            </w:r>
          </w:p>
        </w:tc>
        <w:tc>
          <w:tcPr>
            <w:tcW w:w="3402" w:type="dxa"/>
            <w:shd w:val="clear" w:color="auto" w:fill="auto"/>
          </w:tcPr>
          <w:p w14:paraId="737E6C3F" w14:textId="7782F44C" w:rsidR="00081A86" w:rsidRPr="00FD49D0" w:rsidRDefault="00081A86" w:rsidP="00081A86">
            <w:r w:rsidRPr="00FD49D0">
              <w:t>ATSSS-UEConTest</w:t>
            </w:r>
          </w:p>
        </w:tc>
        <w:tc>
          <w:tcPr>
            <w:tcW w:w="1134" w:type="dxa"/>
            <w:shd w:val="clear" w:color="auto" w:fill="auto"/>
          </w:tcPr>
          <w:p w14:paraId="540BA525" w14:textId="49FAC977" w:rsidR="00081A86" w:rsidRPr="0045170C" w:rsidRDefault="00081A86" w:rsidP="00081A86">
            <w:pPr>
              <w:jc w:val="right"/>
            </w:pPr>
            <w: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CB6ACF" w14:textId="3EE81537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E058E51" w14:textId="77777777" w:rsidTr="00DA4348">
        <w:tc>
          <w:tcPr>
            <w:tcW w:w="959" w:type="dxa"/>
            <w:shd w:val="clear" w:color="auto" w:fill="auto"/>
          </w:tcPr>
          <w:p w14:paraId="6843C972" w14:textId="25E81E13" w:rsidR="00081A86" w:rsidRPr="00DA247A" w:rsidRDefault="00081A86" w:rsidP="00081A86">
            <w:r w:rsidRPr="00DA247A">
              <w:t>13.</w:t>
            </w:r>
            <w:r>
              <w:t>2</w:t>
            </w:r>
            <w:r w:rsidRPr="00DA247A">
              <w:t>.1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0B940291" w14:textId="2E622532" w:rsidR="00081A86" w:rsidRPr="00DA247A" w:rsidRDefault="00081A86" w:rsidP="00081A86">
            <w:r w:rsidRPr="00B262CF">
              <w:t>RP-23092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48333A95" w14:textId="34BA5778" w:rsidR="00081A86" w:rsidRPr="00FD49D0" w:rsidRDefault="00081A86" w:rsidP="00081A86">
            <w:r w:rsidRPr="00FD49D0">
              <w:t>MCProtoc16_enh2MCPTT_eMCData2-ConTest</w:t>
            </w:r>
          </w:p>
        </w:tc>
        <w:tc>
          <w:tcPr>
            <w:tcW w:w="1134" w:type="dxa"/>
            <w:shd w:val="clear" w:color="auto" w:fill="auto"/>
          </w:tcPr>
          <w:p w14:paraId="705B5206" w14:textId="4F3DC96F" w:rsidR="00081A86" w:rsidRPr="0045170C" w:rsidRDefault="00081A86" w:rsidP="00081A86">
            <w:pPr>
              <w:jc w:val="right"/>
            </w:pPr>
            <w:r>
              <w:t>1</w:t>
            </w:r>
            <w:r w:rsidRPr="0045170C"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669F98" w14:textId="77CE5AEB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37427E3B" w14:textId="77777777" w:rsidTr="00DA4348">
        <w:tc>
          <w:tcPr>
            <w:tcW w:w="959" w:type="dxa"/>
            <w:shd w:val="clear" w:color="auto" w:fill="auto"/>
          </w:tcPr>
          <w:p w14:paraId="68CEDC96" w14:textId="1A184018" w:rsidR="00081A86" w:rsidRPr="00DA247A" w:rsidRDefault="00081A86" w:rsidP="00081A86">
            <w:r w:rsidRPr="00DA247A">
              <w:t>13.</w:t>
            </w:r>
            <w:r>
              <w:t>3.1</w:t>
            </w:r>
          </w:p>
        </w:tc>
        <w:tc>
          <w:tcPr>
            <w:tcW w:w="1276" w:type="dxa"/>
            <w:shd w:val="clear" w:color="auto" w:fill="auto"/>
          </w:tcPr>
          <w:p w14:paraId="62F15921" w14:textId="22E856B5" w:rsidR="00081A86" w:rsidRPr="00DA247A" w:rsidRDefault="00081A86" w:rsidP="00081A86">
            <w:r w:rsidRPr="00B262CF">
              <w:t>RP-2309</w:t>
            </w:r>
            <w:r>
              <w:t>30</w:t>
            </w:r>
          </w:p>
        </w:tc>
        <w:tc>
          <w:tcPr>
            <w:tcW w:w="3402" w:type="dxa"/>
            <w:shd w:val="clear" w:color="auto" w:fill="auto"/>
          </w:tcPr>
          <w:p w14:paraId="5FF543BE" w14:textId="77777777" w:rsidR="00081A86" w:rsidRPr="00FD49D0" w:rsidRDefault="00081A86" w:rsidP="00081A86">
            <w:r w:rsidRPr="00FD49D0">
              <w:t>NR_bands_UL_MIMO_PC3_R17-UEConTest</w:t>
            </w:r>
          </w:p>
        </w:tc>
        <w:tc>
          <w:tcPr>
            <w:tcW w:w="1134" w:type="dxa"/>
            <w:shd w:val="clear" w:color="auto" w:fill="auto"/>
          </w:tcPr>
          <w:p w14:paraId="5F34BA6C" w14:textId="1C2E1B44" w:rsidR="00081A86" w:rsidRPr="0045170C" w:rsidRDefault="00081A86" w:rsidP="00081A86">
            <w:pPr>
              <w:jc w:val="right"/>
            </w:pPr>
            <w:r w:rsidRPr="0045170C">
              <w:t>1</w:t>
            </w: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E09861" w14:textId="31AC7092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168371BC" w14:textId="77777777" w:rsidTr="00DA4348">
        <w:tc>
          <w:tcPr>
            <w:tcW w:w="959" w:type="dxa"/>
            <w:shd w:val="clear" w:color="auto" w:fill="auto"/>
          </w:tcPr>
          <w:p w14:paraId="0CF171BB" w14:textId="4136FFAC" w:rsidR="00081A86" w:rsidRPr="00DA247A" w:rsidRDefault="00081A86" w:rsidP="00081A86">
            <w:r w:rsidRPr="00DA247A">
              <w:t>13.3</w:t>
            </w:r>
            <w:r>
              <w:t>.2</w:t>
            </w:r>
          </w:p>
        </w:tc>
        <w:tc>
          <w:tcPr>
            <w:tcW w:w="1276" w:type="dxa"/>
            <w:shd w:val="clear" w:color="auto" w:fill="auto"/>
          </w:tcPr>
          <w:p w14:paraId="25A4D3AC" w14:textId="36A6B0C3" w:rsidR="00081A86" w:rsidRPr="00DA247A" w:rsidRDefault="00081A86" w:rsidP="00081A86">
            <w:r w:rsidRPr="00B262CF">
              <w:t>RP-2309</w:t>
            </w:r>
            <w:r>
              <w:t>31</w:t>
            </w:r>
          </w:p>
        </w:tc>
        <w:tc>
          <w:tcPr>
            <w:tcW w:w="3402" w:type="dxa"/>
            <w:shd w:val="clear" w:color="auto" w:fill="auto"/>
          </w:tcPr>
          <w:p w14:paraId="3F5944ED" w14:textId="77777777" w:rsidR="00081A86" w:rsidRPr="00FD49D0" w:rsidRDefault="00081A86" w:rsidP="00081A86">
            <w:r w:rsidRPr="00FD49D0">
              <w:t>NR_FR2_FWA_Bn257_Bn258-UEConTest</w:t>
            </w:r>
          </w:p>
        </w:tc>
        <w:tc>
          <w:tcPr>
            <w:tcW w:w="1134" w:type="dxa"/>
            <w:shd w:val="clear" w:color="auto" w:fill="auto"/>
          </w:tcPr>
          <w:p w14:paraId="5EB610F6" w14:textId="27367F32" w:rsidR="00081A86" w:rsidRPr="0045170C" w:rsidRDefault="00081A86" w:rsidP="00081A86">
            <w:pPr>
              <w:jc w:val="right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B5978B" w14:textId="79BED679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3420044" w14:textId="77777777" w:rsidTr="00DA4348">
        <w:tc>
          <w:tcPr>
            <w:tcW w:w="959" w:type="dxa"/>
            <w:shd w:val="clear" w:color="auto" w:fill="auto"/>
          </w:tcPr>
          <w:p w14:paraId="2A25AD3F" w14:textId="4302BDEF" w:rsidR="00081A86" w:rsidRPr="00DA247A" w:rsidRDefault="00081A86" w:rsidP="00081A86">
            <w:bookmarkStart w:id="5" w:name="_Hlk89332363"/>
            <w:r w:rsidRPr="00DA247A">
              <w:t>13.</w:t>
            </w:r>
            <w:r>
              <w:t>3.3</w:t>
            </w:r>
          </w:p>
        </w:tc>
        <w:tc>
          <w:tcPr>
            <w:tcW w:w="1276" w:type="dxa"/>
            <w:shd w:val="clear" w:color="auto" w:fill="auto"/>
          </w:tcPr>
          <w:p w14:paraId="0274193D" w14:textId="7F143417" w:rsidR="00081A86" w:rsidRPr="00DA247A" w:rsidRDefault="00081A86" w:rsidP="00081A86">
            <w:pPr>
              <w:tabs>
                <w:tab w:val="left" w:pos="161"/>
              </w:tabs>
              <w:rPr>
                <w:rFonts w:ascii="Arial" w:hAnsi="Arial" w:cs="Arial"/>
              </w:rPr>
            </w:pPr>
            <w:r w:rsidRPr="00B262CF">
              <w:t>RP-2309</w:t>
            </w:r>
            <w:r>
              <w:t>32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081A86" w:rsidRPr="0045170C" w:rsidRDefault="00081A86" w:rsidP="00081A86">
            <w:r w:rsidRPr="0045170C">
              <w:t>NR_CADC_NR_LTE_DC_R17-UEConTest</w:t>
            </w:r>
          </w:p>
        </w:tc>
        <w:tc>
          <w:tcPr>
            <w:tcW w:w="1134" w:type="dxa"/>
            <w:shd w:val="clear" w:color="auto" w:fill="auto"/>
          </w:tcPr>
          <w:p w14:paraId="7CA90338" w14:textId="504A523C" w:rsidR="00081A86" w:rsidRPr="0045170C" w:rsidRDefault="00081A86" w:rsidP="00081A86">
            <w:pPr>
              <w:jc w:val="right"/>
            </w:pPr>
            <w:r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D78D8" w14:textId="37E0C679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3A979D66" w14:textId="77777777" w:rsidTr="00DA4348">
        <w:tc>
          <w:tcPr>
            <w:tcW w:w="959" w:type="dxa"/>
            <w:shd w:val="clear" w:color="auto" w:fill="auto"/>
          </w:tcPr>
          <w:p w14:paraId="321222A3" w14:textId="6FAFDB24" w:rsidR="00081A86" w:rsidRPr="00DA247A" w:rsidRDefault="00081A86" w:rsidP="00081A86">
            <w:bookmarkStart w:id="6" w:name="_Hlk89332374"/>
            <w:bookmarkEnd w:id="5"/>
            <w:r w:rsidRPr="00DA247A">
              <w:t>13.</w:t>
            </w:r>
            <w:r>
              <w:t>3.</w:t>
            </w:r>
            <w:r w:rsidRPr="00DA247A">
              <w:t>4</w:t>
            </w:r>
          </w:p>
        </w:tc>
        <w:tc>
          <w:tcPr>
            <w:tcW w:w="1276" w:type="dxa"/>
            <w:shd w:val="clear" w:color="auto" w:fill="auto"/>
          </w:tcPr>
          <w:p w14:paraId="7CC78E78" w14:textId="5C03D7D2" w:rsidR="00081A86" w:rsidRPr="00DA247A" w:rsidRDefault="00081A86" w:rsidP="00081A86">
            <w:r w:rsidRPr="00B262CF">
              <w:t>RP-2309</w:t>
            </w:r>
            <w:r>
              <w:t>33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081A86" w:rsidRPr="0045170C" w:rsidRDefault="00081A86" w:rsidP="00081A86">
            <w:r w:rsidRPr="0045170C">
              <w:t>ENDC_UE_PC2_R17_NR_TDD-UEConTest</w:t>
            </w:r>
          </w:p>
        </w:tc>
        <w:tc>
          <w:tcPr>
            <w:tcW w:w="1134" w:type="dxa"/>
            <w:shd w:val="clear" w:color="auto" w:fill="auto"/>
          </w:tcPr>
          <w:p w14:paraId="4BB4C222" w14:textId="49E2395B" w:rsidR="00081A86" w:rsidRPr="0045170C" w:rsidRDefault="00081A86" w:rsidP="00081A86">
            <w:pPr>
              <w:jc w:val="right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885E54" w14:textId="1B801B77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bookmarkEnd w:id="6"/>
      <w:tr w:rsidR="00081A86" w:rsidRPr="00DA247A" w14:paraId="6D35DCC8" w14:textId="77777777" w:rsidTr="00DA4348">
        <w:tc>
          <w:tcPr>
            <w:tcW w:w="959" w:type="dxa"/>
            <w:shd w:val="clear" w:color="auto" w:fill="auto"/>
          </w:tcPr>
          <w:p w14:paraId="00DB5370" w14:textId="3CAF2D5D" w:rsidR="00081A86" w:rsidRPr="00DA247A" w:rsidRDefault="00081A86" w:rsidP="00081A86">
            <w:r w:rsidRPr="00DA247A">
              <w:t>13.</w:t>
            </w:r>
            <w:r>
              <w:t>3.5</w:t>
            </w:r>
          </w:p>
        </w:tc>
        <w:tc>
          <w:tcPr>
            <w:tcW w:w="1276" w:type="dxa"/>
            <w:shd w:val="clear" w:color="auto" w:fill="auto"/>
          </w:tcPr>
          <w:p w14:paraId="791CAB07" w14:textId="0B55C554" w:rsidR="00081A86" w:rsidRPr="00DA247A" w:rsidRDefault="00081A86" w:rsidP="00081A86">
            <w:pPr>
              <w:rPr>
                <w:rFonts w:ascii="Arial" w:hAnsi="Arial" w:cs="Arial"/>
              </w:rPr>
            </w:pPr>
            <w:r w:rsidRPr="00B262CF">
              <w:t>RP-2309</w:t>
            </w:r>
            <w:r>
              <w:t>34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081A86" w:rsidRPr="0045170C" w:rsidRDefault="00081A86" w:rsidP="00081A86">
            <w:r w:rsidRPr="0045170C">
              <w:t>NR_PC2_CA_R17_2BDL_2BUL-UEConTest</w:t>
            </w:r>
          </w:p>
        </w:tc>
        <w:tc>
          <w:tcPr>
            <w:tcW w:w="1134" w:type="dxa"/>
            <w:shd w:val="clear" w:color="auto" w:fill="auto"/>
          </w:tcPr>
          <w:p w14:paraId="5AFE24FC" w14:textId="71AD61EB" w:rsidR="00081A86" w:rsidRPr="0045170C" w:rsidRDefault="00081A86" w:rsidP="00081A86">
            <w:pPr>
              <w:jc w:val="right"/>
            </w:pPr>
            <w: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DACAA" w14:textId="4D837178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54462F20" w14:textId="77777777" w:rsidTr="00DA4348">
        <w:tc>
          <w:tcPr>
            <w:tcW w:w="959" w:type="dxa"/>
            <w:shd w:val="clear" w:color="auto" w:fill="auto"/>
          </w:tcPr>
          <w:p w14:paraId="1FAFB98D" w14:textId="17D2C01C" w:rsidR="00081A86" w:rsidRPr="00DA247A" w:rsidRDefault="00081A86" w:rsidP="00081A86">
            <w:r w:rsidRPr="00DA247A">
              <w:t>13.</w:t>
            </w:r>
            <w:r>
              <w:t>3.6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6E141D" w14:textId="3E0ED079" w:rsidR="00081A86" w:rsidRPr="0073266F" w:rsidRDefault="00081A86" w:rsidP="00081A86">
            <w:pPr>
              <w:rPr>
                <w:rFonts w:ascii="Arial" w:hAnsi="Arial" w:cs="Arial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081A86" w:rsidRPr="0045170C" w:rsidRDefault="00081A86" w:rsidP="00081A86">
            <w:r w:rsidRPr="0045170C">
              <w:t>ENDC_PC2_R17_xLTE_yNR-UEConTest</w:t>
            </w:r>
          </w:p>
        </w:tc>
        <w:tc>
          <w:tcPr>
            <w:tcW w:w="1134" w:type="dxa"/>
            <w:shd w:val="clear" w:color="auto" w:fill="auto"/>
          </w:tcPr>
          <w:p w14:paraId="102BD039" w14:textId="4DC7AC95" w:rsidR="00081A86" w:rsidRPr="0045170C" w:rsidRDefault="00081A86" w:rsidP="00081A86">
            <w:pPr>
              <w:jc w:val="right"/>
            </w:pPr>
            <w:r w:rsidRPr="0045170C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DFD047" w14:textId="3F95223A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7A60838A" w14:textId="77777777" w:rsidTr="00DA4348">
        <w:tc>
          <w:tcPr>
            <w:tcW w:w="959" w:type="dxa"/>
            <w:shd w:val="clear" w:color="auto" w:fill="auto"/>
          </w:tcPr>
          <w:p w14:paraId="12BD7B0D" w14:textId="79AEC0BF" w:rsidR="00081A86" w:rsidRPr="00317B94" w:rsidRDefault="00081A86" w:rsidP="00081A86">
            <w:pPr>
              <w:rPr>
                <w:highlight w:val="yellow"/>
              </w:rPr>
            </w:pPr>
            <w:r w:rsidRPr="00317B94">
              <w:rPr>
                <w:highlight w:val="yellow"/>
              </w:rPr>
              <w:t>13.3.7</w:t>
            </w:r>
          </w:p>
        </w:tc>
        <w:tc>
          <w:tcPr>
            <w:tcW w:w="1276" w:type="dxa"/>
            <w:shd w:val="clear" w:color="auto" w:fill="auto"/>
          </w:tcPr>
          <w:p w14:paraId="0A265414" w14:textId="7F3DB217" w:rsidR="00081A86" w:rsidRPr="008B09B7" w:rsidRDefault="00081A86" w:rsidP="00081A86">
            <w:pPr>
              <w:rPr>
                <w:color w:val="FF0000"/>
                <w:highlight w:val="yellow"/>
              </w:rPr>
            </w:pPr>
            <w:r w:rsidRPr="008B09B7">
              <w:rPr>
                <w:color w:val="FF0000"/>
                <w:highlight w:val="yellow"/>
              </w:rPr>
              <w:t>RP-230988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081A86" w:rsidRPr="00286531" w:rsidRDefault="00081A86" w:rsidP="00081A86">
            <w:pPr>
              <w:rPr>
                <w:color w:val="FF0000"/>
                <w:highlight w:val="yellow"/>
              </w:rPr>
            </w:pPr>
            <w:r w:rsidRPr="00286531">
              <w:rPr>
                <w:color w:val="FF0000"/>
                <w:highlight w:val="yellow"/>
              </w:rPr>
              <w:t>NR_UE_PC2_n39-UEConTest</w:t>
            </w:r>
          </w:p>
        </w:tc>
        <w:tc>
          <w:tcPr>
            <w:tcW w:w="1134" w:type="dxa"/>
            <w:shd w:val="clear" w:color="auto" w:fill="auto"/>
          </w:tcPr>
          <w:p w14:paraId="34C0E48F" w14:textId="35BF8535" w:rsidR="00081A86" w:rsidRPr="00317B94" w:rsidRDefault="00081A86" w:rsidP="00081A8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0D0AB4" w14:textId="09E9E239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610ED567" w14:textId="77777777" w:rsidTr="00DA4348">
        <w:tc>
          <w:tcPr>
            <w:tcW w:w="959" w:type="dxa"/>
            <w:shd w:val="clear" w:color="auto" w:fill="auto"/>
          </w:tcPr>
          <w:p w14:paraId="622ED1F3" w14:textId="421A6965" w:rsidR="00081A86" w:rsidRPr="00DA247A" w:rsidRDefault="00081A86" w:rsidP="00081A86">
            <w:r w:rsidRPr="00DA247A">
              <w:t>13.</w:t>
            </w:r>
            <w:r>
              <w:t>3.8</w:t>
            </w:r>
          </w:p>
        </w:tc>
        <w:tc>
          <w:tcPr>
            <w:tcW w:w="1276" w:type="dxa"/>
            <w:shd w:val="clear" w:color="auto" w:fill="auto"/>
          </w:tcPr>
          <w:p w14:paraId="393953E2" w14:textId="046D048E" w:rsidR="00081A86" w:rsidRPr="00DA247A" w:rsidRDefault="00081A86" w:rsidP="00081A86">
            <w:r w:rsidRPr="00B262CF">
              <w:t>RP-2309</w:t>
            </w:r>
            <w:r>
              <w:t>35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081A86" w:rsidRPr="00FD49D0" w:rsidRDefault="00081A86" w:rsidP="00081A86">
            <w:r w:rsidRPr="00FD49D0">
              <w:t>NR_RF_FR1_enh-UEConTest</w:t>
            </w:r>
          </w:p>
        </w:tc>
        <w:tc>
          <w:tcPr>
            <w:tcW w:w="1134" w:type="dxa"/>
            <w:shd w:val="clear" w:color="auto" w:fill="auto"/>
          </w:tcPr>
          <w:p w14:paraId="180130B3" w14:textId="45441514" w:rsidR="00081A86" w:rsidRPr="0045170C" w:rsidRDefault="00081A86" w:rsidP="00081A86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B5FF46" w14:textId="2D16E241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25AAA5E6" w14:textId="77777777" w:rsidTr="00DA4348">
        <w:tc>
          <w:tcPr>
            <w:tcW w:w="959" w:type="dxa"/>
            <w:shd w:val="clear" w:color="auto" w:fill="auto"/>
          </w:tcPr>
          <w:p w14:paraId="7BF72B93" w14:textId="2EE86FD2" w:rsidR="00081A86" w:rsidRPr="00DA247A" w:rsidRDefault="00081A86" w:rsidP="00081A86">
            <w:r w:rsidRPr="00DA247A">
              <w:t>13.</w:t>
            </w:r>
            <w:r>
              <w:t>3.9</w:t>
            </w:r>
          </w:p>
        </w:tc>
        <w:tc>
          <w:tcPr>
            <w:tcW w:w="1276" w:type="dxa"/>
            <w:shd w:val="clear" w:color="auto" w:fill="auto"/>
          </w:tcPr>
          <w:p w14:paraId="544FA508" w14:textId="747A5BDE" w:rsidR="00081A86" w:rsidRPr="00DA247A" w:rsidRDefault="00081A86" w:rsidP="00081A86">
            <w:r w:rsidRPr="00B262CF">
              <w:t>RP-2309</w:t>
            </w:r>
            <w:r>
              <w:t>36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081A86" w:rsidRPr="00FD49D0" w:rsidRDefault="00081A86" w:rsidP="00081A86">
            <w:r w:rsidRPr="00FD49D0">
              <w:t>NR_RF_TxD-UEConTest</w:t>
            </w:r>
          </w:p>
        </w:tc>
        <w:tc>
          <w:tcPr>
            <w:tcW w:w="1134" w:type="dxa"/>
            <w:shd w:val="clear" w:color="auto" w:fill="auto"/>
          </w:tcPr>
          <w:p w14:paraId="1F42DB9D" w14:textId="1899EB08" w:rsidR="00081A86" w:rsidRPr="0045170C" w:rsidRDefault="00081A86" w:rsidP="00081A86">
            <w:pPr>
              <w:jc w:val="right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EFD426" w14:textId="346C5963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3A5BDFCB" w14:textId="77777777" w:rsidTr="00DA4348">
        <w:tc>
          <w:tcPr>
            <w:tcW w:w="959" w:type="dxa"/>
            <w:shd w:val="clear" w:color="auto" w:fill="auto"/>
          </w:tcPr>
          <w:p w14:paraId="0BAC51DB" w14:textId="6022A873" w:rsidR="00081A86" w:rsidRPr="00DA247A" w:rsidRDefault="00081A86" w:rsidP="00081A86">
            <w:r w:rsidRPr="00DA247A">
              <w:t>13.</w:t>
            </w:r>
            <w:r>
              <w:t>3.10</w:t>
            </w:r>
          </w:p>
        </w:tc>
        <w:tc>
          <w:tcPr>
            <w:tcW w:w="1276" w:type="dxa"/>
            <w:shd w:val="clear" w:color="auto" w:fill="auto"/>
          </w:tcPr>
          <w:p w14:paraId="6CCCE598" w14:textId="5E04715F" w:rsidR="00081A86" w:rsidRPr="00DA247A" w:rsidRDefault="00081A86" w:rsidP="00081A86"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0B90EA6A" w14:textId="77777777" w:rsidR="00081A86" w:rsidRPr="0045170C" w:rsidRDefault="00081A86" w:rsidP="00081A86">
            <w:pPr>
              <w:rPr>
                <w:color w:val="FF0000"/>
              </w:rPr>
            </w:pPr>
            <w:r w:rsidRPr="0045170C">
              <w:rPr>
                <w:color w:val="FF0000"/>
              </w:rPr>
              <w:t>NR_FR1_TRP_TRS-UEConTest</w:t>
            </w:r>
          </w:p>
        </w:tc>
        <w:tc>
          <w:tcPr>
            <w:tcW w:w="1134" w:type="dxa"/>
            <w:shd w:val="clear" w:color="auto" w:fill="auto"/>
          </w:tcPr>
          <w:p w14:paraId="517D9117" w14:textId="3A7B2557" w:rsidR="00081A86" w:rsidRPr="0045170C" w:rsidRDefault="00081A86" w:rsidP="00081A86">
            <w:pPr>
              <w:jc w:val="right"/>
              <w:rPr>
                <w:color w:val="BFBFBF"/>
              </w:rPr>
            </w:pPr>
            <w:r w:rsidRPr="0045170C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33FC1E" w14:textId="1A85CC58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978A969" w14:textId="77777777" w:rsidTr="00DA4348">
        <w:tc>
          <w:tcPr>
            <w:tcW w:w="959" w:type="dxa"/>
            <w:shd w:val="clear" w:color="auto" w:fill="auto"/>
          </w:tcPr>
          <w:p w14:paraId="5B244F5C" w14:textId="7CE71EF2" w:rsidR="00081A86" w:rsidRPr="00F87FC3" w:rsidRDefault="00081A86" w:rsidP="00081A86">
            <w:pPr>
              <w:rPr>
                <w:highlight w:val="yellow"/>
              </w:rPr>
            </w:pPr>
            <w:r w:rsidRPr="00F87FC3">
              <w:rPr>
                <w:highlight w:val="yellow"/>
              </w:rPr>
              <w:t>13.3.11</w:t>
            </w:r>
          </w:p>
        </w:tc>
        <w:tc>
          <w:tcPr>
            <w:tcW w:w="1276" w:type="dxa"/>
            <w:shd w:val="clear" w:color="auto" w:fill="auto"/>
          </w:tcPr>
          <w:p w14:paraId="1B056BFE" w14:textId="4B4D44FE" w:rsidR="00081A86" w:rsidRPr="00F87FC3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37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081A86" w:rsidRPr="00F87FC3" w:rsidRDefault="00081A86" w:rsidP="00081A86">
            <w:pPr>
              <w:rPr>
                <w:color w:val="FF0000"/>
                <w:highlight w:val="yellow"/>
              </w:rPr>
            </w:pPr>
            <w:r w:rsidRPr="00F87FC3">
              <w:rPr>
                <w:color w:val="FF0000"/>
                <w:highlight w:val="yellow"/>
              </w:rPr>
              <w:t>NR_demod_enh2-UEConTest</w:t>
            </w:r>
          </w:p>
        </w:tc>
        <w:tc>
          <w:tcPr>
            <w:tcW w:w="1134" w:type="dxa"/>
            <w:shd w:val="clear" w:color="auto" w:fill="auto"/>
          </w:tcPr>
          <w:p w14:paraId="1475B2C6" w14:textId="46E3FAF0" w:rsidR="00081A86" w:rsidRPr="00942904" w:rsidRDefault="00081A86" w:rsidP="00081A86">
            <w:pPr>
              <w:jc w:val="right"/>
              <w:rPr>
                <w:highlight w:val="yellow"/>
              </w:rPr>
            </w:pPr>
            <w:r w:rsidRPr="00942904">
              <w:rPr>
                <w:highlight w:val="yellow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81DB7" w14:textId="1A4DC52D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0C2DB92" w14:textId="77777777" w:rsidTr="00DA4348">
        <w:tc>
          <w:tcPr>
            <w:tcW w:w="959" w:type="dxa"/>
            <w:shd w:val="clear" w:color="auto" w:fill="auto"/>
          </w:tcPr>
          <w:p w14:paraId="2B245690" w14:textId="3F1CB959" w:rsidR="00081A86" w:rsidRPr="00730B5B" w:rsidRDefault="00081A86" w:rsidP="00081A86">
            <w:pPr>
              <w:rPr>
                <w:highlight w:val="yellow"/>
              </w:rPr>
            </w:pPr>
            <w:r w:rsidRPr="00730B5B">
              <w:rPr>
                <w:highlight w:val="yellow"/>
              </w:rPr>
              <w:t>13.3.12</w:t>
            </w:r>
          </w:p>
        </w:tc>
        <w:tc>
          <w:tcPr>
            <w:tcW w:w="1276" w:type="dxa"/>
            <w:shd w:val="clear" w:color="auto" w:fill="auto"/>
          </w:tcPr>
          <w:p w14:paraId="2C199467" w14:textId="717E17F7" w:rsidR="00081A86" w:rsidRPr="00730B5B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38</w:t>
            </w:r>
          </w:p>
        </w:tc>
        <w:tc>
          <w:tcPr>
            <w:tcW w:w="3402" w:type="dxa"/>
            <w:shd w:val="clear" w:color="auto" w:fill="auto"/>
          </w:tcPr>
          <w:p w14:paraId="6C5EEED5" w14:textId="77777777" w:rsidR="00081A86" w:rsidRPr="00730B5B" w:rsidRDefault="00081A86" w:rsidP="00081A86">
            <w:pPr>
              <w:rPr>
                <w:color w:val="FF0000"/>
                <w:highlight w:val="yellow"/>
              </w:rPr>
            </w:pPr>
            <w:r w:rsidRPr="00730B5B">
              <w:rPr>
                <w:color w:val="FF0000"/>
                <w:highlight w:val="yellow"/>
              </w:rPr>
              <w:t>NR_DL1024QAM_FR1-UEConTest</w:t>
            </w:r>
          </w:p>
        </w:tc>
        <w:tc>
          <w:tcPr>
            <w:tcW w:w="1134" w:type="dxa"/>
            <w:shd w:val="clear" w:color="auto" w:fill="auto"/>
          </w:tcPr>
          <w:p w14:paraId="10FD6328" w14:textId="331EAA25" w:rsidR="00081A86" w:rsidRPr="00942904" w:rsidRDefault="00081A86" w:rsidP="00081A86">
            <w:pPr>
              <w:jc w:val="right"/>
            </w:pPr>
            <w:r w:rsidRPr="00942904"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D1C015" w14:textId="5FF93088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3934DD7" w14:textId="77777777" w:rsidTr="00DA4348">
        <w:tc>
          <w:tcPr>
            <w:tcW w:w="959" w:type="dxa"/>
            <w:shd w:val="clear" w:color="auto" w:fill="auto"/>
          </w:tcPr>
          <w:p w14:paraId="52AB4D12" w14:textId="5EE4EC7B" w:rsidR="00081A86" w:rsidRPr="00DA247A" w:rsidRDefault="00081A86" w:rsidP="00081A86">
            <w:r w:rsidRPr="00DA247A">
              <w:t>13.</w:t>
            </w:r>
            <w:r>
              <w:t>3.13</w:t>
            </w:r>
          </w:p>
        </w:tc>
        <w:tc>
          <w:tcPr>
            <w:tcW w:w="1276" w:type="dxa"/>
            <w:shd w:val="clear" w:color="auto" w:fill="auto"/>
          </w:tcPr>
          <w:p w14:paraId="10B87E43" w14:textId="418CEDD1" w:rsidR="00081A86" w:rsidRPr="00DA247A" w:rsidRDefault="00081A86" w:rsidP="00081A86">
            <w:r w:rsidRPr="00B262CF">
              <w:t>RP-2309</w:t>
            </w:r>
            <w:r>
              <w:t>39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081A86" w:rsidRPr="00FD49D0" w:rsidRDefault="00081A86" w:rsidP="00081A86">
            <w:r w:rsidRPr="00FD49D0">
              <w:t>NR_cov_enh-UEConTest</w:t>
            </w:r>
          </w:p>
        </w:tc>
        <w:tc>
          <w:tcPr>
            <w:tcW w:w="1134" w:type="dxa"/>
            <w:shd w:val="clear" w:color="auto" w:fill="auto"/>
          </w:tcPr>
          <w:p w14:paraId="2D6B976C" w14:textId="313AA600" w:rsidR="00081A86" w:rsidRPr="0045170C" w:rsidRDefault="00081A86" w:rsidP="00081A86">
            <w:pPr>
              <w:jc w:val="right"/>
            </w:pPr>
            <w: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9CDB3C" w14:textId="08D617F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7926E682" w14:textId="77777777" w:rsidTr="00DA4348">
        <w:tc>
          <w:tcPr>
            <w:tcW w:w="959" w:type="dxa"/>
            <w:shd w:val="clear" w:color="auto" w:fill="auto"/>
          </w:tcPr>
          <w:p w14:paraId="057BA4F0" w14:textId="32697761" w:rsidR="00081A86" w:rsidRPr="00DA247A" w:rsidRDefault="00081A86" w:rsidP="00081A86">
            <w:r w:rsidRPr="00DA247A">
              <w:t>13.</w:t>
            </w:r>
            <w:r>
              <w:t>3.14</w:t>
            </w:r>
          </w:p>
        </w:tc>
        <w:tc>
          <w:tcPr>
            <w:tcW w:w="1276" w:type="dxa"/>
            <w:shd w:val="clear" w:color="auto" w:fill="auto"/>
          </w:tcPr>
          <w:p w14:paraId="737343C1" w14:textId="2F94EE95" w:rsidR="00081A86" w:rsidRPr="00DA247A" w:rsidRDefault="00081A86" w:rsidP="00081A86">
            <w:r w:rsidRPr="00B262CF">
              <w:t>RP-2309</w:t>
            </w:r>
            <w:r>
              <w:t>40</w:t>
            </w:r>
          </w:p>
        </w:tc>
        <w:tc>
          <w:tcPr>
            <w:tcW w:w="3402" w:type="dxa"/>
            <w:shd w:val="clear" w:color="auto" w:fill="auto"/>
          </w:tcPr>
          <w:p w14:paraId="27FB48A3" w14:textId="77777777" w:rsidR="00081A86" w:rsidRPr="00FD49D0" w:rsidRDefault="00081A86" w:rsidP="00081A86">
            <w:r w:rsidRPr="00FD49D0">
              <w:t>NR_feMIMO-UEConTest</w:t>
            </w:r>
          </w:p>
        </w:tc>
        <w:tc>
          <w:tcPr>
            <w:tcW w:w="1134" w:type="dxa"/>
            <w:shd w:val="clear" w:color="auto" w:fill="auto"/>
          </w:tcPr>
          <w:p w14:paraId="6E1E6310" w14:textId="019CF29B" w:rsidR="00081A86" w:rsidRPr="0045170C" w:rsidRDefault="00081A86" w:rsidP="00081A86">
            <w:pPr>
              <w:jc w:val="right"/>
              <w:rPr>
                <w:color w:val="BFBFBF"/>
              </w:rPr>
            </w:pPr>
            <w:r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5274" w14:textId="2DD8FAD6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CEB2718" w14:textId="77777777" w:rsidTr="00DA4348">
        <w:tc>
          <w:tcPr>
            <w:tcW w:w="959" w:type="dxa"/>
            <w:shd w:val="clear" w:color="auto" w:fill="auto"/>
          </w:tcPr>
          <w:p w14:paraId="58EA86BB" w14:textId="1FC309AC" w:rsidR="00081A86" w:rsidRPr="001A7043" w:rsidRDefault="00081A86" w:rsidP="00081A86">
            <w:pPr>
              <w:rPr>
                <w:highlight w:val="yellow"/>
              </w:rPr>
            </w:pPr>
            <w:r w:rsidRPr="001A7043">
              <w:rPr>
                <w:highlight w:val="yellow"/>
              </w:rPr>
              <w:t>13.3.15</w:t>
            </w:r>
          </w:p>
        </w:tc>
        <w:tc>
          <w:tcPr>
            <w:tcW w:w="1276" w:type="dxa"/>
            <w:shd w:val="clear" w:color="auto" w:fill="auto"/>
          </w:tcPr>
          <w:p w14:paraId="383F8F3C" w14:textId="0EE7EE51" w:rsidR="00081A86" w:rsidRPr="001A7043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41</w:t>
            </w:r>
          </w:p>
        </w:tc>
        <w:tc>
          <w:tcPr>
            <w:tcW w:w="3402" w:type="dxa"/>
            <w:shd w:val="clear" w:color="auto" w:fill="auto"/>
          </w:tcPr>
          <w:p w14:paraId="7966C41D" w14:textId="330C9BF6" w:rsidR="00081A86" w:rsidRPr="001A7043" w:rsidRDefault="00081A86" w:rsidP="00081A86">
            <w:pPr>
              <w:rPr>
                <w:highlight w:val="yellow"/>
              </w:rPr>
            </w:pPr>
            <w:r w:rsidRPr="001A7043">
              <w:rPr>
                <w:highlight w:val="yellow"/>
              </w:rPr>
              <w:t>LTE_NR_MUSIM_plus_CT1-UEConTest</w:t>
            </w:r>
          </w:p>
        </w:tc>
        <w:tc>
          <w:tcPr>
            <w:tcW w:w="1134" w:type="dxa"/>
            <w:shd w:val="clear" w:color="auto" w:fill="auto"/>
          </w:tcPr>
          <w:p w14:paraId="767E8C23" w14:textId="7EC57A9E" w:rsidR="00081A86" w:rsidRPr="001A7043" w:rsidRDefault="00081A86" w:rsidP="00081A8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30170" w14:textId="5A591967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782307D4" w14:textId="77777777" w:rsidTr="00DA4348">
        <w:tc>
          <w:tcPr>
            <w:tcW w:w="959" w:type="dxa"/>
            <w:shd w:val="clear" w:color="auto" w:fill="auto"/>
          </w:tcPr>
          <w:p w14:paraId="6EFCF1B5" w14:textId="5594D642" w:rsidR="00081A86" w:rsidRPr="00DA247A" w:rsidRDefault="00081A86" w:rsidP="00081A86">
            <w:pPr>
              <w:rPr>
                <w:b/>
                <w:bCs/>
              </w:rPr>
            </w:pPr>
            <w:r w:rsidRPr="00DA247A">
              <w:t>13.</w:t>
            </w:r>
            <w:r>
              <w:t>3.16</w:t>
            </w:r>
          </w:p>
        </w:tc>
        <w:tc>
          <w:tcPr>
            <w:tcW w:w="1276" w:type="dxa"/>
            <w:shd w:val="clear" w:color="auto" w:fill="auto"/>
          </w:tcPr>
          <w:p w14:paraId="78D1B0C6" w14:textId="230B5421" w:rsidR="00081A86" w:rsidRPr="00DA247A" w:rsidRDefault="00081A86" w:rsidP="00081A86">
            <w:r w:rsidRPr="00B262CF">
              <w:t>RP-2309</w:t>
            </w:r>
            <w:r>
              <w:t>42</w:t>
            </w:r>
          </w:p>
        </w:tc>
        <w:tc>
          <w:tcPr>
            <w:tcW w:w="3402" w:type="dxa"/>
            <w:shd w:val="clear" w:color="auto" w:fill="auto"/>
          </w:tcPr>
          <w:p w14:paraId="1F779E3B" w14:textId="3729C2F6" w:rsidR="00081A86" w:rsidRPr="00FD49D0" w:rsidRDefault="00081A86" w:rsidP="00081A86">
            <w:pPr>
              <w:rPr>
                <w:b/>
                <w:bCs/>
              </w:rPr>
            </w:pPr>
            <w:r w:rsidRPr="00FD49D0">
              <w:t>NR_MBS_5MBS_5MBUSA-UEConTest</w:t>
            </w:r>
          </w:p>
        </w:tc>
        <w:tc>
          <w:tcPr>
            <w:tcW w:w="1134" w:type="dxa"/>
            <w:shd w:val="clear" w:color="auto" w:fill="auto"/>
          </w:tcPr>
          <w:p w14:paraId="4AFE127A" w14:textId="3046F89D" w:rsidR="00081A86" w:rsidRPr="0045170C" w:rsidRDefault="00081A86" w:rsidP="00081A86">
            <w:pPr>
              <w:jc w:val="right"/>
            </w:pPr>
            <w:r>
              <w:t>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17B262" w14:textId="0A31A6E3" w:rsidR="00081A86" w:rsidRPr="00942904" w:rsidRDefault="00081A86" w:rsidP="00081A86">
            <w:pPr>
              <w:jc w:val="right"/>
              <w:rPr>
                <w:b/>
                <w:bCs/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28D6BC15" w14:textId="77777777" w:rsidTr="00DA4348">
        <w:tc>
          <w:tcPr>
            <w:tcW w:w="959" w:type="dxa"/>
            <w:shd w:val="clear" w:color="auto" w:fill="auto"/>
          </w:tcPr>
          <w:p w14:paraId="0897F83F" w14:textId="12C3B6AB" w:rsidR="00081A86" w:rsidRPr="00DA247A" w:rsidRDefault="00081A86" w:rsidP="00081A86">
            <w:r w:rsidRPr="00DA247A">
              <w:t>13.</w:t>
            </w:r>
            <w:r>
              <w:t>3.17</w:t>
            </w:r>
          </w:p>
        </w:tc>
        <w:tc>
          <w:tcPr>
            <w:tcW w:w="1276" w:type="dxa"/>
            <w:shd w:val="clear" w:color="auto" w:fill="auto"/>
          </w:tcPr>
          <w:p w14:paraId="491B3385" w14:textId="1C6186BB" w:rsidR="00081A86" w:rsidRPr="00DA247A" w:rsidRDefault="00081A86" w:rsidP="00081A86">
            <w:r w:rsidRPr="00B262CF">
              <w:t>RP-2309</w:t>
            </w:r>
            <w:r>
              <w:t>43</w:t>
            </w:r>
          </w:p>
        </w:tc>
        <w:tc>
          <w:tcPr>
            <w:tcW w:w="3402" w:type="dxa"/>
            <w:shd w:val="clear" w:color="auto" w:fill="auto"/>
          </w:tcPr>
          <w:p w14:paraId="33945CB8" w14:textId="326AD1C1" w:rsidR="00081A86" w:rsidRPr="00FD49D0" w:rsidRDefault="00081A86" w:rsidP="00081A86">
            <w:r w:rsidRPr="00FD49D0">
              <w:t>NR_ENDC_SON_MDT_enh-UEConTest</w:t>
            </w:r>
          </w:p>
        </w:tc>
        <w:tc>
          <w:tcPr>
            <w:tcW w:w="1134" w:type="dxa"/>
            <w:shd w:val="clear" w:color="auto" w:fill="auto"/>
          </w:tcPr>
          <w:p w14:paraId="5DB5CBCB" w14:textId="2E8AC82F" w:rsidR="00081A86" w:rsidRPr="0045170C" w:rsidRDefault="00081A86" w:rsidP="00081A86">
            <w:pPr>
              <w:jc w:val="right"/>
            </w:pPr>
            <w: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58197E" w14:textId="6DC8759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A4B1517" w14:textId="77777777" w:rsidTr="00DA4348">
        <w:tc>
          <w:tcPr>
            <w:tcW w:w="959" w:type="dxa"/>
            <w:shd w:val="clear" w:color="auto" w:fill="auto"/>
          </w:tcPr>
          <w:p w14:paraId="0F75EFFF" w14:textId="2A2D9A7B" w:rsidR="00081A86" w:rsidRPr="00DA247A" w:rsidRDefault="00081A86" w:rsidP="00081A86">
            <w:r w:rsidRPr="00DA247A">
              <w:t>13.</w:t>
            </w:r>
            <w:r>
              <w:t>3.18</w:t>
            </w:r>
          </w:p>
        </w:tc>
        <w:tc>
          <w:tcPr>
            <w:tcW w:w="1276" w:type="dxa"/>
            <w:shd w:val="clear" w:color="auto" w:fill="auto"/>
          </w:tcPr>
          <w:p w14:paraId="3A84BA6A" w14:textId="4AD78B09" w:rsidR="00081A86" w:rsidRPr="00DA247A" w:rsidRDefault="00081A86" w:rsidP="00081A86">
            <w:r w:rsidRPr="00B262CF">
              <w:t>RP-2309</w:t>
            </w:r>
            <w:r>
              <w:t>44</w:t>
            </w:r>
          </w:p>
        </w:tc>
        <w:tc>
          <w:tcPr>
            <w:tcW w:w="3402" w:type="dxa"/>
            <w:shd w:val="clear" w:color="auto" w:fill="auto"/>
          </w:tcPr>
          <w:p w14:paraId="10F057DE" w14:textId="77777777" w:rsidR="00081A86" w:rsidRPr="00FD49D0" w:rsidRDefault="00081A86" w:rsidP="00081A86">
            <w:r w:rsidRPr="00FD49D0">
              <w:t>NR_slice-UEConTest</w:t>
            </w:r>
          </w:p>
        </w:tc>
        <w:tc>
          <w:tcPr>
            <w:tcW w:w="1134" w:type="dxa"/>
            <w:shd w:val="clear" w:color="auto" w:fill="auto"/>
          </w:tcPr>
          <w:p w14:paraId="6F678D94" w14:textId="75BDD56E" w:rsidR="00081A86" w:rsidRPr="0045170C" w:rsidRDefault="00081A86" w:rsidP="00081A86">
            <w:pPr>
              <w:jc w:val="right"/>
            </w:pPr>
            <w: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F4DDD" w14:textId="60325202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73A84D41" w14:textId="77777777" w:rsidTr="00DA4348">
        <w:tc>
          <w:tcPr>
            <w:tcW w:w="959" w:type="dxa"/>
            <w:shd w:val="clear" w:color="auto" w:fill="auto"/>
          </w:tcPr>
          <w:p w14:paraId="50FA4C24" w14:textId="478E8549" w:rsidR="00081A86" w:rsidRPr="00DA247A" w:rsidRDefault="00081A86" w:rsidP="00081A86">
            <w:r w:rsidRPr="00DA247A">
              <w:lastRenderedPageBreak/>
              <w:t>13.</w:t>
            </w:r>
            <w:r>
              <w:t>3.19</w:t>
            </w:r>
          </w:p>
        </w:tc>
        <w:tc>
          <w:tcPr>
            <w:tcW w:w="1276" w:type="dxa"/>
            <w:shd w:val="clear" w:color="auto" w:fill="auto"/>
          </w:tcPr>
          <w:p w14:paraId="2D47EB1A" w14:textId="246D306F" w:rsidR="00081A86" w:rsidRPr="00DA247A" w:rsidRDefault="00081A86" w:rsidP="00081A86">
            <w:r w:rsidRPr="00B262CF">
              <w:t>RP-2309</w:t>
            </w:r>
            <w:r>
              <w:t>45</w:t>
            </w:r>
          </w:p>
        </w:tc>
        <w:tc>
          <w:tcPr>
            <w:tcW w:w="3402" w:type="dxa"/>
            <w:shd w:val="clear" w:color="auto" w:fill="auto"/>
          </w:tcPr>
          <w:p w14:paraId="3B131F1C" w14:textId="2345CDC4" w:rsidR="00081A86" w:rsidRPr="00FD49D0" w:rsidRDefault="00081A86" w:rsidP="00081A86">
            <w:r w:rsidRPr="00FD49D0">
              <w:t>eNS_Ph2-UEConTest</w:t>
            </w:r>
          </w:p>
        </w:tc>
        <w:tc>
          <w:tcPr>
            <w:tcW w:w="1134" w:type="dxa"/>
            <w:shd w:val="clear" w:color="auto" w:fill="auto"/>
          </w:tcPr>
          <w:p w14:paraId="679D46C4" w14:textId="4686E037" w:rsidR="00081A86" w:rsidRPr="0045170C" w:rsidRDefault="00081A86" w:rsidP="00081A86">
            <w:pPr>
              <w:jc w:val="right"/>
            </w:pPr>
            <w: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B0C5FE" w14:textId="40404956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81A86" w:rsidRPr="00DA247A" w14:paraId="3D05EE4A" w14:textId="77777777" w:rsidTr="00DA4348">
        <w:tc>
          <w:tcPr>
            <w:tcW w:w="959" w:type="dxa"/>
            <w:shd w:val="clear" w:color="auto" w:fill="auto"/>
          </w:tcPr>
          <w:p w14:paraId="1AA8A85B" w14:textId="294A686B" w:rsidR="00081A86" w:rsidRPr="00DA247A" w:rsidRDefault="00081A86" w:rsidP="00081A86">
            <w:r w:rsidRPr="00DA247A">
              <w:t>13.</w:t>
            </w:r>
            <w:r>
              <w:t>3.20</w:t>
            </w:r>
          </w:p>
        </w:tc>
        <w:tc>
          <w:tcPr>
            <w:tcW w:w="1276" w:type="dxa"/>
            <w:shd w:val="clear" w:color="auto" w:fill="auto"/>
          </w:tcPr>
          <w:p w14:paraId="534F7AB5" w14:textId="45A06089" w:rsidR="00081A86" w:rsidRPr="00DA247A" w:rsidRDefault="00081A86" w:rsidP="00081A86">
            <w:r w:rsidRPr="00B262CF">
              <w:t>RP-2309</w:t>
            </w:r>
            <w:r>
              <w:t>46-49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081A86" w:rsidRPr="00FD49D0" w:rsidRDefault="00081A86" w:rsidP="00081A86">
            <w:r w:rsidRPr="00FD49D0">
              <w:t>NR_redcap_plus_ARCH-UEConTest</w:t>
            </w:r>
          </w:p>
        </w:tc>
        <w:tc>
          <w:tcPr>
            <w:tcW w:w="1134" w:type="dxa"/>
            <w:shd w:val="clear" w:color="auto" w:fill="auto"/>
          </w:tcPr>
          <w:p w14:paraId="04937255" w14:textId="4A3AA3A8" w:rsidR="00081A86" w:rsidRPr="00CB28BC" w:rsidRDefault="00081A86" w:rsidP="00081A86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95E885" w14:textId="25F8443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081A86" w:rsidRPr="00DA247A" w14:paraId="6929E06F" w14:textId="77777777" w:rsidTr="00DA4348">
        <w:tc>
          <w:tcPr>
            <w:tcW w:w="959" w:type="dxa"/>
            <w:shd w:val="clear" w:color="auto" w:fill="auto"/>
          </w:tcPr>
          <w:p w14:paraId="311CF055" w14:textId="79935CF7" w:rsidR="00081A86" w:rsidRPr="00DA247A" w:rsidRDefault="00081A86" w:rsidP="00081A86">
            <w:r w:rsidRPr="00DA247A">
              <w:t>13.</w:t>
            </w:r>
            <w:r>
              <w:t>3.21</w:t>
            </w:r>
          </w:p>
        </w:tc>
        <w:tc>
          <w:tcPr>
            <w:tcW w:w="1276" w:type="dxa"/>
            <w:shd w:val="clear" w:color="auto" w:fill="auto"/>
          </w:tcPr>
          <w:p w14:paraId="3E3CCCB6" w14:textId="1AA34F83" w:rsidR="00081A86" w:rsidRPr="00DA247A" w:rsidRDefault="00081A86" w:rsidP="00081A86">
            <w:r w:rsidRPr="00B262CF">
              <w:t>RP-2309</w:t>
            </w:r>
            <w:r>
              <w:t>50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081A86" w:rsidRPr="00FD49D0" w:rsidRDefault="00081A86" w:rsidP="00081A86">
            <w:r w:rsidRPr="00FD49D0">
              <w:t>NR_SmallData_INACTIVE-UEConTest</w:t>
            </w:r>
          </w:p>
        </w:tc>
        <w:tc>
          <w:tcPr>
            <w:tcW w:w="1134" w:type="dxa"/>
            <w:shd w:val="clear" w:color="auto" w:fill="auto"/>
          </w:tcPr>
          <w:p w14:paraId="638B8298" w14:textId="491067D6" w:rsidR="00081A86" w:rsidRPr="00CB28BC" w:rsidRDefault="00081A86" w:rsidP="00081A86">
            <w:pPr>
              <w:jc w:val="right"/>
              <w:rPr>
                <w:color w:val="FF0000"/>
              </w:rPr>
            </w:pPr>
            <w:r w:rsidRPr="00CB28BC">
              <w:rPr>
                <w:color w:val="FF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DED69" w14:textId="0CAE725D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F86926F" w14:textId="77777777" w:rsidTr="00DA4348">
        <w:tc>
          <w:tcPr>
            <w:tcW w:w="959" w:type="dxa"/>
            <w:shd w:val="clear" w:color="auto" w:fill="auto"/>
          </w:tcPr>
          <w:p w14:paraId="690A06CE" w14:textId="4AE3275D" w:rsidR="00081A86" w:rsidRPr="00DA247A" w:rsidRDefault="00081A86" w:rsidP="00081A86">
            <w:r w:rsidRPr="00DA247A">
              <w:t>13.</w:t>
            </w:r>
            <w:r>
              <w:t>3.22</w:t>
            </w:r>
          </w:p>
        </w:tc>
        <w:tc>
          <w:tcPr>
            <w:tcW w:w="1276" w:type="dxa"/>
            <w:shd w:val="clear" w:color="auto" w:fill="auto"/>
          </w:tcPr>
          <w:p w14:paraId="40B3E9D2" w14:textId="03C2C449" w:rsidR="00081A86" w:rsidRPr="00DA247A" w:rsidRDefault="00081A86" w:rsidP="00081A86">
            <w:r w:rsidRPr="00B262CF">
              <w:t>RP-2309</w:t>
            </w:r>
            <w:r>
              <w:t>51</w:t>
            </w:r>
          </w:p>
        </w:tc>
        <w:tc>
          <w:tcPr>
            <w:tcW w:w="3402" w:type="dxa"/>
            <w:shd w:val="clear" w:color="auto" w:fill="auto"/>
          </w:tcPr>
          <w:p w14:paraId="511E0716" w14:textId="77777777" w:rsidR="00081A86" w:rsidRPr="00FD49D0" w:rsidRDefault="00081A86" w:rsidP="00081A86">
            <w:r w:rsidRPr="00FD49D0">
              <w:t>NG_RAN_PRN_enh_plus_CT-UEConTest</w:t>
            </w:r>
          </w:p>
        </w:tc>
        <w:tc>
          <w:tcPr>
            <w:tcW w:w="1134" w:type="dxa"/>
            <w:shd w:val="clear" w:color="auto" w:fill="auto"/>
          </w:tcPr>
          <w:p w14:paraId="0802C31E" w14:textId="28B4856E" w:rsidR="00081A86" w:rsidRPr="0045170C" w:rsidRDefault="00081A86" w:rsidP="00081A86">
            <w:pPr>
              <w:jc w:val="right"/>
              <w:rPr>
                <w:color w:val="BFBFBF"/>
              </w:rPr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40D7E" w14:textId="368D4433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67D038A0" w14:textId="77777777" w:rsidTr="00DA4348">
        <w:tc>
          <w:tcPr>
            <w:tcW w:w="959" w:type="dxa"/>
            <w:shd w:val="clear" w:color="auto" w:fill="auto"/>
          </w:tcPr>
          <w:p w14:paraId="01ADB2E3" w14:textId="073F0B46" w:rsidR="00081A86" w:rsidRPr="00DA247A" w:rsidRDefault="00081A86" w:rsidP="00081A86">
            <w:r w:rsidRPr="00DA247A">
              <w:t>13.</w:t>
            </w:r>
            <w:r>
              <w:t>3.23</w:t>
            </w:r>
          </w:p>
        </w:tc>
        <w:tc>
          <w:tcPr>
            <w:tcW w:w="1276" w:type="dxa"/>
            <w:shd w:val="clear" w:color="auto" w:fill="auto"/>
          </w:tcPr>
          <w:p w14:paraId="7FB47019" w14:textId="719DB7A7" w:rsidR="00081A86" w:rsidRPr="00DA247A" w:rsidRDefault="00081A86" w:rsidP="00081A86">
            <w:r w:rsidRPr="00B262CF">
              <w:t>RP-2309</w:t>
            </w:r>
            <w:r>
              <w:t>52</w:t>
            </w:r>
          </w:p>
        </w:tc>
        <w:tc>
          <w:tcPr>
            <w:tcW w:w="3402" w:type="dxa"/>
            <w:shd w:val="clear" w:color="auto" w:fill="auto"/>
          </w:tcPr>
          <w:p w14:paraId="483D73C8" w14:textId="77777777" w:rsidR="00081A86" w:rsidRPr="00FD49D0" w:rsidRDefault="00081A86" w:rsidP="00081A86">
            <w:r w:rsidRPr="00FD49D0">
              <w:t>NR_UDC-UEConTest</w:t>
            </w:r>
          </w:p>
        </w:tc>
        <w:tc>
          <w:tcPr>
            <w:tcW w:w="1134" w:type="dxa"/>
            <w:shd w:val="clear" w:color="auto" w:fill="auto"/>
          </w:tcPr>
          <w:p w14:paraId="788FA46F" w14:textId="42DE007F" w:rsidR="00081A86" w:rsidRPr="0045170C" w:rsidRDefault="00081A86" w:rsidP="00081A86">
            <w:pPr>
              <w:jc w:val="right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A41BED" w14:textId="58819044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661374F" w14:textId="77777777" w:rsidTr="00DA4348">
        <w:tc>
          <w:tcPr>
            <w:tcW w:w="959" w:type="dxa"/>
            <w:shd w:val="clear" w:color="auto" w:fill="auto"/>
          </w:tcPr>
          <w:p w14:paraId="33CE188D" w14:textId="55AAF9D2" w:rsidR="00081A86" w:rsidRPr="00DA247A" w:rsidRDefault="00081A86" w:rsidP="00081A86">
            <w:r w:rsidRPr="00DA247A">
              <w:t>13.</w:t>
            </w:r>
            <w:r>
              <w:t>3.24</w:t>
            </w:r>
          </w:p>
        </w:tc>
        <w:tc>
          <w:tcPr>
            <w:tcW w:w="1276" w:type="dxa"/>
            <w:shd w:val="clear" w:color="auto" w:fill="auto"/>
          </w:tcPr>
          <w:p w14:paraId="0490A79A" w14:textId="4A7EBD95" w:rsidR="00081A86" w:rsidRPr="00DA247A" w:rsidRDefault="00081A86" w:rsidP="00081A86">
            <w:r w:rsidRPr="00B262CF">
              <w:t>RP-2309</w:t>
            </w:r>
            <w:r>
              <w:t>53</w:t>
            </w:r>
          </w:p>
        </w:tc>
        <w:tc>
          <w:tcPr>
            <w:tcW w:w="3402" w:type="dxa"/>
            <w:shd w:val="clear" w:color="auto" w:fill="auto"/>
          </w:tcPr>
          <w:p w14:paraId="3C7A7246" w14:textId="77777777" w:rsidR="00081A86" w:rsidRPr="00FD49D0" w:rsidRDefault="00081A86" w:rsidP="00081A86">
            <w:r w:rsidRPr="00FD49D0">
              <w:t>NR_NTN_solutions_plus_CT-UEConTest</w:t>
            </w:r>
          </w:p>
        </w:tc>
        <w:tc>
          <w:tcPr>
            <w:tcW w:w="1134" w:type="dxa"/>
            <w:shd w:val="clear" w:color="auto" w:fill="auto"/>
          </w:tcPr>
          <w:p w14:paraId="407EAB2A" w14:textId="14A0E658" w:rsidR="00081A86" w:rsidRPr="0045170C" w:rsidRDefault="00081A86" w:rsidP="00081A86">
            <w:pPr>
              <w:jc w:val="right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794BE3" w14:textId="770B69D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2575BA61" w14:textId="77777777" w:rsidTr="00DA4348">
        <w:tc>
          <w:tcPr>
            <w:tcW w:w="959" w:type="dxa"/>
            <w:shd w:val="clear" w:color="auto" w:fill="auto"/>
          </w:tcPr>
          <w:p w14:paraId="58970350" w14:textId="513C3AF9" w:rsidR="00081A86" w:rsidRPr="00DA247A" w:rsidRDefault="00081A86" w:rsidP="00081A86">
            <w:r w:rsidRPr="00DA247A">
              <w:t>13.</w:t>
            </w:r>
            <w:r>
              <w:t>3.25</w:t>
            </w:r>
          </w:p>
        </w:tc>
        <w:tc>
          <w:tcPr>
            <w:tcW w:w="1276" w:type="dxa"/>
            <w:shd w:val="clear" w:color="auto" w:fill="auto"/>
          </w:tcPr>
          <w:p w14:paraId="3466E80F" w14:textId="4461BADB" w:rsidR="00081A86" w:rsidRPr="00DA247A" w:rsidRDefault="00081A86" w:rsidP="00081A86">
            <w:r w:rsidRPr="00B262CF">
              <w:t>RP-2309</w:t>
            </w:r>
            <w:r>
              <w:t>54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081A86" w:rsidRPr="00FD49D0" w:rsidRDefault="00081A86" w:rsidP="00081A86">
            <w:r w:rsidRPr="00FD49D0">
              <w:t>LTE_NBIOT_eMTC_NTN_plus_EPS-UEConTest</w:t>
            </w:r>
          </w:p>
        </w:tc>
        <w:tc>
          <w:tcPr>
            <w:tcW w:w="1134" w:type="dxa"/>
            <w:shd w:val="clear" w:color="auto" w:fill="auto"/>
          </w:tcPr>
          <w:p w14:paraId="612D9EC6" w14:textId="755889E8" w:rsidR="00081A86" w:rsidRPr="00CB28BC" w:rsidRDefault="00081A86" w:rsidP="00081A86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30E95F" w14:textId="11DCC0FC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FF6FE5A" w14:textId="77777777" w:rsidTr="00DA4348">
        <w:tc>
          <w:tcPr>
            <w:tcW w:w="959" w:type="dxa"/>
            <w:shd w:val="clear" w:color="auto" w:fill="auto"/>
          </w:tcPr>
          <w:p w14:paraId="206843ED" w14:textId="753B6F2C" w:rsidR="00081A86" w:rsidRPr="00DA247A" w:rsidRDefault="00081A86" w:rsidP="00081A86">
            <w:r w:rsidRPr="00DA247A">
              <w:t>13.</w:t>
            </w:r>
            <w:r>
              <w:t>3.26</w:t>
            </w:r>
          </w:p>
        </w:tc>
        <w:tc>
          <w:tcPr>
            <w:tcW w:w="1276" w:type="dxa"/>
            <w:shd w:val="clear" w:color="auto" w:fill="auto"/>
          </w:tcPr>
          <w:p w14:paraId="5B028FEC" w14:textId="60F3EEC6" w:rsidR="00081A86" w:rsidRPr="00DA247A" w:rsidRDefault="00081A86" w:rsidP="00081A86">
            <w:r w:rsidRPr="00B262CF">
              <w:t>RP-2309</w:t>
            </w:r>
            <w:r>
              <w:t>55</w:t>
            </w:r>
          </w:p>
        </w:tc>
        <w:tc>
          <w:tcPr>
            <w:tcW w:w="3402" w:type="dxa"/>
            <w:shd w:val="clear" w:color="auto" w:fill="auto"/>
          </w:tcPr>
          <w:p w14:paraId="0C582CC0" w14:textId="77777777" w:rsidR="00081A86" w:rsidRPr="00FD49D0" w:rsidRDefault="00081A86" w:rsidP="00081A86">
            <w:r w:rsidRPr="00FD49D0">
              <w:t>NR_IIoT_URLLC_enh-UEConTest</w:t>
            </w:r>
          </w:p>
        </w:tc>
        <w:tc>
          <w:tcPr>
            <w:tcW w:w="1134" w:type="dxa"/>
            <w:shd w:val="clear" w:color="auto" w:fill="auto"/>
          </w:tcPr>
          <w:p w14:paraId="2DB97753" w14:textId="14996636" w:rsidR="00081A86" w:rsidRPr="0045170C" w:rsidRDefault="00081A86" w:rsidP="00081A86">
            <w:pPr>
              <w:jc w:val="right"/>
              <w:rPr>
                <w:color w:val="BFBFBF"/>
              </w:rPr>
            </w:pPr>
            <w: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23801F" w14:textId="39D7D616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550A4E9D" w14:textId="77777777" w:rsidTr="00DA4348">
        <w:tc>
          <w:tcPr>
            <w:tcW w:w="959" w:type="dxa"/>
            <w:shd w:val="clear" w:color="auto" w:fill="auto"/>
          </w:tcPr>
          <w:p w14:paraId="7463E55A" w14:textId="1714A58D" w:rsidR="00081A86" w:rsidRPr="00DA247A" w:rsidRDefault="00081A86" w:rsidP="00081A86">
            <w:r w:rsidRPr="00DA247A">
              <w:t>13.</w:t>
            </w:r>
            <w:r>
              <w:t>3.27</w:t>
            </w:r>
          </w:p>
        </w:tc>
        <w:tc>
          <w:tcPr>
            <w:tcW w:w="1276" w:type="dxa"/>
            <w:shd w:val="clear" w:color="auto" w:fill="auto"/>
          </w:tcPr>
          <w:p w14:paraId="37629E17" w14:textId="14F4DF72" w:rsidR="00081A86" w:rsidRPr="00DA247A" w:rsidRDefault="00081A86" w:rsidP="00081A86">
            <w:r w:rsidRPr="00B262CF">
              <w:t>RP-2309</w:t>
            </w:r>
            <w:r>
              <w:t>56</w:t>
            </w:r>
          </w:p>
        </w:tc>
        <w:tc>
          <w:tcPr>
            <w:tcW w:w="3402" w:type="dxa"/>
            <w:shd w:val="clear" w:color="auto" w:fill="auto"/>
          </w:tcPr>
          <w:p w14:paraId="5D579D83" w14:textId="18AB3699" w:rsidR="00081A86" w:rsidRPr="00FD49D0" w:rsidRDefault="00081A86" w:rsidP="00081A86">
            <w:r w:rsidRPr="00FD49D0">
              <w:t>NR_HST_FR1_enh-UEConTest</w:t>
            </w:r>
          </w:p>
        </w:tc>
        <w:tc>
          <w:tcPr>
            <w:tcW w:w="1134" w:type="dxa"/>
            <w:shd w:val="clear" w:color="auto" w:fill="auto"/>
          </w:tcPr>
          <w:p w14:paraId="05429D89" w14:textId="59DFC0CE" w:rsidR="00081A86" w:rsidRPr="0045170C" w:rsidRDefault="00081A86" w:rsidP="00081A86">
            <w:pPr>
              <w:jc w:val="right"/>
            </w:pPr>
            <w: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A2364E" w14:textId="411D29A6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A5C0611" w14:textId="77777777" w:rsidTr="00DA4348">
        <w:tc>
          <w:tcPr>
            <w:tcW w:w="959" w:type="dxa"/>
            <w:shd w:val="clear" w:color="auto" w:fill="auto"/>
          </w:tcPr>
          <w:p w14:paraId="1DCF6BA7" w14:textId="73B99827" w:rsidR="00081A86" w:rsidRPr="00DA247A" w:rsidRDefault="00081A86" w:rsidP="00081A86">
            <w:r w:rsidRPr="00DA247A">
              <w:t>13.</w:t>
            </w:r>
            <w:r>
              <w:t>3.28</w:t>
            </w:r>
          </w:p>
        </w:tc>
        <w:tc>
          <w:tcPr>
            <w:tcW w:w="1276" w:type="dxa"/>
            <w:shd w:val="clear" w:color="auto" w:fill="auto"/>
          </w:tcPr>
          <w:p w14:paraId="3961B7DD" w14:textId="7D380B46" w:rsidR="00081A86" w:rsidRPr="00DA247A" w:rsidRDefault="00081A86" w:rsidP="00081A86">
            <w:r w:rsidRPr="00B262CF">
              <w:t>RP-2309</w:t>
            </w:r>
            <w:r>
              <w:t>57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081A86" w:rsidRPr="00FD49D0" w:rsidRDefault="00081A86" w:rsidP="00081A86">
            <w:r w:rsidRPr="00FD49D0">
              <w:t>NR_HST_FR2-UEConTest</w:t>
            </w:r>
          </w:p>
        </w:tc>
        <w:tc>
          <w:tcPr>
            <w:tcW w:w="1134" w:type="dxa"/>
            <w:shd w:val="clear" w:color="auto" w:fill="auto"/>
          </w:tcPr>
          <w:p w14:paraId="09E6B31A" w14:textId="78D795BE" w:rsidR="00081A86" w:rsidRPr="0045170C" w:rsidRDefault="00081A86" w:rsidP="00081A86">
            <w:pPr>
              <w:jc w:val="right"/>
            </w:pPr>
            <w: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719487" w14:textId="4F22C4E6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64AB12B2" w14:textId="77777777" w:rsidTr="00DA4348">
        <w:tc>
          <w:tcPr>
            <w:tcW w:w="959" w:type="dxa"/>
            <w:shd w:val="clear" w:color="auto" w:fill="auto"/>
          </w:tcPr>
          <w:p w14:paraId="1FA29740" w14:textId="071EFC66" w:rsidR="00081A86" w:rsidRPr="00DA247A" w:rsidRDefault="00081A86" w:rsidP="00081A86">
            <w:r w:rsidRPr="00DA247A">
              <w:t>13.</w:t>
            </w:r>
            <w:r>
              <w:t>3.29</w:t>
            </w:r>
          </w:p>
        </w:tc>
        <w:tc>
          <w:tcPr>
            <w:tcW w:w="1276" w:type="dxa"/>
            <w:shd w:val="clear" w:color="auto" w:fill="auto"/>
          </w:tcPr>
          <w:p w14:paraId="3B9131F1" w14:textId="6E7648F9" w:rsidR="00081A86" w:rsidRPr="00DA247A" w:rsidRDefault="00081A86" w:rsidP="00081A86"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081A86" w:rsidRPr="00FD49D0" w:rsidRDefault="00081A86" w:rsidP="00081A86">
            <w:r w:rsidRPr="00FD49D0">
              <w:t>NR_SL_enh-UEConTest</w:t>
            </w:r>
          </w:p>
        </w:tc>
        <w:tc>
          <w:tcPr>
            <w:tcW w:w="1134" w:type="dxa"/>
            <w:shd w:val="clear" w:color="auto" w:fill="auto"/>
          </w:tcPr>
          <w:p w14:paraId="4240EA17" w14:textId="28089BD4" w:rsidR="00081A86" w:rsidRPr="0045170C" w:rsidRDefault="00081A86" w:rsidP="00081A86">
            <w:pPr>
              <w:jc w:val="right"/>
              <w:rPr>
                <w:color w:val="BFBFBF"/>
              </w:rPr>
            </w:pPr>
            <w:r w:rsidRPr="0045170C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615949" w14:textId="0A1BA7D3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01A00F8F" w14:textId="77777777" w:rsidTr="00DA4348">
        <w:tc>
          <w:tcPr>
            <w:tcW w:w="959" w:type="dxa"/>
            <w:shd w:val="clear" w:color="auto" w:fill="auto"/>
          </w:tcPr>
          <w:p w14:paraId="26C4FBF5" w14:textId="15954C48" w:rsidR="00081A86" w:rsidRPr="00DA247A" w:rsidRDefault="00081A86" w:rsidP="00081A86">
            <w:r w:rsidRPr="00DA247A">
              <w:t>13.</w:t>
            </w:r>
            <w:r>
              <w:t>3.30</w:t>
            </w:r>
          </w:p>
        </w:tc>
        <w:tc>
          <w:tcPr>
            <w:tcW w:w="1276" w:type="dxa"/>
            <w:shd w:val="clear" w:color="auto" w:fill="auto"/>
          </w:tcPr>
          <w:p w14:paraId="6E02BB58" w14:textId="5C95844B" w:rsidR="00081A86" w:rsidRPr="00DA247A" w:rsidRDefault="00081A86" w:rsidP="00081A86">
            <w:r w:rsidRPr="00B262CF">
              <w:t>RP-2309</w:t>
            </w:r>
            <w:r>
              <w:t>58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081A86" w:rsidRPr="00FD49D0" w:rsidRDefault="00081A86" w:rsidP="00081A86">
            <w:r w:rsidRPr="00FD49D0">
              <w:t>NR_SL_Relay-UEConTest</w:t>
            </w:r>
          </w:p>
        </w:tc>
        <w:tc>
          <w:tcPr>
            <w:tcW w:w="1134" w:type="dxa"/>
            <w:shd w:val="clear" w:color="auto" w:fill="auto"/>
          </w:tcPr>
          <w:p w14:paraId="3F46D42E" w14:textId="57987059" w:rsidR="00081A86" w:rsidRPr="0045170C" w:rsidRDefault="00081A86" w:rsidP="00081A86">
            <w:pPr>
              <w:jc w:val="right"/>
              <w:rPr>
                <w:color w:val="BFBFBF"/>
              </w:rPr>
            </w:pPr>
            <w: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46AE79" w14:textId="0183CAB9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4BCBBC67" w14:textId="77777777" w:rsidTr="00DA4348">
        <w:tc>
          <w:tcPr>
            <w:tcW w:w="959" w:type="dxa"/>
            <w:shd w:val="clear" w:color="auto" w:fill="auto"/>
          </w:tcPr>
          <w:p w14:paraId="36796823" w14:textId="5DCE785A" w:rsidR="00081A86" w:rsidRPr="00DA247A" w:rsidRDefault="00081A86" w:rsidP="00081A86">
            <w:r w:rsidRPr="00DA247A">
              <w:t>13.</w:t>
            </w:r>
            <w:r>
              <w:t>3.31</w:t>
            </w:r>
          </w:p>
        </w:tc>
        <w:tc>
          <w:tcPr>
            <w:tcW w:w="1276" w:type="dxa"/>
            <w:shd w:val="clear" w:color="auto" w:fill="auto"/>
          </w:tcPr>
          <w:p w14:paraId="6A9CDEAE" w14:textId="19579708" w:rsidR="00081A86" w:rsidRPr="00DA247A" w:rsidRDefault="00081A86" w:rsidP="00081A86">
            <w:r w:rsidRPr="00B262CF">
              <w:t>RP-2309</w:t>
            </w:r>
            <w:r>
              <w:t>59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081A86" w:rsidRPr="00FD49D0" w:rsidRDefault="00081A86" w:rsidP="00081A86">
            <w:r w:rsidRPr="00FD49D0">
              <w:t>NR_UE_pow_sav_enh_plus_CT-UEConTest</w:t>
            </w:r>
          </w:p>
        </w:tc>
        <w:tc>
          <w:tcPr>
            <w:tcW w:w="1134" w:type="dxa"/>
            <w:shd w:val="clear" w:color="auto" w:fill="auto"/>
          </w:tcPr>
          <w:p w14:paraId="67DB5B19" w14:textId="5063C59E" w:rsidR="00081A86" w:rsidRPr="0045170C" w:rsidRDefault="00081A86" w:rsidP="00081A86">
            <w:pPr>
              <w:jc w:val="right"/>
              <w:rPr>
                <w:color w:val="BFBFBF"/>
              </w:rPr>
            </w:pPr>
            <w:r w:rsidRPr="0045170C"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2B94D" w14:textId="2DA4A84A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57329F91" w14:textId="77777777" w:rsidTr="00DA4348">
        <w:tc>
          <w:tcPr>
            <w:tcW w:w="959" w:type="dxa"/>
            <w:shd w:val="clear" w:color="auto" w:fill="auto"/>
          </w:tcPr>
          <w:p w14:paraId="43B4A607" w14:textId="0E2A24E5" w:rsidR="00081A86" w:rsidRPr="00DA247A" w:rsidRDefault="00081A86" w:rsidP="00081A86">
            <w:r w:rsidRPr="00DA247A">
              <w:t>13.</w:t>
            </w:r>
            <w:r>
              <w:t>3.32</w:t>
            </w:r>
          </w:p>
        </w:tc>
        <w:tc>
          <w:tcPr>
            <w:tcW w:w="1276" w:type="dxa"/>
            <w:shd w:val="clear" w:color="auto" w:fill="auto"/>
          </w:tcPr>
          <w:p w14:paraId="04524386" w14:textId="3CBFADE8" w:rsidR="00081A86" w:rsidRPr="00DA247A" w:rsidRDefault="00081A86" w:rsidP="00081A86">
            <w:r w:rsidRPr="00B262CF">
              <w:t>RP-2309</w:t>
            </w:r>
            <w:r>
              <w:t>60</w:t>
            </w:r>
          </w:p>
        </w:tc>
        <w:tc>
          <w:tcPr>
            <w:tcW w:w="3402" w:type="dxa"/>
            <w:shd w:val="clear" w:color="auto" w:fill="auto"/>
          </w:tcPr>
          <w:p w14:paraId="62F52227" w14:textId="662DC68E" w:rsidR="00081A86" w:rsidRPr="00FD49D0" w:rsidRDefault="00081A86" w:rsidP="00081A86">
            <w:r w:rsidRPr="00FD49D0">
              <w:t>NR_RF_FR2_req_enh2-UEConTest</w:t>
            </w:r>
          </w:p>
        </w:tc>
        <w:tc>
          <w:tcPr>
            <w:tcW w:w="1134" w:type="dxa"/>
            <w:shd w:val="clear" w:color="auto" w:fill="auto"/>
          </w:tcPr>
          <w:p w14:paraId="712C0E07" w14:textId="3C7AB717" w:rsidR="00081A86" w:rsidRPr="0045170C" w:rsidRDefault="00081A86" w:rsidP="00081A86">
            <w:pPr>
              <w:jc w:val="right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316E8" w14:textId="3C3B405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3028C1C4" w14:textId="77777777" w:rsidTr="00DA4348">
        <w:tc>
          <w:tcPr>
            <w:tcW w:w="959" w:type="dxa"/>
            <w:shd w:val="clear" w:color="auto" w:fill="auto"/>
          </w:tcPr>
          <w:p w14:paraId="0610ACF5" w14:textId="0F6B938D" w:rsidR="00081A86" w:rsidRPr="00DA247A" w:rsidRDefault="00081A86" w:rsidP="00081A86">
            <w:r w:rsidRPr="00DA247A">
              <w:t>13.</w:t>
            </w:r>
            <w:r>
              <w:t>3.33</w:t>
            </w:r>
          </w:p>
        </w:tc>
        <w:tc>
          <w:tcPr>
            <w:tcW w:w="1276" w:type="dxa"/>
            <w:shd w:val="clear" w:color="auto" w:fill="auto"/>
          </w:tcPr>
          <w:p w14:paraId="48C7EF8C" w14:textId="7F8AB782" w:rsidR="00081A86" w:rsidRPr="00DA247A" w:rsidRDefault="00081A86" w:rsidP="00081A86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393D9EB5" w14:textId="23F073BF" w:rsidR="00081A86" w:rsidRPr="00FD49D0" w:rsidRDefault="00081A86" w:rsidP="00081A86">
            <w:r w:rsidRPr="00FD49D0">
              <w:t>NR_MIMO_OTA-UEConTest</w:t>
            </w:r>
          </w:p>
        </w:tc>
        <w:tc>
          <w:tcPr>
            <w:tcW w:w="1134" w:type="dxa"/>
            <w:shd w:val="clear" w:color="auto" w:fill="auto"/>
          </w:tcPr>
          <w:p w14:paraId="0BFE5F39" w14:textId="23CAF4E0" w:rsidR="00081A86" w:rsidRPr="0045170C" w:rsidRDefault="00081A86" w:rsidP="00081A86">
            <w:pPr>
              <w:jc w:val="right"/>
            </w:pPr>
            <w:r w:rsidRPr="0045170C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97BC8A" w14:textId="393E30FC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1F6C118D" w14:textId="77777777" w:rsidTr="00DA4348">
        <w:tc>
          <w:tcPr>
            <w:tcW w:w="959" w:type="dxa"/>
            <w:shd w:val="clear" w:color="auto" w:fill="auto"/>
          </w:tcPr>
          <w:p w14:paraId="483D275C" w14:textId="32D848D2" w:rsidR="00081A86" w:rsidRPr="00DA247A" w:rsidRDefault="00081A86" w:rsidP="00081A86">
            <w:r w:rsidRPr="00DA247A">
              <w:t>13.</w:t>
            </w:r>
            <w:r>
              <w:t>3.34</w:t>
            </w:r>
          </w:p>
        </w:tc>
        <w:tc>
          <w:tcPr>
            <w:tcW w:w="1276" w:type="dxa"/>
            <w:shd w:val="clear" w:color="auto" w:fill="auto"/>
          </w:tcPr>
          <w:p w14:paraId="6D1BC019" w14:textId="07AEEABE" w:rsidR="00081A86" w:rsidRPr="00DA247A" w:rsidRDefault="00081A86" w:rsidP="00081A86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5CA56A74" w14:textId="7B42F236" w:rsidR="00081A86" w:rsidRPr="00FD49D0" w:rsidRDefault="00081A86" w:rsidP="00081A86">
            <w:r w:rsidRPr="00FD49D0">
              <w:t>NR_QoE-UEConTest</w:t>
            </w:r>
          </w:p>
        </w:tc>
        <w:tc>
          <w:tcPr>
            <w:tcW w:w="1134" w:type="dxa"/>
            <w:shd w:val="clear" w:color="auto" w:fill="auto"/>
          </w:tcPr>
          <w:p w14:paraId="50F1C938" w14:textId="3C20FA4F" w:rsidR="00081A86" w:rsidRPr="0045170C" w:rsidRDefault="00081A86" w:rsidP="00081A86">
            <w:pPr>
              <w:jc w:val="right"/>
            </w:pPr>
            <w:r w:rsidRPr="0045170C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14474" w14:textId="288C7D9C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5106E8D9" w14:textId="77777777" w:rsidTr="00DA4348">
        <w:tc>
          <w:tcPr>
            <w:tcW w:w="959" w:type="dxa"/>
            <w:shd w:val="clear" w:color="auto" w:fill="auto"/>
          </w:tcPr>
          <w:p w14:paraId="43B26732" w14:textId="6CC27BC0" w:rsidR="00081A86" w:rsidRPr="00286531" w:rsidRDefault="00081A86" w:rsidP="00081A86">
            <w:pPr>
              <w:rPr>
                <w:highlight w:val="yellow"/>
              </w:rPr>
            </w:pPr>
            <w:r w:rsidRPr="00286531">
              <w:rPr>
                <w:highlight w:val="yellow"/>
              </w:rPr>
              <w:t>13.3.35</w:t>
            </w:r>
          </w:p>
        </w:tc>
        <w:tc>
          <w:tcPr>
            <w:tcW w:w="1276" w:type="dxa"/>
            <w:shd w:val="clear" w:color="auto" w:fill="auto"/>
          </w:tcPr>
          <w:p w14:paraId="2E2DB4D8" w14:textId="722CC61E" w:rsidR="00081A86" w:rsidRPr="008B09B7" w:rsidRDefault="00081A86" w:rsidP="00081A86">
            <w:pPr>
              <w:rPr>
                <w:color w:val="FF0000"/>
                <w:highlight w:val="yellow"/>
              </w:rPr>
            </w:pPr>
            <w:r w:rsidRPr="008B09B7">
              <w:rPr>
                <w:color w:val="FF0000"/>
              </w:rPr>
              <w:t>RP-230991</w:t>
            </w:r>
          </w:p>
        </w:tc>
        <w:tc>
          <w:tcPr>
            <w:tcW w:w="3402" w:type="dxa"/>
            <w:shd w:val="clear" w:color="auto" w:fill="auto"/>
          </w:tcPr>
          <w:p w14:paraId="2A7F877B" w14:textId="154D8D40" w:rsidR="00081A86" w:rsidRPr="00286531" w:rsidRDefault="00081A86" w:rsidP="00081A86">
            <w:pPr>
              <w:rPr>
                <w:color w:val="FF0000"/>
                <w:highlight w:val="yellow"/>
              </w:rPr>
            </w:pPr>
            <w:r w:rsidRPr="00286531">
              <w:rPr>
                <w:color w:val="FF0000"/>
                <w:highlight w:val="yellow"/>
              </w:rPr>
              <w:t>UPIP_SEC_LTE-RAN-UEConTest</w:t>
            </w:r>
          </w:p>
        </w:tc>
        <w:tc>
          <w:tcPr>
            <w:tcW w:w="1134" w:type="dxa"/>
            <w:shd w:val="clear" w:color="auto" w:fill="auto"/>
          </w:tcPr>
          <w:p w14:paraId="797D3852" w14:textId="0F660BD6" w:rsidR="00081A86" w:rsidRPr="00286531" w:rsidRDefault="00081A86" w:rsidP="00081A8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E69C4C" w14:textId="2407A91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63D13E44" w14:textId="77777777" w:rsidTr="00DA4348">
        <w:tc>
          <w:tcPr>
            <w:tcW w:w="959" w:type="dxa"/>
            <w:shd w:val="clear" w:color="auto" w:fill="auto"/>
          </w:tcPr>
          <w:p w14:paraId="3D2F87E5" w14:textId="6A431037" w:rsidR="00081A86" w:rsidRPr="00DA247A" w:rsidRDefault="00081A86" w:rsidP="00081A86">
            <w:r w:rsidRPr="00DA247A">
              <w:t>13.</w:t>
            </w:r>
            <w:r>
              <w:t>3.36</w:t>
            </w:r>
          </w:p>
        </w:tc>
        <w:tc>
          <w:tcPr>
            <w:tcW w:w="1276" w:type="dxa"/>
            <w:shd w:val="clear" w:color="auto" w:fill="auto"/>
          </w:tcPr>
          <w:p w14:paraId="637D4204" w14:textId="278A75F2" w:rsidR="00081A86" w:rsidRPr="00DA247A" w:rsidRDefault="00081A86" w:rsidP="00081A86">
            <w:r w:rsidRPr="00B262CF">
              <w:t>RP-2309</w:t>
            </w:r>
            <w:r>
              <w:t>61</w:t>
            </w:r>
          </w:p>
        </w:tc>
        <w:tc>
          <w:tcPr>
            <w:tcW w:w="3402" w:type="dxa"/>
            <w:shd w:val="clear" w:color="auto" w:fill="auto"/>
          </w:tcPr>
          <w:p w14:paraId="575A8DE3" w14:textId="18B0ED2F" w:rsidR="00081A86" w:rsidRPr="00FD49D0" w:rsidRDefault="00081A86" w:rsidP="00081A86">
            <w:r w:rsidRPr="00FD49D0">
              <w:t>NR_pos_enh-UEConTest</w:t>
            </w:r>
          </w:p>
        </w:tc>
        <w:tc>
          <w:tcPr>
            <w:tcW w:w="1134" w:type="dxa"/>
            <w:shd w:val="clear" w:color="auto" w:fill="auto"/>
          </w:tcPr>
          <w:p w14:paraId="48020FA9" w14:textId="5ECFA4C6" w:rsidR="00081A86" w:rsidRPr="0045170C" w:rsidRDefault="00081A86" w:rsidP="00081A86">
            <w:pPr>
              <w:jc w:val="right"/>
            </w:pPr>
            <w: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1FAA34" w14:textId="07AE829E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B1A6F" w14:paraId="381F88C6" w14:textId="77777777" w:rsidTr="00DA4348">
        <w:tc>
          <w:tcPr>
            <w:tcW w:w="959" w:type="dxa"/>
            <w:shd w:val="clear" w:color="auto" w:fill="auto"/>
          </w:tcPr>
          <w:p w14:paraId="4A785FA9" w14:textId="76A59EB7" w:rsidR="00081A86" w:rsidRPr="00F00D1E" w:rsidRDefault="00081A86" w:rsidP="00081A86">
            <w:pPr>
              <w:rPr>
                <w:highlight w:val="yellow"/>
              </w:rPr>
            </w:pPr>
            <w:r w:rsidRPr="00F00D1E">
              <w:rPr>
                <w:highlight w:val="yellow"/>
              </w:rPr>
              <w:t>13.3.37</w:t>
            </w:r>
          </w:p>
        </w:tc>
        <w:tc>
          <w:tcPr>
            <w:tcW w:w="1276" w:type="dxa"/>
            <w:shd w:val="clear" w:color="auto" w:fill="auto"/>
          </w:tcPr>
          <w:p w14:paraId="06FAB555" w14:textId="3F3244F3" w:rsidR="00081A86" w:rsidRPr="00F00D1E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62</w:t>
            </w:r>
          </w:p>
        </w:tc>
        <w:tc>
          <w:tcPr>
            <w:tcW w:w="3402" w:type="dxa"/>
            <w:shd w:val="clear" w:color="auto" w:fill="auto"/>
          </w:tcPr>
          <w:p w14:paraId="5B0B36AC" w14:textId="33BCA52E" w:rsidR="00081A86" w:rsidRPr="00F00D1E" w:rsidRDefault="00081A86" w:rsidP="00081A86">
            <w:pPr>
              <w:rPr>
                <w:color w:val="FF0000"/>
                <w:highlight w:val="yellow"/>
              </w:rPr>
            </w:pPr>
            <w:r w:rsidRPr="00F00D1E">
              <w:rPr>
                <w:color w:val="FF0000"/>
                <w:highlight w:val="yellow"/>
              </w:rPr>
              <w:t>DL_intrpt_combos_TxSW_R17-UEConTest</w:t>
            </w:r>
          </w:p>
        </w:tc>
        <w:tc>
          <w:tcPr>
            <w:tcW w:w="1134" w:type="dxa"/>
            <w:shd w:val="clear" w:color="auto" w:fill="auto"/>
          </w:tcPr>
          <w:p w14:paraId="583D588C" w14:textId="29296B7F" w:rsidR="00081A86" w:rsidRPr="0045170C" w:rsidRDefault="00081A86" w:rsidP="00081A86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ADA8F" w14:textId="3B0D84C1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B1A6F" w14:paraId="20050BBD" w14:textId="77777777" w:rsidTr="00DA4348">
        <w:tc>
          <w:tcPr>
            <w:tcW w:w="959" w:type="dxa"/>
            <w:shd w:val="clear" w:color="auto" w:fill="auto"/>
          </w:tcPr>
          <w:p w14:paraId="2CCEF231" w14:textId="45BEB5A7" w:rsidR="00081A86" w:rsidRPr="00DA247A" w:rsidRDefault="00081A86" w:rsidP="00081A86">
            <w:r w:rsidRPr="00DA247A">
              <w:t>13.</w:t>
            </w:r>
            <w:r>
              <w:t>3.38</w:t>
            </w:r>
          </w:p>
        </w:tc>
        <w:tc>
          <w:tcPr>
            <w:tcW w:w="1276" w:type="dxa"/>
            <w:shd w:val="clear" w:color="auto" w:fill="auto"/>
          </w:tcPr>
          <w:p w14:paraId="1A2E089C" w14:textId="40E5DDA7" w:rsidR="00081A86" w:rsidRPr="00DA247A" w:rsidRDefault="00081A86" w:rsidP="00081A86">
            <w:r w:rsidRPr="00B262CF">
              <w:t>RP-2309</w:t>
            </w:r>
            <w:r>
              <w:t>63</w:t>
            </w:r>
          </w:p>
        </w:tc>
        <w:tc>
          <w:tcPr>
            <w:tcW w:w="3402" w:type="dxa"/>
            <w:shd w:val="clear" w:color="auto" w:fill="auto"/>
          </w:tcPr>
          <w:p w14:paraId="730D1519" w14:textId="35244741" w:rsidR="00081A86" w:rsidRPr="00FD49D0" w:rsidRDefault="00081A86" w:rsidP="00081A86">
            <w:r w:rsidRPr="00FD49D0">
              <w:t>NR_MG_enh-UEConTest</w:t>
            </w:r>
          </w:p>
        </w:tc>
        <w:tc>
          <w:tcPr>
            <w:tcW w:w="1134" w:type="dxa"/>
            <w:shd w:val="clear" w:color="auto" w:fill="auto"/>
          </w:tcPr>
          <w:p w14:paraId="57EF4469" w14:textId="6B8EC070" w:rsidR="00081A86" w:rsidRPr="0045170C" w:rsidRDefault="00081A86" w:rsidP="00081A86">
            <w:pPr>
              <w:jc w:val="right"/>
            </w:pPr>
            <w:r>
              <w:t>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205261" w14:textId="7D87BB85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B1A6F" w14:paraId="6946AA77" w14:textId="77777777" w:rsidTr="00DA4348">
        <w:tc>
          <w:tcPr>
            <w:tcW w:w="959" w:type="dxa"/>
            <w:shd w:val="clear" w:color="auto" w:fill="auto"/>
          </w:tcPr>
          <w:p w14:paraId="7CA0037C" w14:textId="0EDB05C7" w:rsidR="00081A86" w:rsidRPr="00DA247A" w:rsidRDefault="00081A86" w:rsidP="00081A86">
            <w:r w:rsidRPr="00DA247A">
              <w:t>13.</w:t>
            </w:r>
            <w:r>
              <w:t>3.39</w:t>
            </w:r>
          </w:p>
        </w:tc>
        <w:tc>
          <w:tcPr>
            <w:tcW w:w="1276" w:type="dxa"/>
            <w:shd w:val="clear" w:color="auto" w:fill="auto"/>
          </w:tcPr>
          <w:p w14:paraId="21B2A43C" w14:textId="1FE37323" w:rsidR="00081A86" w:rsidRPr="00DA247A" w:rsidRDefault="00081A86" w:rsidP="00081A86">
            <w:r w:rsidRPr="00B262CF">
              <w:t>RP-2309</w:t>
            </w:r>
            <w:r>
              <w:t>64</w:t>
            </w:r>
          </w:p>
        </w:tc>
        <w:tc>
          <w:tcPr>
            <w:tcW w:w="3402" w:type="dxa"/>
            <w:shd w:val="clear" w:color="auto" w:fill="auto"/>
          </w:tcPr>
          <w:p w14:paraId="5D5352C2" w14:textId="210CC55C" w:rsidR="00081A86" w:rsidRPr="00FD49D0" w:rsidRDefault="00081A86" w:rsidP="00081A86">
            <w:r w:rsidRPr="00FD49D0">
              <w:t>Power_Limit_CA_DC-UEConTest</w:t>
            </w:r>
          </w:p>
        </w:tc>
        <w:tc>
          <w:tcPr>
            <w:tcW w:w="1134" w:type="dxa"/>
            <w:shd w:val="clear" w:color="auto" w:fill="auto"/>
          </w:tcPr>
          <w:p w14:paraId="609AC8D2" w14:textId="73E4EE45" w:rsidR="00081A86" w:rsidRPr="0045170C" w:rsidRDefault="00081A86" w:rsidP="00081A86">
            <w:pPr>
              <w:jc w:val="right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171328" w14:textId="236DC4AB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45170C" w14:paraId="26C156A7" w14:textId="77777777" w:rsidTr="00DA4348">
        <w:tc>
          <w:tcPr>
            <w:tcW w:w="959" w:type="dxa"/>
            <w:shd w:val="clear" w:color="auto" w:fill="auto"/>
          </w:tcPr>
          <w:p w14:paraId="2DDAD918" w14:textId="36760951" w:rsidR="00081A86" w:rsidRPr="00DA247A" w:rsidRDefault="00081A86" w:rsidP="00081A86">
            <w:r w:rsidRPr="00DA247A">
              <w:t>13.</w:t>
            </w:r>
            <w:r>
              <w:t>3.40</w:t>
            </w:r>
          </w:p>
        </w:tc>
        <w:tc>
          <w:tcPr>
            <w:tcW w:w="1276" w:type="dxa"/>
            <w:shd w:val="clear" w:color="auto" w:fill="auto"/>
          </w:tcPr>
          <w:p w14:paraId="3FC73247" w14:textId="17F129C7" w:rsidR="00081A86" w:rsidRPr="00DA247A" w:rsidRDefault="00081A86" w:rsidP="00081A86">
            <w:r w:rsidRPr="001C39BE">
              <w:rPr>
                <w:highlight w:val="yellow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7E0AF59" w14:textId="7BC76B0F" w:rsidR="00081A86" w:rsidRPr="0045170C" w:rsidRDefault="00081A86" w:rsidP="00081A86">
            <w:pPr>
              <w:rPr>
                <w:color w:val="FF0000"/>
              </w:rPr>
            </w:pPr>
            <w:r w:rsidRPr="00FD49D0">
              <w:rPr>
                <w:color w:val="FF0000"/>
              </w:rPr>
              <w:t>LTE_NR_DC_enh2-UEConTest</w:t>
            </w:r>
          </w:p>
        </w:tc>
        <w:tc>
          <w:tcPr>
            <w:tcW w:w="1134" w:type="dxa"/>
            <w:shd w:val="clear" w:color="auto" w:fill="auto"/>
          </w:tcPr>
          <w:p w14:paraId="61B3D633" w14:textId="4B018452" w:rsidR="00081A86" w:rsidRPr="002561CE" w:rsidRDefault="00081A86" w:rsidP="00081A8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2D5FCF" w14:textId="423E87FC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45170C" w14:paraId="6740839D" w14:textId="77777777" w:rsidTr="00DA4348">
        <w:tc>
          <w:tcPr>
            <w:tcW w:w="959" w:type="dxa"/>
            <w:shd w:val="clear" w:color="auto" w:fill="auto"/>
          </w:tcPr>
          <w:p w14:paraId="6225FEF6" w14:textId="1B54AA2D" w:rsidR="00081A86" w:rsidRPr="00F00D1E" w:rsidRDefault="00081A86" w:rsidP="00081A86">
            <w:pPr>
              <w:rPr>
                <w:highlight w:val="yellow"/>
              </w:rPr>
            </w:pPr>
            <w:r w:rsidRPr="00F00D1E">
              <w:rPr>
                <w:highlight w:val="yellow"/>
              </w:rPr>
              <w:t>13.3.41</w:t>
            </w:r>
          </w:p>
        </w:tc>
        <w:tc>
          <w:tcPr>
            <w:tcW w:w="1276" w:type="dxa"/>
            <w:shd w:val="clear" w:color="auto" w:fill="auto"/>
          </w:tcPr>
          <w:p w14:paraId="66B30958" w14:textId="3C6B2607" w:rsidR="00081A86" w:rsidRPr="00F00D1E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65</w:t>
            </w:r>
          </w:p>
        </w:tc>
        <w:tc>
          <w:tcPr>
            <w:tcW w:w="3402" w:type="dxa"/>
            <w:shd w:val="clear" w:color="auto" w:fill="auto"/>
          </w:tcPr>
          <w:p w14:paraId="7D7A56F9" w14:textId="0A2C9015" w:rsidR="00081A86" w:rsidRPr="00F00D1E" w:rsidRDefault="00081A86" w:rsidP="00081A86">
            <w:pPr>
              <w:rPr>
                <w:color w:val="FF0000"/>
                <w:highlight w:val="yellow"/>
              </w:rPr>
            </w:pPr>
            <w:r w:rsidRPr="00F00D1E">
              <w:rPr>
                <w:color w:val="FF0000"/>
                <w:highlight w:val="yellow"/>
              </w:rPr>
              <w:t>ID_UAS-UEConTest</w:t>
            </w:r>
          </w:p>
        </w:tc>
        <w:tc>
          <w:tcPr>
            <w:tcW w:w="1134" w:type="dxa"/>
            <w:shd w:val="clear" w:color="auto" w:fill="auto"/>
          </w:tcPr>
          <w:p w14:paraId="59677EC6" w14:textId="1D95D368" w:rsidR="00081A86" w:rsidRPr="00F00D1E" w:rsidRDefault="00081A86" w:rsidP="00081A8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77568E" w14:textId="62CF6F52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B1A6F" w14:paraId="2EA58573" w14:textId="77777777" w:rsidTr="00DA4348">
        <w:tc>
          <w:tcPr>
            <w:tcW w:w="959" w:type="dxa"/>
            <w:shd w:val="clear" w:color="auto" w:fill="auto"/>
          </w:tcPr>
          <w:p w14:paraId="1B98FAC0" w14:textId="7754AB3E" w:rsidR="00081A86" w:rsidRPr="001A7043" w:rsidRDefault="00081A86" w:rsidP="00081A86">
            <w:pPr>
              <w:rPr>
                <w:highlight w:val="yellow"/>
              </w:rPr>
            </w:pPr>
            <w:r w:rsidRPr="001A7043">
              <w:rPr>
                <w:highlight w:val="yellow"/>
              </w:rPr>
              <w:t>13.4.1</w:t>
            </w:r>
          </w:p>
        </w:tc>
        <w:tc>
          <w:tcPr>
            <w:tcW w:w="1276" w:type="dxa"/>
            <w:shd w:val="clear" w:color="auto" w:fill="auto"/>
          </w:tcPr>
          <w:p w14:paraId="56D855DD" w14:textId="2D5ABB22" w:rsidR="00081A86" w:rsidRPr="001A7043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66</w:t>
            </w:r>
          </w:p>
        </w:tc>
        <w:tc>
          <w:tcPr>
            <w:tcW w:w="3402" w:type="dxa"/>
            <w:shd w:val="clear" w:color="auto" w:fill="auto"/>
          </w:tcPr>
          <w:p w14:paraId="4462EF61" w14:textId="4B787B1A" w:rsidR="00081A86" w:rsidRPr="00F87FC3" w:rsidRDefault="00081A86" w:rsidP="00081A86">
            <w:pPr>
              <w:rPr>
                <w:highlight w:val="yellow"/>
              </w:rPr>
            </w:pPr>
            <w:r w:rsidRPr="00F87FC3">
              <w:rPr>
                <w:highlight w:val="yellow"/>
              </w:rPr>
              <w:t>LTE_NBIOT_eMTC_NTN_req-UEConTest</w:t>
            </w:r>
          </w:p>
        </w:tc>
        <w:tc>
          <w:tcPr>
            <w:tcW w:w="1134" w:type="dxa"/>
            <w:shd w:val="clear" w:color="auto" w:fill="auto"/>
          </w:tcPr>
          <w:p w14:paraId="22862BE4" w14:textId="7C21D6B5" w:rsidR="00081A86" w:rsidRPr="0045170C" w:rsidRDefault="00081A86" w:rsidP="00081A86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E8087" w14:textId="3B0FFBBA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45170C" w14:paraId="4FE68FEA" w14:textId="77777777" w:rsidTr="00DA4348">
        <w:tc>
          <w:tcPr>
            <w:tcW w:w="959" w:type="dxa"/>
            <w:shd w:val="clear" w:color="auto" w:fill="auto"/>
          </w:tcPr>
          <w:p w14:paraId="2A74D7A5" w14:textId="3C2CE80A" w:rsidR="00081A86" w:rsidRPr="001A7043" w:rsidRDefault="00081A86" w:rsidP="00081A86">
            <w:pPr>
              <w:rPr>
                <w:highlight w:val="yellow"/>
              </w:rPr>
            </w:pPr>
            <w:r w:rsidRPr="001A7043">
              <w:rPr>
                <w:highlight w:val="yellow"/>
              </w:rPr>
              <w:t>13.4.2</w:t>
            </w:r>
          </w:p>
        </w:tc>
        <w:tc>
          <w:tcPr>
            <w:tcW w:w="1276" w:type="dxa"/>
            <w:shd w:val="clear" w:color="auto" w:fill="auto"/>
          </w:tcPr>
          <w:p w14:paraId="5F81A63D" w14:textId="334D5A76" w:rsidR="00081A86" w:rsidRPr="001A7043" w:rsidRDefault="00081A86" w:rsidP="00081A86">
            <w:pPr>
              <w:rPr>
                <w:highlight w:val="yellow"/>
              </w:rPr>
            </w:pPr>
            <w:r w:rsidRPr="00B262CF">
              <w:t>RP-2309</w:t>
            </w:r>
            <w:r>
              <w:t>67</w:t>
            </w:r>
          </w:p>
        </w:tc>
        <w:tc>
          <w:tcPr>
            <w:tcW w:w="3402" w:type="dxa"/>
            <w:shd w:val="clear" w:color="auto" w:fill="auto"/>
          </w:tcPr>
          <w:p w14:paraId="0BD34F13" w14:textId="6987E89F" w:rsidR="00081A86" w:rsidRPr="001A7043" w:rsidRDefault="00081A86" w:rsidP="00081A86">
            <w:pPr>
              <w:rPr>
                <w:color w:val="FF0000"/>
                <w:highlight w:val="yellow"/>
              </w:rPr>
            </w:pPr>
            <w:r w:rsidRPr="001A7043">
              <w:rPr>
                <w:color w:val="FF0000"/>
                <w:highlight w:val="yellow"/>
              </w:rPr>
              <w:t>LTE_TDD_1670_1675MHz-UEConTest</w:t>
            </w:r>
          </w:p>
        </w:tc>
        <w:tc>
          <w:tcPr>
            <w:tcW w:w="1134" w:type="dxa"/>
            <w:shd w:val="clear" w:color="auto" w:fill="auto"/>
          </w:tcPr>
          <w:p w14:paraId="448D485F" w14:textId="30CA66FC" w:rsidR="00081A86" w:rsidRPr="001A7043" w:rsidRDefault="00081A86" w:rsidP="00081A86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1E2E63" w14:textId="754FD4C7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2C807F4D" w14:textId="77777777" w:rsidTr="00DA4348">
        <w:tc>
          <w:tcPr>
            <w:tcW w:w="959" w:type="dxa"/>
            <w:shd w:val="clear" w:color="auto" w:fill="auto"/>
          </w:tcPr>
          <w:p w14:paraId="5C894A44" w14:textId="77777777" w:rsidR="00081A86" w:rsidRPr="00DA247A" w:rsidRDefault="00081A86" w:rsidP="00081A86">
            <w:r w:rsidRPr="00DA247A">
              <w:t>13.</w:t>
            </w:r>
            <w:r>
              <w:t>4.3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30A37" w14:textId="40FEED2B" w:rsidR="00081A86" w:rsidRPr="00DA247A" w:rsidRDefault="00081A86" w:rsidP="00081A86">
            <w:pPr>
              <w:rPr>
                <w:rFonts w:ascii="Arial" w:hAnsi="Arial" w:cs="Arial"/>
              </w:rPr>
            </w:pPr>
            <w:r w:rsidRPr="00DA247A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1BDBAEF5" w14:textId="77777777" w:rsidR="00081A86" w:rsidRPr="0045170C" w:rsidRDefault="00081A86" w:rsidP="00081A86">
            <w:r w:rsidRPr="00FD49D0">
              <w:rPr>
                <w:color w:val="FF0000"/>
              </w:rPr>
              <w:t>TEI18_Test</w:t>
            </w:r>
          </w:p>
        </w:tc>
        <w:tc>
          <w:tcPr>
            <w:tcW w:w="1134" w:type="dxa"/>
            <w:shd w:val="clear" w:color="auto" w:fill="auto"/>
          </w:tcPr>
          <w:p w14:paraId="55D3B1B6" w14:textId="2BCCF1E3" w:rsidR="00081A86" w:rsidRPr="0045170C" w:rsidRDefault="00081A86" w:rsidP="00081A86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55829D" w14:textId="0CCF0F18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1A86" w:rsidRPr="00DA247A" w14:paraId="6C8EE0A5" w14:textId="77777777" w:rsidTr="00DA4348">
        <w:tc>
          <w:tcPr>
            <w:tcW w:w="959" w:type="dxa"/>
            <w:shd w:val="clear" w:color="auto" w:fill="auto"/>
          </w:tcPr>
          <w:p w14:paraId="7D14674A" w14:textId="43C8736E" w:rsidR="00081A86" w:rsidRPr="00DA247A" w:rsidRDefault="00081A86" w:rsidP="00081A86">
            <w:pPr>
              <w:rPr>
                <w:color w:val="000000"/>
              </w:rPr>
            </w:pPr>
            <w:r w:rsidRPr="00DA247A">
              <w:rPr>
                <w:color w:val="000000"/>
              </w:rPr>
              <w:lastRenderedPageBreak/>
              <w:t>14</w:t>
            </w:r>
          </w:p>
        </w:tc>
        <w:tc>
          <w:tcPr>
            <w:tcW w:w="1276" w:type="dxa"/>
            <w:shd w:val="clear" w:color="auto" w:fill="auto"/>
          </w:tcPr>
          <w:p w14:paraId="12CB829D" w14:textId="6E330837" w:rsidR="00081A86" w:rsidRPr="00DA247A" w:rsidRDefault="00081A86" w:rsidP="00081A86">
            <w:r w:rsidRPr="00DA247A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45E76E9" w14:textId="77777777" w:rsidR="00081A86" w:rsidRPr="0045170C" w:rsidRDefault="00081A86" w:rsidP="00081A86">
            <w:r w:rsidRPr="0045170C">
              <w:t>TEI_Test</w:t>
            </w:r>
          </w:p>
        </w:tc>
        <w:tc>
          <w:tcPr>
            <w:tcW w:w="1134" w:type="dxa"/>
            <w:shd w:val="clear" w:color="auto" w:fill="auto"/>
          </w:tcPr>
          <w:p w14:paraId="5704931F" w14:textId="4BC45DA9" w:rsidR="00081A86" w:rsidRPr="00942904" w:rsidRDefault="00081A86" w:rsidP="00081A86">
            <w:pPr>
              <w:jc w:val="right"/>
              <w:rPr>
                <w:color w:val="BFBFBF" w:themeColor="background1" w:themeShade="BF"/>
              </w:rPr>
            </w:pPr>
            <w:r w:rsidRPr="00942904">
              <w:rPr>
                <w:color w:val="BFBFBF" w:themeColor="background1" w:themeShade="BF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CFB3B" w14:textId="78275BC2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</w:t>
            </w:r>
          </w:p>
        </w:tc>
      </w:tr>
      <w:tr w:rsidR="00081A86" w:rsidRPr="00DA247A" w14:paraId="1666673A" w14:textId="77777777" w:rsidTr="00DA4348">
        <w:tc>
          <w:tcPr>
            <w:tcW w:w="959" w:type="dxa"/>
            <w:shd w:val="clear" w:color="auto" w:fill="auto"/>
          </w:tcPr>
          <w:p w14:paraId="404D0E75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730635C" w14:textId="4C972A14" w:rsidR="00081A86" w:rsidRPr="00DA247A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4660BDDA" w14:textId="77777777" w:rsidR="00081A86" w:rsidRPr="0045170C" w:rsidRDefault="00081A86" w:rsidP="00081A86">
            <w:r w:rsidRPr="0045170C">
              <w:t>TEI6_Test</w:t>
            </w:r>
          </w:p>
        </w:tc>
        <w:tc>
          <w:tcPr>
            <w:tcW w:w="1134" w:type="dxa"/>
            <w:shd w:val="clear" w:color="auto" w:fill="auto"/>
          </w:tcPr>
          <w:p w14:paraId="08603096" w14:textId="4DB35521" w:rsidR="00081A86" w:rsidRPr="00F74873" w:rsidRDefault="00081A86" w:rsidP="00081A86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49C8B" w14:textId="7EC14987" w:rsidR="00081A86" w:rsidRPr="00081A86" w:rsidRDefault="00081A86" w:rsidP="00081A86">
            <w:pPr>
              <w:jc w:val="right"/>
              <w:rPr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</w:t>
            </w:r>
          </w:p>
        </w:tc>
      </w:tr>
      <w:tr w:rsidR="00081A86" w:rsidRPr="00DA247A" w14:paraId="7CD5B885" w14:textId="77777777" w:rsidTr="00DA4348">
        <w:tc>
          <w:tcPr>
            <w:tcW w:w="959" w:type="dxa"/>
            <w:shd w:val="clear" w:color="auto" w:fill="auto"/>
          </w:tcPr>
          <w:p w14:paraId="7192D0BE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85EFD77" w14:textId="1D0A0225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5F2E7C32" w14:textId="77777777" w:rsidR="00081A86" w:rsidRPr="0045170C" w:rsidRDefault="00081A86" w:rsidP="00081A86">
            <w:r w:rsidRPr="0045170C">
              <w:t>TEI7_Test</w:t>
            </w:r>
          </w:p>
        </w:tc>
        <w:tc>
          <w:tcPr>
            <w:tcW w:w="1134" w:type="dxa"/>
            <w:shd w:val="clear" w:color="auto" w:fill="auto"/>
          </w:tcPr>
          <w:p w14:paraId="155F6C53" w14:textId="47B56C98" w:rsidR="00081A86" w:rsidRPr="00B274F5" w:rsidRDefault="00081A86" w:rsidP="00081A86">
            <w:pPr>
              <w:jc w:val="right"/>
            </w:pPr>
            <w:r w:rsidRPr="00B274F5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CB5DAF" w14:textId="14CE5FD8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</w:t>
            </w:r>
          </w:p>
        </w:tc>
      </w:tr>
      <w:tr w:rsidR="00081A86" w:rsidRPr="00DA247A" w14:paraId="3237CFC3" w14:textId="77777777" w:rsidTr="00DA4348">
        <w:tc>
          <w:tcPr>
            <w:tcW w:w="959" w:type="dxa"/>
            <w:shd w:val="clear" w:color="auto" w:fill="auto"/>
          </w:tcPr>
          <w:p w14:paraId="2E14BE21" w14:textId="77777777" w:rsidR="00081A86" w:rsidRPr="00DA247A" w:rsidRDefault="00081A86" w:rsidP="00081A86">
            <w:bookmarkStart w:id="7" w:name="_Hlk89332525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CCEBC8C" w14:textId="55B54FAF" w:rsidR="00081A86" w:rsidRPr="00480588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5224286A" w14:textId="77777777" w:rsidR="00081A86" w:rsidRPr="0045170C" w:rsidRDefault="00081A86" w:rsidP="00081A86">
            <w:r w:rsidRPr="0045170C">
              <w:t>TEI8_Test</w:t>
            </w:r>
          </w:p>
        </w:tc>
        <w:tc>
          <w:tcPr>
            <w:tcW w:w="1134" w:type="dxa"/>
            <w:shd w:val="clear" w:color="auto" w:fill="auto"/>
          </w:tcPr>
          <w:p w14:paraId="502F5787" w14:textId="0EAA0084" w:rsidR="00081A86" w:rsidRPr="00B274F5" w:rsidRDefault="00081A86" w:rsidP="00081A86">
            <w:pPr>
              <w:jc w:val="right"/>
            </w:pPr>
            <w:r w:rsidRPr="00B274F5"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3DBAE6" w14:textId="4B869E8E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8</w:t>
            </w:r>
          </w:p>
        </w:tc>
      </w:tr>
      <w:bookmarkEnd w:id="7"/>
      <w:tr w:rsidR="00081A86" w:rsidRPr="00DA247A" w14:paraId="2446A4A5" w14:textId="77777777" w:rsidTr="00DA4348">
        <w:tc>
          <w:tcPr>
            <w:tcW w:w="959" w:type="dxa"/>
            <w:shd w:val="clear" w:color="auto" w:fill="auto"/>
          </w:tcPr>
          <w:p w14:paraId="222A4D40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BE248D2" w14:textId="5C6FC672" w:rsidR="00081A86" w:rsidRPr="00480588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43107F73" w14:textId="77777777" w:rsidR="00081A86" w:rsidRPr="0045170C" w:rsidRDefault="00081A86" w:rsidP="00081A86">
            <w:r w:rsidRPr="0045170C">
              <w:t>TEI9_Test</w:t>
            </w:r>
          </w:p>
        </w:tc>
        <w:tc>
          <w:tcPr>
            <w:tcW w:w="1134" w:type="dxa"/>
            <w:shd w:val="clear" w:color="auto" w:fill="auto"/>
          </w:tcPr>
          <w:p w14:paraId="6AF62C7A" w14:textId="0800A45D" w:rsidR="00081A86" w:rsidRPr="00B274F5" w:rsidRDefault="00081A86" w:rsidP="00081A86">
            <w:pPr>
              <w:jc w:val="right"/>
            </w:pPr>
            <w:r>
              <w:t>1</w:t>
            </w:r>
            <w:r w:rsidRPr="00B274F5">
              <w:t>+1 RP-direct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152C06" w14:textId="7007B05D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2</w:t>
            </w:r>
          </w:p>
        </w:tc>
      </w:tr>
      <w:tr w:rsidR="00081A86" w:rsidRPr="00DA247A" w14:paraId="13E86FA9" w14:textId="77777777" w:rsidTr="00DA4348">
        <w:tc>
          <w:tcPr>
            <w:tcW w:w="959" w:type="dxa"/>
            <w:shd w:val="clear" w:color="auto" w:fill="auto"/>
          </w:tcPr>
          <w:p w14:paraId="452705D7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0517DB6B" w14:textId="3C7194FB" w:rsidR="00081A86" w:rsidRPr="00480588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7F494C9E" w14:textId="77777777" w:rsidR="00081A86" w:rsidRPr="0045170C" w:rsidRDefault="00081A86" w:rsidP="00081A86">
            <w:r w:rsidRPr="0045170C">
              <w:t>TEI10_Test</w:t>
            </w:r>
          </w:p>
        </w:tc>
        <w:tc>
          <w:tcPr>
            <w:tcW w:w="1134" w:type="dxa"/>
            <w:shd w:val="clear" w:color="auto" w:fill="auto"/>
          </w:tcPr>
          <w:p w14:paraId="3A0D44CE" w14:textId="4002403B" w:rsidR="00081A86" w:rsidRPr="00B274F5" w:rsidRDefault="00081A86" w:rsidP="00081A86">
            <w:pPr>
              <w:jc w:val="right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572F8" w14:textId="61E2931B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</w:tr>
      <w:tr w:rsidR="00081A86" w:rsidRPr="00DA247A" w14:paraId="16E5F7E2" w14:textId="77777777" w:rsidTr="00DA4348">
        <w:tc>
          <w:tcPr>
            <w:tcW w:w="959" w:type="dxa"/>
            <w:shd w:val="clear" w:color="auto" w:fill="auto"/>
          </w:tcPr>
          <w:p w14:paraId="57105885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920D403" w14:textId="338CDD3A" w:rsidR="00081A86" w:rsidRPr="00480588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6B724DEE" w14:textId="77777777" w:rsidR="00081A86" w:rsidRPr="0045170C" w:rsidRDefault="00081A86" w:rsidP="00081A86">
            <w:r w:rsidRPr="0045170C">
              <w:t>TEI11_Test</w:t>
            </w:r>
          </w:p>
        </w:tc>
        <w:tc>
          <w:tcPr>
            <w:tcW w:w="1134" w:type="dxa"/>
            <w:shd w:val="clear" w:color="auto" w:fill="auto"/>
          </w:tcPr>
          <w:p w14:paraId="1B24914F" w14:textId="3F2366E1" w:rsidR="00081A86" w:rsidRPr="00B274F5" w:rsidRDefault="00081A86" w:rsidP="00081A86">
            <w:pPr>
              <w:jc w:val="right"/>
            </w:pPr>
            <w:r w:rsidRPr="00B274F5"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E74243" w14:textId="45A41513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</w:tr>
      <w:tr w:rsidR="00081A86" w:rsidRPr="00DA247A" w14:paraId="19C4F99C" w14:textId="77777777" w:rsidTr="00DA4348">
        <w:tc>
          <w:tcPr>
            <w:tcW w:w="959" w:type="dxa"/>
            <w:shd w:val="clear" w:color="auto" w:fill="auto"/>
          </w:tcPr>
          <w:p w14:paraId="0F635007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7001D57C" w14:textId="7DCEBF82" w:rsidR="00081A86" w:rsidRPr="00480588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1167F80D" w14:textId="77777777" w:rsidR="00081A86" w:rsidRPr="0045170C" w:rsidRDefault="00081A86" w:rsidP="00081A86">
            <w:r w:rsidRPr="0045170C">
              <w:t>TEI12_Test</w:t>
            </w:r>
          </w:p>
        </w:tc>
        <w:tc>
          <w:tcPr>
            <w:tcW w:w="1134" w:type="dxa"/>
            <w:shd w:val="clear" w:color="auto" w:fill="auto"/>
          </w:tcPr>
          <w:p w14:paraId="5CA3C3E4" w14:textId="3166E609" w:rsidR="00081A86" w:rsidRPr="00B274F5" w:rsidRDefault="00081A86" w:rsidP="00081A86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EF260" w14:textId="3F06440F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</w:t>
            </w:r>
          </w:p>
        </w:tc>
      </w:tr>
      <w:tr w:rsidR="00081A86" w:rsidRPr="00DA247A" w14:paraId="61CFA322" w14:textId="77777777" w:rsidTr="00DA4348">
        <w:tc>
          <w:tcPr>
            <w:tcW w:w="959" w:type="dxa"/>
            <w:shd w:val="clear" w:color="auto" w:fill="auto"/>
          </w:tcPr>
          <w:p w14:paraId="34A89A02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3290B61" w14:textId="30191B06" w:rsidR="00081A86" w:rsidRPr="00480588" w:rsidRDefault="00081A86" w:rsidP="00081A86">
            <w:pPr>
              <w:rPr>
                <w:rFonts w:ascii="Arial" w:hAnsi="Arial" w:cs="Arial"/>
              </w:rPr>
            </w:pPr>
            <w:r w:rsidRPr="001969A7">
              <w:t>RP-230971</w:t>
            </w:r>
          </w:p>
        </w:tc>
        <w:tc>
          <w:tcPr>
            <w:tcW w:w="3402" w:type="dxa"/>
            <w:shd w:val="clear" w:color="auto" w:fill="auto"/>
          </w:tcPr>
          <w:p w14:paraId="18A65B1D" w14:textId="77777777" w:rsidR="00081A86" w:rsidRPr="0045170C" w:rsidRDefault="00081A86" w:rsidP="00081A86">
            <w:r w:rsidRPr="0045170C">
              <w:t>TEI13_Test</w:t>
            </w:r>
          </w:p>
        </w:tc>
        <w:tc>
          <w:tcPr>
            <w:tcW w:w="1134" w:type="dxa"/>
            <w:shd w:val="clear" w:color="auto" w:fill="auto"/>
          </w:tcPr>
          <w:p w14:paraId="410216F7" w14:textId="65786B72" w:rsidR="00081A86" w:rsidRPr="00B274F5" w:rsidRDefault="00081A86" w:rsidP="00081A86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37DAC0" w14:textId="359F7854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2</w:t>
            </w:r>
          </w:p>
        </w:tc>
      </w:tr>
      <w:tr w:rsidR="00081A86" w:rsidRPr="00DA247A" w14:paraId="37E7206F" w14:textId="77777777" w:rsidTr="00DA4348">
        <w:tc>
          <w:tcPr>
            <w:tcW w:w="959" w:type="dxa"/>
            <w:shd w:val="clear" w:color="auto" w:fill="auto"/>
          </w:tcPr>
          <w:p w14:paraId="75B22FB5" w14:textId="77777777" w:rsidR="00081A86" w:rsidRPr="00DA247A" w:rsidRDefault="00081A86" w:rsidP="00081A86">
            <w:bookmarkStart w:id="8" w:name="_Hlk89332333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FDD2338" w14:textId="3EAD90EA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RP-230972</w:t>
            </w:r>
          </w:p>
        </w:tc>
        <w:tc>
          <w:tcPr>
            <w:tcW w:w="3402" w:type="dxa"/>
            <w:shd w:val="clear" w:color="auto" w:fill="auto"/>
          </w:tcPr>
          <w:p w14:paraId="719D0DE8" w14:textId="77777777" w:rsidR="00081A86" w:rsidRPr="0045170C" w:rsidRDefault="00081A86" w:rsidP="00081A86">
            <w:r w:rsidRPr="0045170C">
              <w:t>TEI14_Test</w:t>
            </w:r>
          </w:p>
        </w:tc>
        <w:tc>
          <w:tcPr>
            <w:tcW w:w="1134" w:type="dxa"/>
            <w:shd w:val="clear" w:color="auto" w:fill="auto"/>
          </w:tcPr>
          <w:p w14:paraId="312B7312" w14:textId="45E72A4A" w:rsidR="00081A86" w:rsidRPr="00B274F5" w:rsidRDefault="00081A86" w:rsidP="00081A86">
            <w:pPr>
              <w:jc w:val="right"/>
            </w:pPr>
            <w:r w:rsidRPr="00B274F5">
              <w:t>12+1 RP-direct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EA41B1" w14:textId="1594D5F4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6</w:t>
            </w:r>
          </w:p>
        </w:tc>
      </w:tr>
      <w:tr w:rsidR="00081A86" w:rsidRPr="00DA247A" w14:paraId="06BD0F54" w14:textId="77777777" w:rsidTr="00DA4348">
        <w:tc>
          <w:tcPr>
            <w:tcW w:w="959" w:type="dxa"/>
            <w:shd w:val="clear" w:color="auto" w:fill="auto"/>
          </w:tcPr>
          <w:p w14:paraId="38D402FD" w14:textId="77777777" w:rsidR="00081A86" w:rsidRPr="00DA247A" w:rsidRDefault="00081A86" w:rsidP="00081A86">
            <w:bookmarkStart w:id="9" w:name="_Hlk89332536"/>
            <w:bookmarkEnd w:id="8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8837462" w14:textId="2FAAC2E5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RP-230973-80</w:t>
            </w:r>
          </w:p>
        </w:tc>
        <w:tc>
          <w:tcPr>
            <w:tcW w:w="3402" w:type="dxa"/>
            <w:shd w:val="clear" w:color="auto" w:fill="auto"/>
          </w:tcPr>
          <w:p w14:paraId="2614B097" w14:textId="77777777" w:rsidR="00081A86" w:rsidRPr="0045170C" w:rsidRDefault="00081A86" w:rsidP="00081A86">
            <w:r w:rsidRPr="0045170C">
              <w:t>TEI15_Test</w:t>
            </w:r>
          </w:p>
        </w:tc>
        <w:tc>
          <w:tcPr>
            <w:tcW w:w="1134" w:type="dxa"/>
            <w:shd w:val="clear" w:color="auto" w:fill="auto"/>
          </w:tcPr>
          <w:p w14:paraId="02C7544C" w14:textId="6255FC61" w:rsidR="00081A86" w:rsidRPr="00B274F5" w:rsidRDefault="00081A86" w:rsidP="00081A86">
            <w:pPr>
              <w:jc w:val="right"/>
            </w:pPr>
            <w:r w:rsidRPr="00B274F5">
              <w:t>2</w:t>
            </w:r>
            <w:r>
              <w:t>28</w:t>
            </w:r>
            <w:r w:rsidRPr="00B274F5">
              <w:t>+1 RP-direct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F98701" w14:textId="016BB10A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55</w:t>
            </w:r>
          </w:p>
        </w:tc>
      </w:tr>
      <w:bookmarkEnd w:id="9"/>
      <w:tr w:rsidR="00081A86" w:rsidRPr="00DA247A" w14:paraId="71F51ED0" w14:textId="77777777" w:rsidTr="00DA4348">
        <w:tc>
          <w:tcPr>
            <w:tcW w:w="959" w:type="dxa"/>
            <w:shd w:val="clear" w:color="auto" w:fill="auto"/>
          </w:tcPr>
          <w:p w14:paraId="2658F425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D9AF3DA" w14:textId="2A85BB0F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RP-230981-2</w:t>
            </w:r>
          </w:p>
        </w:tc>
        <w:tc>
          <w:tcPr>
            <w:tcW w:w="3402" w:type="dxa"/>
            <w:shd w:val="clear" w:color="auto" w:fill="auto"/>
          </w:tcPr>
          <w:p w14:paraId="7C89C5D0" w14:textId="5C071FEB" w:rsidR="00081A86" w:rsidRPr="0045170C" w:rsidRDefault="00081A86" w:rsidP="00081A86">
            <w:r w:rsidRPr="0045170C">
              <w:t>TEI16_Test</w:t>
            </w:r>
          </w:p>
        </w:tc>
        <w:tc>
          <w:tcPr>
            <w:tcW w:w="1134" w:type="dxa"/>
            <w:shd w:val="clear" w:color="auto" w:fill="auto"/>
          </w:tcPr>
          <w:p w14:paraId="4C76B1AD" w14:textId="0E9CBF9F" w:rsidR="00081A86" w:rsidRPr="00B274F5" w:rsidRDefault="00081A86" w:rsidP="00081A86">
            <w:pPr>
              <w:jc w:val="right"/>
            </w:pPr>
            <w:r w:rsidRPr="00B274F5">
              <w:t>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B1018" w14:textId="0E24596D" w:rsidR="00081A86" w:rsidRPr="00081A86" w:rsidRDefault="004374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  <w:r w:rsidR="003D24AA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6</w:t>
            </w:r>
          </w:p>
        </w:tc>
      </w:tr>
      <w:tr w:rsidR="00081A86" w:rsidRPr="0045170C" w14:paraId="29D529CC" w14:textId="77777777" w:rsidTr="00DA4348">
        <w:tc>
          <w:tcPr>
            <w:tcW w:w="959" w:type="dxa"/>
            <w:shd w:val="clear" w:color="auto" w:fill="auto"/>
          </w:tcPr>
          <w:p w14:paraId="650FB9F4" w14:textId="77777777" w:rsidR="00081A86" w:rsidRPr="00DA247A" w:rsidRDefault="00081A86" w:rsidP="00081A86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75DC52C" w14:textId="018228E9" w:rsidR="00081A86" w:rsidRPr="00DA247A" w:rsidRDefault="00081A86" w:rsidP="00081A86">
            <w:pPr>
              <w:rPr>
                <w:rFonts w:ascii="Arial" w:hAnsi="Arial" w:cs="Arial"/>
              </w:rPr>
            </w:pPr>
            <w:r>
              <w:t>RP-230983</w:t>
            </w:r>
          </w:p>
        </w:tc>
        <w:tc>
          <w:tcPr>
            <w:tcW w:w="3402" w:type="dxa"/>
            <w:shd w:val="clear" w:color="auto" w:fill="auto"/>
          </w:tcPr>
          <w:p w14:paraId="5361E24E" w14:textId="388162B6" w:rsidR="00081A86" w:rsidRPr="0045170C" w:rsidRDefault="00081A86" w:rsidP="00081A86">
            <w:r w:rsidRPr="0045170C">
              <w:t>TEI1</w:t>
            </w:r>
            <w:r>
              <w:t>7</w:t>
            </w:r>
            <w:r w:rsidRPr="0045170C">
              <w:t>_Test</w:t>
            </w:r>
          </w:p>
        </w:tc>
        <w:tc>
          <w:tcPr>
            <w:tcW w:w="1134" w:type="dxa"/>
            <w:shd w:val="clear" w:color="auto" w:fill="auto"/>
          </w:tcPr>
          <w:p w14:paraId="6D33A273" w14:textId="78106ADF" w:rsidR="00081A86" w:rsidRPr="0045170C" w:rsidRDefault="00081A86" w:rsidP="00081A86">
            <w:pPr>
              <w:jc w:val="right"/>
            </w:pPr>
            <w:r>
              <w:t>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C06FE" w14:textId="1E321F5B" w:rsidR="00081A86" w:rsidRPr="00081A86" w:rsidRDefault="00081A86" w:rsidP="00081A86">
            <w:pPr>
              <w:jc w:val="right"/>
              <w:rPr>
                <w:color w:val="BFBFBF" w:themeColor="background1" w:themeShade="BF"/>
                <w:highlight w:val="yellow"/>
              </w:rPr>
            </w:pPr>
            <w:r w:rsidRPr="00081A86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</w:t>
            </w:r>
          </w:p>
        </w:tc>
      </w:tr>
      <w:tr w:rsidR="00F74873" w:rsidRPr="00996D14" w14:paraId="737EE518" w14:textId="77777777" w:rsidTr="007E145C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F74873" w:rsidRPr="00996D14" w:rsidRDefault="00F74873" w:rsidP="00F74873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F74873" w:rsidRPr="00996D14" w:rsidRDefault="00F74873" w:rsidP="00F74873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F74873" w:rsidRPr="00996D14" w:rsidRDefault="00F74873" w:rsidP="00F74873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2E939DB4" w:rsidR="00F74873" w:rsidRPr="00996D14" w:rsidRDefault="00F74873" w:rsidP="00F74873">
            <w:pPr>
              <w:jc w:val="right"/>
            </w:pPr>
            <w:r>
              <w:t>8</w:t>
            </w:r>
            <w:r w:rsidR="00B274F5">
              <w:t>70</w:t>
            </w:r>
            <w:r w:rsidRPr="00996D14">
              <w:t>+</w:t>
            </w:r>
            <w:r w:rsidR="007A0838">
              <w:t>3</w:t>
            </w:r>
            <w:r w:rsidRPr="00996D1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0C608D96" w:rsidR="00F74873" w:rsidRPr="007A0838" w:rsidRDefault="00F74873" w:rsidP="00F74873">
            <w:pPr>
              <w:pStyle w:val="TAL"/>
              <w:jc w:val="right"/>
            </w:pPr>
            <w:r w:rsidRPr="007A0838">
              <w:t>1</w:t>
            </w:r>
            <w:r w:rsidR="007A0838">
              <w:t>1</w:t>
            </w:r>
            <w:r w:rsidRPr="007A0838">
              <w:t>9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0" w:name="_Hlk98252787"/>
            <w:bookmarkStart w:id="11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105EB8" w:rsidRPr="00E1057C" w14:paraId="62BA4CF2" w14:textId="77777777" w:rsidTr="004277FC">
        <w:tc>
          <w:tcPr>
            <w:tcW w:w="5637" w:type="dxa"/>
          </w:tcPr>
          <w:p w14:paraId="5EE3270F" w14:textId="77777777" w:rsidR="00105EB8" w:rsidRPr="00E1057C" w:rsidRDefault="00105EB8" w:rsidP="00105EB8">
            <w:r w:rsidRPr="00E1057C">
              <w:t>34.108</w:t>
            </w:r>
          </w:p>
        </w:tc>
        <w:tc>
          <w:tcPr>
            <w:tcW w:w="1338" w:type="dxa"/>
            <w:vAlign w:val="bottom"/>
          </w:tcPr>
          <w:p w14:paraId="4B5E4C88" w14:textId="450D39FE" w:rsidR="00105EB8" w:rsidRPr="00E1057C" w:rsidRDefault="00105EB8" w:rsidP="00105EB8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7BAACE53" w14:textId="77777777" w:rsidR="00105EB8" w:rsidRPr="00E1057C" w:rsidRDefault="00105EB8" w:rsidP="00105EB8">
            <w:pPr>
              <w:jc w:val="right"/>
            </w:pPr>
            <w:r w:rsidRPr="00E1057C">
              <w:t>0</w:t>
            </w:r>
          </w:p>
        </w:tc>
      </w:tr>
      <w:tr w:rsidR="00105EB8" w:rsidRPr="00E1057C" w14:paraId="4C90C93E" w14:textId="77777777" w:rsidTr="004277FC">
        <w:tc>
          <w:tcPr>
            <w:tcW w:w="5637" w:type="dxa"/>
          </w:tcPr>
          <w:p w14:paraId="79393705" w14:textId="77777777" w:rsidR="00105EB8" w:rsidRPr="00E1057C" w:rsidRDefault="00105EB8" w:rsidP="00105EB8">
            <w:r w:rsidRPr="00E1057C">
              <w:t>34.121-1</w:t>
            </w:r>
          </w:p>
        </w:tc>
        <w:tc>
          <w:tcPr>
            <w:tcW w:w="1338" w:type="dxa"/>
            <w:vAlign w:val="bottom"/>
          </w:tcPr>
          <w:p w14:paraId="2300A36B" w14:textId="0ABAA49E" w:rsidR="00105EB8" w:rsidRPr="00E1057C" w:rsidRDefault="00105EB8" w:rsidP="00105EB8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A8A0939" w14:textId="77777777" w:rsidR="00105EB8" w:rsidRPr="00E1057C" w:rsidRDefault="00105EB8" w:rsidP="00105EB8">
            <w:pPr>
              <w:jc w:val="right"/>
            </w:pPr>
            <w:r w:rsidRPr="00E1057C">
              <w:t>0</w:t>
            </w:r>
          </w:p>
        </w:tc>
      </w:tr>
      <w:tr w:rsidR="00105EB8" w:rsidRPr="00E1057C" w14:paraId="61E9EB14" w14:textId="77777777" w:rsidTr="004277FC">
        <w:tc>
          <w:tcPr>
            <w:tcW w:w="5637" w:type="dxa"/>
          </w:tcPr>
          <w:p w14:paraId="69851AD3" w14:textId="77777777" w:rsidR="00105EB8" w:rsidRPr="00E1057C" w:rsidRDefault="00105EB8" w:rsidP="00105EB8">
            <w:r w:rsidRPr="00E1057C">
              <w:t>34.121-2</w:t>
            </w:r>
          </w:p>
        </w:tc>
        <w:tc>
          <w:tcPr>
            <w:tcW w:w="1338" w:type="dxa"/>
            <w:vAlign w:val="bottom"/>
          </w:tcPr>
          <w:p w14:paraId="3262FF8C" w14:textId="73BF4A77" w:rsidR="00105EB8" w:rsidRPr="00E1057C" w:rsidRDefault="00105EB8" w:rsidP="00105EB8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1AF2711B" w14:textId="77777777" w:rsidR="00105EB8" w:rsidRPr="00E1057C" w:rsidRDefault="00105EB8" w:rsidP="00105EB8">
            <w:pPr>
              <w:jc w:val="right"/>
            </w:pPr>
            <w:r w:rsidRPr="00E1057C">
              <w:t>0</w:t>
            </w:r>
          </w:p>
        </w:tc>
      </w:tr>
      <w:tr w:rsidR="00105EB8" w:rsidRPr="00E1057C" w14:paraId="4B3F39F4" w14:textId="77777777" w:rsidTr="004277FC">
        <w:tc>
          <w:tcPr>
            <w:tcW w:w="5637" w:type="dxa"/>
          </w:tcPr>
          <w:p w14:paraId="65EC4909" w14:textId="77777777" w:rsidR="00105EB8" w:rsidRPr="00E1057C" w:rsidRDefault="00105EB8" w:rsidP="00105EB8">
            <w:r w:rsidRPr="00E1057C">
              <w:t>34.122</w:t>
            </w:r>
          </w:p>
        </w:tc>
        <w:tc>
          <w:tcPr>
            <w:tcW w:w="1338" w:type="dxa"/>
            <w:vAlign w:val="bottom"/>
          </w:tcPr>
          <w:p w14:paraId="34BAD841" w14:textId="556F40EF" w:rsidR="00105EB8" w:rsidRPr="00E1057C" w:rsidRDefault="00105EB8" w:rsidP="00105EB8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7F07045C" w14:textId="77777777" w:rsidR="00105EB8" w:rsidRPr="00E1057C" w:rsidRDefault="00105EB8" w:rsidP="00105EB8">
            <w:pPr>
              <w:jc w:val="right"/>
            </w:pPr>
            <w:r w:rsidRPr="00E1057C">
              <w:t>0</w:t>
            </w:r>
          </w:p>
        </w:tc>
      </w:tr>
      <w:tr w:rsidR="00105EB8" w:rsidRPr="00E1057C" w14:paraId="469065A6" w14:textId="77777777" w:rsidTr="004277FC">
        <w:tc>
          <w:tcPr>
            <w:tcW w:w="5637" w:type="dxa"/>
          </w:tcPr>
          <w:p w14:paraId="539F1B48" w14:textId="77777777" w:rsidR="00105EB8" w:rsidRPr="00E1057C" w:rsidRDefault="00105EB8" w:rsidP="00105EB8">
            <w:r w:rsidRPr="00E1057C">
              <w:t>34.123-1</w:t>
            </w:r>
          </w:p>
        </w:tc>
        <w:tc>
          <w:tcPr>
            <w:tcW w:w="1338" w:type="dxa"/>
            <w:vAlign w:val="bottom"/>
          </w:tcPr>
          <w:p w14:paraId="19E68A9A" w14:textId="2FBCBE7C" w:rsidR="00105EB8" w:rsidRPr="00E1057C" w:rsidRDefault="00105EB8" w:rsidP="00105EB8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C5FE992" w14:textId="77777777" w:rsidR="00105EB8" w:rsidRPr="00E1057C" w:rsidRDefault="00105EB8" w:rsidP="00105EB8">
            <w:pPr>
              <w:jc w:val="right"/>
            </w:pPr>
            <w:r w:rsidRPr="00E1057C">
              <w:t>0</w:t>
            </w:r>
          </w:p>
        </w:tc>
      </w:tr>
      <w:tr w:rsidR="00105EB8" w:rsidRPr="00831FDF" w14:paraId="55C6E3E0" w14:textId="77777777" w:rsidTr="004277FC">
        <w:tc>
          <w:tcPr>
            <w:tcW w:w="5637" w:type="dxa"/>
          </w:tcPr>
          <w:p w14:paraId="2C986274" w14:textId="77777777" w:rsidR="00105EB8" w:rsidRPr="007D5265" w:rsidRDefault="00105EB8" w:rsidP="00105EB8">
            <w:r w:rsidRPr="007D5265">
              <w:t>34.123-2</w:t>
            </w:r>
          </w:p>
        </w:tc>
        <w:tc>
          <w:tcPr>
            <w:tcW w:w="1338" w:type="dxa"/>
            <w:vAlign w:val="bottom"/>
          </w:tcPr>
          <w:p w14:paraId="6D05CB1D" w14:textId="355C5A87" w:rsidR="00105EB8" w:rsidRPr="00A90EB0" w:rsidRDefault="00105EB8" w:rsidP="00105EB8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124E029C" w14:textId="77777777" w:rsidR="00105EB8" w:rsidRPr="00ED51C3" w:rsidRDefault="00105EB8" w:rsidP="00105EB8">
            <w:pPr>
              <w:jc w:val="right"/>
            </w:pPr>
            <w:r w:rsidRPr="00ED51C3">
              <w:t>0</w:t>
            </w:r>
          </w:p>
        </w:tc>
      </w:tr>
      <w:tr w:rsidR="00F0281E" w:rsidRPr="00831FDF" w14:paraId="0E87DEE2" w14:textId="77777777" w:rsidTr="004277FC">
        <w:tc>
          <w:tcPr>
            <w:tcW w:w="5637" w:type="dxa"/>
          </w:tcPr>
          <w:p w14:paraId="4A20F3F9" w14:textId="77777777" w:rsidR="00F0281E" w:rsidRPr="007D5265" w:rsidRDefault="00F0281E" w:rsidP="00F0281E">
            <w:r w:rsidRPr="007D5265">
              <w:t>34.123-3</w:t>
            </w:r>
          </w:p>
        </w:tc>
        <w:tc>
          <w:tcPr>
            <w:tcW w:w="1338" w:type="dxa"/>
            <w:vAlign w:val="bottom"/>
          </w:tcPr>
          <w:p w14:paraId="6D3C6B00" w14:textId="152BCB4D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41E1CD25" w14:textId="302263C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2128094" w14:textId="77777777" w:rsidTr="004277FC">
        <w:tc>
          <w:tcPr>
            <w:tcW w:w="5637" w:type="dxa"/>
          </w:tcPr>
          <w:p w14:paraId="6307D901" w14:textId="77777777" w:rsidR="00F0281E" w:rsidRPr="007D5265" w:rsidRDefault="00F0281E" w:rsidP="00F0281E">
            <w:r w:rsidRPr="007D5265">
              <w:t>34.229-1</w:t>
            </w:r>
          </w:p>
        </w:tc>
        <w:tc>
          <w:tcPr>
            <w:tcW w:w="1338" w:type="dxa"/>
            <w:vAlign w:val="bottom"/>
          </w:tcPr>
          <w:p w14:paraId="3F1CD966" w14:textId="741666A3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</w:tcPr>
          <w:p w14:paraId="50CCF652" w14:textId="5BCF0E66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36F02D8" w14:textId="77777777" w:rsidTr="004277FC">
        <w:tc>
          <w:tcPr>
            <w:tcW w:w="5637" w:type="dxa"/>
          </w:tcPr>
          <w:p w14:paraId="7ADB90F8" w14:textId="77777777" w:rsidR="00F0281E" w:rsidRPr="007D5265" w:rsidRDefault="00F0281E" w:rsidP="00F0281E">
            <w:r w:rsidRPr="007D5265">
              <w:t>34.229-2</w:t>
            </w:r>
          </w:p>
        </w:tc>
        <w:tc>
          <w:tcPr>
            <w:tcW w:w="1338" w:type="dxa"/>
            <w:vAlign w:val="bottom"/>
          </w:tcPr>
          <w:p w14:paraId="545566D0" w14:textId="4E770D3D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6B5628FB" w14:textId="0958187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105EB8" w:rsidRPr="00831FDF" w14:paraId="42F174D2" w14:textId="77777777" w:rsidTr="004277FC">
        <w:tc>
          <w:tcPr>
            <w:tcW w:w="5637" w:type="dxa"/>
          </w:tcPr>
          <w:p w14:paraId="34CCF468" w14:textId="77777777" w:rsidR="00105EB8" w:rsidRPr="007D5265" w:rsidRDefault="00105EB8" w:rsidP="00105EB8">
            <w:r w:rsidRPr="007D5265">
              <w:t>34.229-3</w:t>
            </w:r>
          </w:p>
        </w:tc>
        <w:tc>
          <w:tcPr>
            <w:tcW w:w="1338" w:type="dxa"/>
            <w:vAlign w:val="bottom"/>
          </w:tcPr>
          <w:p w14:paraId="35C90EC0" w14:textId="69D5E0E7" w:rsidR="00105EB8" w:rsidRPr="00942904" w:rsidRDefault="00105EB8" w:rsidP="00105EB8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7D47B4D6" w14:textId="44551CE1" w:rsidR="00105EB8" w:rsidRPr="00F0281E" w:rsidRDefault="00F0281E" w:rsidP="00105EB8">
            <w:pPr>
              <w:jc w:val="right"/>
            </w:pPr>
            <w:r>
              <w:t>5</w:t>
            </w:r>
          </w:p>
        </w:tc>
      </w:tr>
      <w:tr w:rsidR="00F0281E" w:rsidRPr="00831FDF" w14:paraId="71BD58CE" w14:textId="77777777" w:rsidTr="00F26160">
        <w:tc>
          <w:tcPr>
            <w:tcW w:w="5637" w:type="dxa"/>
          </w:tcPr>
          <w:p w14:paraId="441B7887" w14:textId="77777777" w:rsidR="00F0281E" w:rsidRPr="00557755" w:rsidRDefault="00F0281E" w:rsidP="00F0281E">
            <w:r w:rsidRPr="00557755">
              <w:t>34.229-4</w:t>
            </w:r>
          </w:p>
        </w:tc>
        <w:tc>
          <w:tcPr>
            <w:tcW w:w="1338" w:type="dxa"/>
            <w:vAlign w:val="bottom"/>
          </w:tcPr>
          <w:p w14:paraId="6CEB9D85" w14:textId="2798510E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606E64A" w14:textId="2ED530BD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2BBB8206" w14:textId="77777777" w:rsidTr="00F26160">
        <w:tc>
          <w:tcPr>
            <w:tcW w:w="5637" w:type="dxa"/>
          </w:tcPr>
          <w:p w14:paraId="0804D252" w14:textId="0195B94A" w:rsidR="00F0281E" w:rsidRPr="00557755" w:rsidRDefault="00F0281E" w:rsidP="00F0281E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  <w:vAlign w:val="bottom"/>
          </w:tcPr>
          <w:p w14:paraId="3C055474" w14:textId="1CCA287E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92" w:type="dxa"/>
          </w:tcPr>
          <w:p w14:paraId="3385B69D" w14:textId="0CC38AF4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5D2042CF" w14:textId="77777777" w:rsidTr="00F26160">
        <w:tc>
          <w:tcPr>
            <w:tcW w:w="5637" w:type="dxa"/>
          </w:tcPr>
          <w:p w14:paraId="0823E474" w14:textId="77777777" w:rsidR="00F0281E" w:rsidRPr="007D5265" w:rsidRDefault="00F0281E" w:rsidP="00F0281E">
            <w:r w:rsidRPr="007D5265">
              <w:lastRenderedPageBreak/>
              <w:t>36.508</w:t>
            </w:r>
          </w:p>
        </w:tc>
        <w:tc>
          <w:tcPr>
            <w:tcW w:w="1338" w:type="dxa"/>
            <w:vAlign w:val="bottom"/>
          </w:tcPr>
          <w:p w14:paraId="63FFF29B" w14:textId="5B89A86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</w:tcPr>
          <w:p w14:paraId="6D0B148C" w14:textId="27A8B9D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59BD9B69" w14:textId="77777777" w:rsidTr="00F26160">
        <w:tc>
          <w:tcPr>
            <w:tcW w:w="5637" w:type="dxa"/>
          </w:tcPr>
          <w:p w14:paraId="39AFD418" w14:textId="77777777" w:rsidR="00F0281E" w:rsidRPr="007D5265" w:rsidRDefault="00F0281E" w:rsidP="00F0281E">
            <w:r w:rsidRPr="007D5265">
              <w:t>36.509</w:t>
            </w:r>
          </w:p>
        </w:tc>
        <w:tc>
          <w:tcPr>
            <w:tcW w:w="1338" w:type="dxa"/>
            <w:vAlign w:val="bottom"/>
          </w:tcPr>
          <w:p w14:paraId="29686ED8" w14:textId="07F85EF1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6710AF2" w14:textId="68E7A3C5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A32A94" w14:paraId="1E4C7C4E" w14:textId="77777777" w:rsidTr="00F26160">
        <w:tc>
          <w:tcPr>
            <w:tcW w:w="5637" w:type="dxa"/>
          </w:tcPr>
          <w:p w14:paraId="59FFFF82" w14:textId="44AF2515" w:rsidR="00F0281E" w:rsidRPr="00A32A94" w:rsidRDefault="00F0281E" w:rsidP="00F0281E">
            <w:r w:rsidRPr="00A32A94">
              <w:t>36.521-1</w:t>
            </w:r>
          </w:p>
        </w:tc>
        <w:tc>
          <w:tcPr>
            <w:tcW w:w="1338" w:type="dxa"/>
            <w:vAlign w:val="bottom"/>
          </w:tcPr>
          <w:p w14:paraId="4CF9FB70" w14:textId="7D2BEE3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</w:tcPr>
          <w:p w14:paraId="2D2FD008" w14:textId="450CC035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5944D8DB" w14:textId="77777777" w:rsidTr="00F26160">
        <w:tc>
          <w:tcPr>
            <w:tcW w:w="5637" w:type="dxa"/>
          </w:tcPr>
          <w:p w14:paraId="7749750E" w14:textId="77777777" w:rsidR="00F0281E" w:rsidRPr="007D5265" w:rsidRDefault="00F0281E" w:rsidP="00F0281E">
            <w:r w:rsidRPr="007D5265">
              <w:t>36.521-2</w:t>
            </w:r>
          </w:p>
        </w:tc>
        <w:tc>
          <w:tcPr>
            <w:tcW w:w="1338" w:type="dxa"/>
            <w:vAlign w:val="bottom"/>
          </w:tcPr>
          <w:p w14:paraId="581C872E" w14:textId="6621281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597ADB88" w14:textId="68CDA60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593B78" w14:paraId="0AC0D217" w14:textId="77777777" w:rsidTr="00F26160">
        <w:tc>
          <w:tcPr>
            <w:tcW w:w="5637" w:type="dxa"/>
          </w:tcPr>
          <w:p w14:paraId="41402B57" w14:textId="77777777" w:rsidR="00F0281E" w:rsidRPr="00593B78" w:rsidRDefault="00F0281E" w:rsidP="00F0281E">
            <w:r w:rsidRPr="00593B78">
              <w:t>36.521-3</w:t>
            </w:r>
          </w:p>
        </w:tc>
        <w:tc>
          <w:tcPr>
            <w:tcW w:w="1338" w:type="dxa"/>
            <w:vAlign w:val="bottom"/>
          </w:tcPr>
          <w:p w14:paraId="55CB8404" w14:textId="1C575D2E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Pr="00B274F5">
              <w:t>+1 RP-direct</w:t>
            </w:r>
          </w:p>
        </w:tc>
        <w:tc>
          <w:tcPr>
            <w:tcW w:w="992" w:type="dxa"/>
          </w:tcPr>
          <w:p w14:paraId="7B947E5E" w14:textId="7770D856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ED51C3" w14:paraId="55B68C3F" w14:textId="77777777" w:rsidTr="00F26160">
        <w:tc>
          <w:tcPr>
            <w:tcW w:w="5637" w:type="dxa"/>
          </w:tcPr>
          <w:p w14:paraId="10385242" w14:textId="462A0809" w:rsidR="00F0281E" w:rsidRPr="00593B78" w:rsidRDefault="00F0281E" w:rsidP="00F0281E">
            <w:r w:rsidRPr="00593B78">
              <w:t>36.521-</w:t>
            </w:r>
            <w:r>
              <w:t>4</w:t>
            </w:r>
          </w:p>
        </w:tc>
        <w:tc>
          <w:tcPr>
            <w:tcW w:w="1338" w:type="dxa"/>
            <w:vAlign w:val="bottom"/>
          </w:tcPr>
          <w:p w14:paraId="5BB85B15" w14:textId="01EBB33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4A8B1BCE" w14:textId="0BB325D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593B78" w14:paraId="2335C908" w14:textId="77777777" w:rsidTr="00F26160">
        <w:tc>
          <w:tcPr>
            <w:tcW w:w="5637" w:type="dxa"/>
          </w:tcPr>
          <w:p w14:paraId="22486C3D" w14:textId="0D5EABAD" w:rsidR="00F0281E" w:rsidRPr="00593B78" w:rsidRDefault="00F0281E" w:rsidP="00F0281E">
            <w:r w:rsidRPr="00593B78">
              <w:t>36.523-1</w:t>
            </w:r>
          </w:p>
        </w:tc>
        <w:tc>
          <w:tcPr>
            <w:tcW w:w="1338" w:type="dxa"/>
            <w:vAlign w:val="bottom"/>
          </w:tcPr>
          <w:p w14:paraId="4F6D1642" w14:textId="74DA7FD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92" w:type="dxa"/>
          </w:tcPr>
          <w:p w14:paraId="26FBC15D" w14:textId="5E33F844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78F3A891" w14:textId="77777777" w:rsidTr="00F26160">
        <w:tc>
          <w:tcPr>
            <w:tcW w:w="5637" w:type="dxa"/>
          </w:tcPr>
          <w:p w14:paraId="616DECE1" w14:textId="77777777" w:rsidR="00F0281E" w:rsidRPr="007D5265" w:rsidRDefault="00F0281E" w:rsidP="00F0281E">
            <w:r w:rsidRPr="007D5265">
              <w:t>36.523-2</w:t>
            </w:r>
          </w:p>
        </w:tc>
        <w:tc>
          <w:tcPr>
            <w:tcW w:w="1338" w:type="dxa"/>
            <w:vAlign w:val="bottom"/>
          </w:tcPr>
          <w:p w14:paraId="51255DB0" w14:textId="56B5204C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</w:tcPr>
          <w:p w14:paraId="2187FCA2" w14:textId="3B54FAF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105EB8" w:rsidRPr="00831FDF" w14:paraId="7217A6CB" w14:textId="77777777" w:rsidTr="004277FC">
        <w:tc>
          <w:tcPr>
            <w:tcW w:w="5637" w:type="dxa"/>
          </w:tcPr>
          <w:p w14:paraId="3696BB16" w14:textId="77777777" w:rsidR="00105EB8" w:rsidRPr="007D5265" w:rsidRDefault="00105EB8" w:rsidP="00105EB8">
            <w:r w:rsidRPr="007D5265">
              <w:t>36.523-3</w:t>
            </w:r>
          </w:p>
        </w:tc>
        <w:tc>
          <w:tcPr>
            <w:tcW w:w="1338" w:type="dxa"/>
            <w:vAlign w:val="bottom"/>
          </w:tcPr>
          <w:p w14:paraId="4F9410EF" w14:textId="3A1DC773" w:rsidR="00105EB8" w:rsidRPr="00942904" w:rsidRDefault="00105EB8" w:rsidP="00105EB8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</w:tcPr>
          <w:p w14:paraId="7E5A87C6" w14:textId="1BA015F1" w:rsidR="00105EB8" w:rsidRPr="00F0281E" w:rsidRDefault="00F0281E" w:rsidP="00105EB8">
            <w:pPr>
              <w:jc w:val="right"/>
            </w:pPr>
            <w:r>
              <w:t>15</w:t>
            </w:r>
          </w:p>
        </w:tc>
      </w:tr>
      <w:tr w:rsidR="00F0281E" w:rsidRPr="00831FDF" w14:paraId="423AD31C" w14:textId="77777777" w:rsidTr="00D2247A">
        <w:tc>
          <w:tcPr>
            <w:tcW w:w="5637" w:type="dxa"/>
          </w:tcPr>
          <w:p w14:paraId="1066C14B" w14:textId="4F7816FF" w:rsidR="00F0281E" w:rsidRPr="007D5265" w:rsidRDefault="00F0281E" w:rsidP="00F0281E">
            <w:r>
              <w:t>36.579-1</w:t>
            </w:r>
          </w:p>
        </w:tc>
        <w:tc>
          <w:tcPr>
            <w:tcW w:w="1338" w:type="dxa"/>
            <w:vAlign w:val="bottom"/>
          </w:tcPr>
          <w:p w14:paraId="51122459" w14:textId="7FCA7E1B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</w:tcPr>
          <w:p w14:paraId="40095CD3" w14:textId="41114F1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01545DF6" w14:textId="77777777" w:rsidTr="00D2247A">
        <w:tc>
          <w:tcPr>
            <w:tcW w:w="5637" w:type="dxa"/>
          </w:tcPr>
          <w:p w14:paraId="65C1A572" w14:textId="77777777" w:rsidR="00F0281E" w:rsidRPr="007D5265" w:rsidRDefault="00F0281E" w:rsidP="00F0281E">
            <w:r>
              <w:t>36.579-2</w:t>
            </w:r>
          </w:p>
        </w:tc>
        <w:tc>
          <w:tcPr>
            <w:tcW w:w="1338" w:type="dxa"/>
            <w:vAlign w:val="bottom"/>
          </w:tcPr>
          <w:p w14:paraId="50F5032B" w14:textId="4DB65E19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62877304" w14:textId="302E0DE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535C2B7" w14:textId="77777777" w:rsidTr="00D2247A">
        <w:tc>
          <w:tcPr>
            <w:tcW w:w="5637" w:type="dxa"/>
          </w:tcPr>
          <w:p w14:paraId="1CA5635C" w14:textId="77777777" w:rsidR="00F0281E" w:rsidRPr="007D5265" w:rsidRDefault="00F0281E" w:rsidP="00F0281E">
            <w:r>
              <w:t>36.579-3</w:t>
            </w:r>
          </w:p>
        </w:tc>
        <w:tc>
          <w:tcPr>
            <w:tcW w:w="1338" w:type="dxa"/>
            <w:vAlign w:val="bottom"/>
          </w:tcPr>
          <w:p w14:paraId="0FE194B8" w14:textId="2F7A1FA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5C132315" w14:textId="120943A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25F8439A" w14:textId="77777777" w:rsidTr="00D2247A">
        <w:tc>
          <w:tcPr>
            <w:tcW w:w="5637" w:type="dxa"/>
          </w:tcPr>
          <w:p w14:paraId="5A7BE628" w14:textId="77777777" w:rsidR="00F0281E" w:rsidRPr="007D5265" w:rsidRDefault="00F0281E" w:rsidP="00F0281E">
            <w:r>
              <w:t>36.579-4</w:t>
            </w:r>
          </w:p>
        </w:tc>
        <w:tc>
          <w:tcPr>
            <w:tcW w:w="1338" w:type="dxa"/>
            <w:vAlign w:val="bottom"/>
          </w:tcPr>
          <w:p w14:paraId="5E397A26" w14:textId="7CA4963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5E0FFA0A" w14:textId="17149C7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535C604C" w14:textId="77777777" w:rsidTr="004277FC">
        <w:tc>
          <w:tcPr>
            <w:tcW w:w="5637" w:type="dxa"/>
          </w:tcPr>
          <w:p w14:paraId="404628FC" w14:textId="77777777" w:rsidR="00F0281E" w:rsidRPr="007D5265" w:rsidRDefault="00F0281E" w:rsidP="00F0281E">
            <w:r>
              <w:t>36.579-5</w:t>
            </w:r>
          </w:p>
        </w:tc>
        <w:tc>
          <w:tcPr>
            <w:tcW w:w="1338" w:type="dxa"/>
            <w:vAlign w:val="bottom"/>
          </w:tcPr>
          <w:p w14:paraId="5E9F34AB" w14:textId="3A123FD4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1CB47E42" w14:textId="3DC5F07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A90EB0" w14:paraId="1CB63E6D" w14:textId="77777777" w:rsidTr="00E15D9C">
        <w:tc>
          <w:tcPr>
            <w:tcW w:w="5637" w:type="dxa"/>
          </w:tcPr>
          <w:p w14:paraId="19E737E7" w14:textId="77777777" w:rsidR="00F0281E" w:rsidRPr="007D5265" w:rsidRDefault="00F0281E" w:rsidP="00F0281E">
            <w:r>
              <w:t>36.579-6</w:t>
            </w:r>
          </w:p>
        </w:tc>
        <w:tc>
          <w:tcPr>
            <w:tcW w:w="1338" w:type="dxa"/>
            <w:vAlign w:val="bottom"/>
          </w:tcPr>
          <w:p w14:paraId="565848CC" w14:textId="283B07E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13ED9693" w14:textId="623CA735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A90EB0" w14:paraId="711986B1" w14:textId="77777777" w:rsidTr="00E15D9C">
        <w:tc>
          <w:tcPr>
            <w:tcW w:w="5637" w:type="dxa"/>
          </w:tcPr>
          <w:p w14:paraId="168597D8" w14:textId="77777777" w:rsidR="00F0281E" w:rsidRPr="007D5265" w:rsidRDefault="00F0281E" w:rsidP="00F0281E">
            <w:r>
              <w:t>36.579-7</w:t>
            </w:r>
          </w:p>
        </w:tc>
        <w:tc>
          <w:tcPr>
            <w:tcW w:w="1338" w:type="dxa"/>
            <w:vAlign w:val="bottom"/>
          </w:tcPr>
          <w:p w14:paraId="1E1EEE72" w14:textId="1862AEA2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</w:tcPr>
          <w:p w14:paraId="23AE4F00" w14:textId="0DBAD994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ED51C3" w14:paraId="5F41E6BC" w14:textId="77777777" w:rsidTr="00E15D9C">
        <w:tc>
          <w:tcPr>
            <w:tcW w:w="5637" w:type="dxa"/>
          </w:tcPr>
          <w:p w14:paraId="7F299ACB" w14:textId="1101D961" w:rsidR="00F0281E" w:rsidRPr="007D5265" w:rsidRDefault="00F0281E" w:rsidP="00F0281E">
            <w:r>
              <w:t>36.579-8</w:t>
            </w:r>
          </w:p>
        </w:tc>
        <w:tc>
          <w:tcPr>
            <w:tcW w:w="1338" w:type="dxa"/>
            <w:vAlign w:val="bottom"/>
          </w:tcPr>
          <w:p w14:paraId="7A245E8B" w14:textId="4586A45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04C03FD" w14:textId="45A6B37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ED51C3" w14:paraId="40A4A05C" w14:textId="77777777" w:rsidTr="00E15D9C">
        <w:tc>
          <w:tcPr>
            <w:tcW w:w="5637" w:type="dxa"/>
          </w:tcPr>
          <w:p w14:paraId="7E3DB4BA" w14:textId="1E528302" w:rsidR="00F0281E" w:rsidRPr="007D5265" w:rsidRDefault="00F0281E" w:rsidP="00F0281E">
            <w:r>
              <w:t>36.579-9</w:t>
            </w:r>
          </w:p>
        </w:tc>
        <w:tc>
          <w:tcPr>
            <w:tcW w:w="1338" w:type="dxa"/>
            <w:vAlign w:val="bottom"/>
          </w:tcPr>
          <w:p w14:paraId="204B3C22" w14:textId="2B405A2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014EA1DF" w14:textId="5A48855B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4CB8AEEA" w14:textId="77777777" w:rsidTr="00E15D9C">
        <w:tc>
          <w:tcPr>
            <w:tcW w:w="5637" w:type="dxa"/>
          </w:tcPr>
          <w:p w14:paraId="7B513061" w14:textId="77777777" w:rsidR="00F0281E" w:rsidRPr="005E2084" w:rsidRDefault="00F0281E" w:rsidP="00F0281E">
            <w:r w:rsidRPr="005E2084">
              <w:t>36.903</w:t>
            </w:r>
          </w:p>
        </w:tc>
        <w:tc>
          <w:tcPr>
            <w:tcW w:w="1338" w:type="dxa"/>
            <w:vAlign w:val="bottom"/>
          </w:tcPr>
          <w:p w14:paraId="74B9F1A5" w14:textId="7EFBD19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1C784340" w14:textId="0988CB8B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1EF63E7F" w14:textId="77777777" w:rsidTr="00E15D9C">
        <w:tc>
          <w:tcPr>
            <w:tcW w:w="5637" w:type="dxa"/>
          </w:tcPr>
          <w:p w14:paraId="641B177B" w14:textId="77777777" w:rsidR="00F0281E" w:rsidRPr="005E2084" w:rsidRDefault="00F0281E" w:rsidP="00F0281E">
            <w:r>
              <w:t>36.904</w:t>
            </w:r>
          </w:p>
        </w:tc>
        <w:tc>
          <w:tcPr>
            <w:tcW w:w="1338" w:type="dxa"/>
            <w:vAlign w:val="bottom"/>
          </w:tcPr>
          <w:p w14:paraId="7E60A6AB" w14:textId="2256919A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5CE6D7EB" w14:textId="5E18627E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762566D1" w14:textId="77777777" w:rsidTr="00E15D9C">
        <w:tc>
          <w:tcPr>
            <w:tcW w:w="5637" w:type="dxa"/>
          </w:tcPr>
          <w:p w14:paraId="67C845BB" w14:textId="77777777" w:rsidR="00F0281E" w:rsidRPr="005E2084" w:rsidRDefault="00F0281E" w:rsidP="00F0281E">
            <w:r>
              <w:t>36.905</w:t>
            </w:r>
          </w:p>
        </w:tc>
        <w:tc>
          <w:tcPr>
            <w:tcW w:w="1338" w:type="dxa"/>
            <w:vAlign w:val="bottom"/>
          </w:tcPr>
          <w:p w14:paraId="09280E99" w14:textId="579F22E4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60C4BA21" w14:textId="2C50A9AC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1A07FCD7" w14:textId="77777777" w:rsidTr="00E15D9C">
        <w:tc>
          <w:tcPr>
            <w:tcW w:w="5637" w:type="dxa"/>
          </w:tcPr>
          <w:p w14:paraId="13E6502C" w14:textId="77777777" w:rsidR="00F0281E" w:rsidRPr="005E2084" w:rsidRDefault="00F0281E" w:rsidP="00F0281E">
            <w:r>
              <w:t>36.978</w:t>
            </w:r>
          </w:p>
        </w:tc>
        <w:tc>
          <w:tcPr>
            <w:tcW w:w="1338" w:type="dxa"/>
            <w:vAlign w:val="bottom"/>
          </w:tcPr>
          <w:p w14:paraId="059E5F5C" w14:textId="201D26E9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7BD08D1" w14:textId="211268D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F1EDEF3" w14:textId="77777777" w:rsidTr="00E15D9C">
        <w:tc>
          <w:tcPr>
            <w:tcW w:w="5637" w:type="dxa"/>
          </w:tcPr>
          <w:p w14:paraId="3F7B7F73" w14:textId="77777777" w:rsidR="00F0281E" w:rsidRPr="005E2084" w:rsidRDefault="00F0281E" w:rsidP="00F0281E">
            <w:r>
              <w:t>37.544</w:t>
            </w:r>
          </w:p>
        </w:tc>
        <w:tc>
          <w:tcPr>
            <w:tcW w:w="1338" w:type="dxa"/>
            <w:vAlign w:val="bottom"/>
          </w:tcPr>
          <w:p w14:paraId="7FD53338" w14:textId="24F61996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11AE062" w14:textId="24C3EBC1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A03563" w14:paraId="03B4673A" w14:textId="77777777" w:rsidTr="00E15D9C">
        <w:tc>
          <w:tcPr>
            <w:tcW w:w="5637" w:type="dxa"/>
          </w:tcPr>
          <w:p w14:paraId="0E5BF7D5" w14:textId="77777777" w:rsidR="00F0281E" w:rsidRPr="00A03563" w:rsidRDefault="00F0281E" w:rsidP="00F0281E">
            <w:r w:rsidRPr="00A03563">
              <w:t>37.571-1</w:t>
            </w:r>
          </w:p>
        </w:tc>
        <w:tc>
          <w:tcPr>
            <w:tcW w:w="1338" w:type="dxa"/>
            <w:vAlign w:val="bottom"/>
          </w:tcPr>
          <w:p w14:paraId="793F5B0D" w14:textId="11B3F7F3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</w:tcPr>
          <w:p w14:paraId="0E94F62A" w14:textId="7F8D68B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D596FD7" w14:textId="77777777" w:rsidTr="00E15D9C">
        <w:tc>
          <w:tcPr>
            <w:tcW w:w="5637" w:type="dxa"/>
          </w:tcPr>
          <w:p w14:paraId="3AE8D7DD" w14:textId="77777777" w:rsidR="00F0281E" w:rsidRPr="005E2084" w:rsidRDefault="00F0281E" w:rsidP="00F0281E">
            <w:r>
              <w:t>37.571-2</w:t>
            </w:r>
          </w:p>
        </w:tc>
        <w:tc>
          <w:tcPr>
            <w:tcW w:w="1338" w:type="dxa"/>
            <w:vAlign w:val="bottom"/>
          </w:tcPr>
          <w:p w14:paraId="11AE112E" w14:textId="56A60B5D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</w:tcPr>
          <w:p w14:paraId="5DD5C7A8" w14:textId="49FE655D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216E3623" w14:textId="77777777" w:rsidTr="00E15D9C">
        <w:tc>
          <w:tcPr>
            <w:tcW w:w="5637" w:type="dxa"/>
          </w:tcPr>
          <w:p w14:paraId="1B2475F5" w14:textId="77777777" w:rsidR="00F0281E" w:rsidRPr="005E2084" w:rsidRDefault="00F0281E" w:rsidP="00F0281E">
            <w:r>
              <w:t>37.571-3</w:t>
            </w:r>
          </w:p>
        </w:tc>
        <w:tc>
          <w:tcPr>
            <w:tcW w:w="1338" w:type="dxa"/>
            <w:vAlign w:val="bottom"/>
          </w:tcPr>
          <w:p w14:paraId="60CDEC61" w14:textId="458901E1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56F21DCD" w14:textId="2FD0B725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105EB8" w:rsidRPr="00831FDF" w14:paraId="0F22F91D" w14:textId="77777777" w:rsidTr="004277FC">
        <w:tc>
          <w:tcPr>
            <w:tcW w:w="5637" w:type="dxa"/>
          </w:tcPr>
          <w:p w14:paraId="1C1FAF70" w14:textId="77777777" w:rsidR="00105EB8" w:rsidRPr="005E2084" w:rsidRDefault="00105EB8" w:rsidP="00105EB8">
            <w:r>
              <w:t>37.571-4</w:t>
            </w:r>
          </w:p>
        </w:tc>
        <w:tc>
          <w:tcPr>
            <w:tcW w:w="1338" w:type="dxa"/>
            <w:vAlign w:val="bottom"/>
          </w:tcPr>
          <w:p w14:paraId="069A238C" w14:textId="7C6DC6D5" w:rsidR="00105EB8" w:rsidRPr="00942904" w:rsidRDefault="00105EB8" w:rsidP="00105EB8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7A0838" w:rsidRPr="00B274F5">
              <w:t>+1 RP-direct</w:t>
            </w:r>
          </w:p>
        </w:tc>
        <w:tc>
          <w:tcPr>
            <w:tcW w:w="992" w:type="dxa"/>
          </w:tcPr>
          <w:p w14:paraId="62526CC0" w14:textId="56FE38FB" w:rsidR="00105EB8" w:rsidRPr="00F0281E" w:rsidRDefault="00F0281E" w:rsidP="00105EB8">
            <w:pPr>
              <w:jc w:val="right"/>
            </w:pPr>
            <w:r>
              <w:t>2</w:t>
            </w:r>
          </w:p>
        </w:tc>
      </w:tr>
      <w:tr w:rsidR="00105EB8" w:rsidRPr="00831FDF" w14:paraId="1C0ECD83" w14:textId="77777777" w:rsidTr="004277FC">
        <w:tc>
          <w:tcPr>
            <w:tcW w:w="5637" w:type="dxa"/>
          </w:tcPr>
          <w:p w14:paraId="4BBB8E93" w14:textId="77777777" w:rsidR="00105EB8" w:rsidRPr="005E2084" w:rsidRDefault="00105EB8" w:rsidP="00105EB8">
            <w:r w:rsidRPr="005E2084">
              <w:t>37.571-5</w:t>
            </w:r>
          </w:p>
        </w:tc>
        <w:tc>
          <w:tcPr>
            <w:tcW w:w="1338" w:type="dxa"/>
            <w:vAlign w:val="bottom"/>
          </w:tcPr>
          <w:p w14:paraId="75596A5A" w14:textId="0C521305" w:rsidR="00105EB8" w:rsidRPr="00942904" w:rsidRDefault="00105EB8" w:rsidP="00105EB8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</w:tcPr>
          <w:p w14:paraId="0251ED72" w14:textId="77777777" w:rsidR="00105EB8" w:rsidRPr="00942904" w:rsidRDefault="00105EB8" w:rsidP="00105EB8">
            <w:pPr>
              <w:jc w:val="right"/>
              <w:rPr>
                <w:color w:val="BFBFBF" w:themeColor="background1" w:themeShade="BF"/>
              </w:rPr>
            </w:pPr>
            <w:r w:rsidRPr="00942904">
              <w:rPr>
                <w:color w:val="BFBFBF" w:themeColor="background1" w:themeShade="BF"/>
              </w:rPr>
              <w:t>0</w:t>
            </w:r>
          </w:p>
        </w:tc>
      </w:tr>
      <w:tr w:rsidR="00F0281E" w:rsidRPr="00831FDF" w14:paraId="47699DE8" w14:textId="77777777" w:rsidTr="004277FC">
        <w:tc>
          <w:tcPr>
            <w:tcW w:w="5637" w:type="dxa"/>
          </w:tcPr>
          <w:p w14:paraId="7EEEDCAD" w14:textId="77777777" w:rsidR="00F0281E" w:rsidRPr="005E2084" w:rsidRDefault="00F0281E" w:rsidP="00F0281E">
            <w:r w:rsidRPr="005E2084">
              <w:t>37.901</w:t>
            </w:r>
          </w:p>
        </w:tc>
        <w:tc>
          <w:tcPr>
            <w:tcW w:w="1338" w:type="dxa"/>
            <w:vAlign w:val="bottom"/>
          </w:tcPr>
          <w:p w14:paraId="2C94D1A2" w14:textId="5FB2BED9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43B0632" w14:textId="3150480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7D717B38" w14:textId="77777777" w:rsidTr="004277FC">
        <w:tc>
          <w:tcPr>
            <w:tcW w:w="5637" w:type="dxa"/>
          </w:tcPr>
          <w:p w14:paraId="39DB9CC8" w14:textId="77777777" w:rsidR="00F0281E" w:rsidRPr="005E2084" w:rsidRDefault="00F0281E" w:rsidP="00F0281E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  <w:vAlign w:val="bottom"/>
          </w:tcPr>
          <w:p w14:paraId="391A73C8" w14:textId="13BF9A5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</w:tcPr>
          <w:p w14:paraId="46D8924D" w14:textId="3254B01B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5FDAA673" w14:textId="77777777" w:rsidTr="00344E1A">
        <w:tc>
          <w:tcPr>
            <w:tcW w:w="5637" w:type="dxa"/>
          </w:tcPr>
          <w:p w14:paraId="05911F17" w14:textId="590F6B05" w:rsidR="00F0281E" w:rsidRPr="005E2084" w:rsidRDefault="00F0281E" w:rsidP="00F0281E">
            <w:r>
              <w:t>38.508-1</w:t>
            </w:r>
          </w:p>
        </w:tc>
        <w:tc>
          <w:tcPr>
            <w:tcW w:w="1338" w:type="dxa"/>
            <w:vAlign w:val="bottom"/>
          </w:tcPr>
          <w:p w14:paraId="2B625FB1" w14:textId="7A4CCEF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</w:tcPr>
          <w:p w14:paraId="77FDD4D3" w14:textId="4A81AC53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BAE127A" w14:textId="77777777" w:rsidTr="00344E1A">
        <w:tc>
          <w:tcPr>
            <w:tcW w:w="5637" w:type="dxa"/>
          </w:tcPr>
          <w:p w14:paraId="62307719" w14:textId="03F21692" w:rsidR="00F0281E" w:rsidRPr="005E2084" w:rsidRDefault="00F0281E" w:rsidP="00F0281E">
            <w:r>
              <w:t>38.508-2</w:t>
            </w:r>
          </w:p>
        </w:tc>
        <w:tc>
          <w:tcPr>
            <w:tcW w:w="1338" w:type="dxa"/>
            <w:vAlign w:val="bottom"/>
          </w:tcPr>
          <w:p w14:paraId="7855D471" w14:textId="2CBF896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92" w:type="dxa"/>
          </w:tcPr>
          <w:p w14:paraId="0FC3F581" w14:textId="44496FD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363292BE" w14:textId="77777777" w:rsidTr="00344E1A">
        <w:tc>
          <w:tcPr>
            <w:tcW w:w="5637" w:type="dxa"/>
          </w:tcPr>
          <w:p w14:paraId="1007D081" w14:textId="77777777" w:rsidR="00F0281E" w:rsidRPr="005E2084" w:rsidRDefault="00F0281E" w:rsidP="00F0281E">
            <w:r>
              <w:lastRenderedPageBreak/>
              <w:t>38.509</w:t>
            </w:r>
          </w:p>
        </w:tc>
        <w:tc>
          <w:tcPr>
            <w:tcW w:w="1338" w:type="dxa"/>
            <w:vAlign w:val="bottom"/>
          </w:tcPr>
          <w:p w14:paraId="16D693D9" w14:textId="695604AA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40F29B0A" w14:textId="5312CE2B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2E48F9F" w14:textId="77777777" w:rsidTr="00344E1A">
        <w:tc>
          <w:tcPr>
            <w:tcW w:w="5637" w:type="dxa"/>
          </w:tcPr>
          <w:p w14:paraId="4D346122" w14:textId="3E0FF602" w:rsidR="00F0281E" w:rsidRPr="005E2084" w:rsidRDefault="00F0281E" w:rsidP="00F0281E">
            <w:r>
              <w:t>38.521-1</w:t>
            </w:r>
          </w:p>
        </w:tc>
        <w:tc>
          <w:tcPr>
            <w:tcW w:w="1338" w:type="dxa"/>
            <w:vAlign w:val="bottom"/>
          </w:tcPr>
          <w:p w14:paraId="6D7F3495" w14:textId="5AF2FDD6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2" w:type="dxa"/>
          </w:tcPr>
          <w:p w14:paraId="44113329" w14:textId="1D58AF51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FC4341" w14:paraId="6F260DC2" w14:textId="77777777" w:rsidTr="00344E1A">
        <w:tc>
          <w:tcPr>
            <w:tcW w:w="5637" w:type="dxa"/>
          </w:tcPr>
          <w:p w14:paraId="7566BDE5" w14:textId="77777777" w:rsidR="00F0281E" w:rsidRPr="00FC4341" w:rsidRDefault="00F0281E" w:rsidP="00F0281E">
            <w:r w:rsidRPr="00FC4341">
              <w:t>38.521-2</w:t>
            </w:r>
          </w:p>
        </w:tc>
        <w:tc>
          <w:tcPr>
            <w:tcW w:w="1338" w:type="dxa"/>
            <w:vAlign w:val="bottom"/>
          </w:tcPr>
          <w:p w14:paraId="018FF30E" w14:textId="39CABD0E" w:rsidR="00F0281E" w:rsidRPr="00942904" w:rsidRDefault="00F0281E" w:rsidP="00F0281E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92" w:type="dxa"/>
          </w:tcPr>
          <w:p w14:paraId="0A6C131E" w14:textId="38CA8936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AEDF5D6" w14:textId="77777777" w:rsidTr="00344E1A">
        <w:tc>
          <w:tcPr>
            <w:tcW w:w="5637" w:type="dxa"/>
          </w:tcPr>
          <w:p w14:paraId="21EAC919" w14:textId="4626CDCA" w:rsidR="00F0281E" w:rsidRPr="005E2084" w:rsidRDefault="00F0281E" w:rsidP="00F0281E">
            <w:r>
              <w:t>38.521-3</w:t>
            </w:r>
          </w:p>
        </w:tc>
        <w:tc>
          <w:tcPr>
            <w:tcW w:w="1338" w:type="dxa"/>
            <w:vAlign w:val="bottom"/>
          </w:tcPr>
          <w:p w14:paraId="47317875" w14:textId="373930AB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92" w:type="dxa"/>
          </w:tcPr>
          <w:p w14:paraId="4FE6F912" w14:textId="600416B2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270FE711" w14:textId="77777777" w:rsidTr="00344E1A">
        <w:tc>
          <w:tcPr>
            <w:tcW w:w="5637" w:type="dxa"/>
          </w:tcPr>
          <w:p w14:paraId="45FD0BD4" w14:textId="7D93AD9F" w:rsidR="00F0281E" w:rsidRPr="005E2084" w:rsidRDefault="00F0281E" w:rsidP="00F0281E">
            <w:r>
              <w:t>38.521-4</w:t>
            </w:r>
          </w:p>
        </w:tc>
        <w:tc>
          <w:tcPr>
            <w:tcW w:w="1338" w:type="dxa"/>
            <w:vAlign w:val="bottom"/>
          </w:tcPr>
          <w:p w14:paraId="17BB8BE0" w14:textId="11BA9C94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992" w:type="dxa"/>
          </w:tcPr>
          <w:p w14:paraId="10F1CB46" w14:textId="29C74409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ED51C3" w14:paraId="71C6CD07" w14:textId="77777777" w:rsidTr="00344E1A">
        <w:tc>
          <w:tcPr>
            <w:tcW w:w="5637" w:type="dxa"/>
          </w:tcPr>
          <w:p w14:paraId="38CF18F2" w14:textId="1181AD50" w:rsidR="00F0281E" w:rsidRPr="005E2084" w:rsidRDefault="00F0281E" w:rsidP="00F0281E">
            <w:r>
              <w:t>38.521-5</w:t>
            </w:r>
          </w:p>
        </w:tc>
        <w:tc>
          <w:tcPr>
            <w:tcW w:w="1338" w:type="dxa"/>
            <w:vAlign w:val="bottom"/>
          </w:tcPr>
          <w:p w14:paraId="7BFCD560" w14:textId="394B5006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D92BF6F" w14:textId="2D691D6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10BA3DB7" w14:textId="77777777" w:rsidTr="00344E1A">
        <w:tc>
          <w:tcPr>
            <w:tcW w:w="5637" w:type="dxa"/>
          </w:tcPr>
          <w:p w14:paraId="28203837" w14:textId="77777777" w:rsidR="00F0281E" w:rsidRPr="005E2084" w:rsidRDefault="00F0281E" w:rsidP="00F0281E">
            <w:r>
              <w:t>38.522</w:t>
            </w:r>
          </w:p>
        </w:tc>
        <w:tc>
          <w:tcPr>
            <w:tcW w:w="1338" w:type="dxa"/>
            <w:vAlign w:val="bottom"/>
          </w:tcPr>
          <w:p w14:paraId="771962EE" w14:textId="3DF7F5EC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992" w:type="dxa"/>
          </w:tcPr>
          <w:p w14:paraId="23F53335" w14:textId="0A2FD62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439427ED" w14:textId="77777777" w:rsidTr="00344E1A">
        <w:tc>
          <w:tcPr>
            <w:tcW w:w="5637" w:type="dxa"/>
          </w:tcPr>
          <w:p w14:paraId="53DE5791" w14:textId="7D100600" w:rsidR="00F0281E" w:rsidRPr="005E2084" w:rsidRDefault="00F0281E" w:rsidP="00F0281E">
            <w:r>
              <w:t>38.523-1</w:t>
            </w:r>
          </w:p>
        </w:tc>
        <w:tc>
          <w:tcPr>
            <w:tcW w:w="1338" w:type="dxa"/>
            <w:vAlign w:val="bottom"/>
          </w:tcPr>
          <w:p w14:paraId="13D23776" w14:textId="2627B3AA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190</w:t>
            </w:r>
          </w:p>
        </w:tc>
        <w:tc>
          <w:tcPr>
            <w:tcW w:w="992" w:type="dxa"/>
          </w:tcPr>
          <w:p w14:paraId="02A65EEC" w14:textId="2FF9639C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769178F0" w14:textId="77777777" w:rsidTr="00344E1A">
        <w:tc>
          <w:tcPr>
            <w:tcW w:w="5637" w:type="dxa"/>
          </w:tcPr>
          <w:p w14:paraId="25CC7EAD" w14:textId="77777777" w:rsidR="00F0281E" w:rsidRPr="005E2084" w:rsidRDefault="00F0281E" w:rsidP="00F0281E">
            <w:r>
              <w:t>38.523-2</w:t>
            </w:r>
          </w:p>
        </w:tc>
        <w:tc>
          <w:tcPr>
            <w:tcW w:w="1338" w:type="dxa"/>
            <w:vAlign w:val="bottom"/>
          </w:tcPr>
          <w:p w14:paraId="31247995" w14:textId="74C3AA28" w:rsidR="00F0281E" w:rsidRPr="00942904" w:rsidRDefault="00F0281E" w:rsidP="00F0281E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992" w:type="dxa"/>
          </w:tcPr>
          <w:p w14:paraId="5F590E96" w14:textId="7B869A62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105EB8" w:rsidRPr="00ED51C3" w14:paraId="56BEC7F0" w14:textId="77777777" w:rsidTr="004277FC">
        <w:tc>
          <w:tcPr>
            <w:tcW w:w="5637" w:type="dxa"/>
          </w:tcPr>
          <w:p w14:paraId="45D99755" w14:textId="77777777" w:rsidR="00105EB8" w:rsidRPr="00ED51C3" w:rsidRDefault="00105EB8" w:rsidP="00105EB8">
            <w:r w:rsidRPr="00ED51C3">
              <w:t>38.523-3</w:t>
            </w:r>
          </w:p>
        </w:tc>
        <w:tc>
          <w:tcPr>
            <w:tcW w:w="1338" w:type="dxa"/>
            <w:vAlign w:val="bottom"/>
          </w:tcPr>
          <w:p w14:paraId="478F735E" w14:textId="5E9E5D4A" w:rsidR="00105EB8" w:rsidRPr="00942904" w:rsidRDefault="00105EB8" w:rsidP="00105EB8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7A0838" w:rsidRPr="00B274F5">
              <w:t>+1 RP-direct</w:t>
            </w:r>
          </w:p>
        </w:tc>
        <w:tc>
          <w:tcPr>
            <w:tcW w:w="992" w:type="dxa"/>
          </w:tcPr>
          <w:p w14:paraId="6549AEAB" w14:textId="374DDD85" w:rsidR="00105EB8" w:rsidRPr="00F0281E" w:rsidRDefault="00F0281E" w:rsidP="00105EB8">
            <w:pPr>
              <w:jc w:val="right"/>
            </w:pPr>
            <w:r>
              <w:t>97</w:t>
            </w:r>
          </w:p>
        </w:tc>
      </w:tr>
      <w:tr w:rsidR="00F0281E" w:rsidRPr="00831FDF" w14:paraId="7D9E067B" w14:textId="77777777" w:rsidTr="004B4901">
        <w:tc>
          <w:tcPr>
            <w:tcW w:w="5637" w:type="dxa"/>
          </w:tcPr>
          <w:p w14:paraId="700918A7" w14:textId="6765BDEA" w:rsidR="00F0281E" w:rsidRPr="005E2084" w:rsidRDefault="00F0281E" w:rsidP="00F0281E">
            <w:r>
              <w:t>38.533</w:t>
            </w:r>
          </w:p>
        </w:tc>
        <w:tc>
          <w:tcPr>
            <w:tcW w:w="1338" w:type="dxa"/>
            <w:vAlign w:val="bottom"/>
          </w:tcPr>
          <w:p w14:paraId="2803B009" w14:textId="490D9BB5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992" w:type="dxa"/>
          </w:tcPr>
          <w:p w14:paraId="30851C5E" w14:textId="50655F42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01C0EA3E" w14:textId="77777777" w:rsidTr="004B4901">
        <w:tc>
          <w:tcPr>
            <w:tcW w:w="5637" w:type="dxa"/>
          </w:tcPr>
          <w:p w14:paraId="326B8FB3" w14:textId="77777777" w:rsidR="00F0281E" w:rsidRPr="005E2084" w:rsidRDefault="00F0281E" w:rsidP="00F0281E">
            <w:r>
              <w:t>38</w:t>
            </w:r>
            <w:r w:rsidRPr="005E2084">
              <w:t>.903</w:t>
            </w:r>
          </w:p>
        </w:tc>
        <w:tc>
          <w:tcPr>
            <w:tcW w:w="1338" w:type="dxa"/>
            <w:vAlign w:val="bottom"/>
          </w:tcPr>
          <w:p w14:paraId="637498F9" w14:textId="72107428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92" w:type="dxa"/>
          </w:tcPr>
          <w:p w14:paraId="0B1D6539" w14:textId="28BBF4AC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626E6F03" w14:textId="77777777" w:rsidTr="004B4901">
        <w:tc>
          <w:tcPr>
            <w:tcW w:w="5637" w:type="dxa"/>
          </w:tcPr>
          <w:p w14:paraId="60E6F848" w14:textId="77777777" w:rsidR="00F0281E" w:rsidRPr="005E2084" w:rsidRDefault="00F0281E" w:rsidP="00F0281E">
            <w:r>
              <w:t>38.905</w:t>
            </w:r>
          </w:p>
        </w:tc>
        <w:tc>
          <w:tcPr>
            <w:tcW w:w="1338" w:type="dxa"/>
            <w:vAlign w:val="bottom"/>
          </w:tcPr>
          <w:p w14:paraId="17CFBEFF" w14:textId="0349B85C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92" w:type="dxa"/>
          </w:tcPr>
          <w:p w14:paraId="17DF0924" w14:textId="79CF6CEA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C24CE7" w14:paraId="56E9B7D1" w14:textId="77777777" w:rsidTr="004B4901">
        <w:tc>
          <w:tcPr>
            <w:tcW w:w="5637" w:type="dxa"/>
          </w:tcPr>
          <w:p w14:paraId="73345D26" w14:textId="5B4EF34A" w:rsidR="00F0281E" w:rsidRPr="005E2084" w:rsidRDefault="00F0281E" w:rsidP="00F0281E">
            <w:r>
              <w:t>38.918</w:t>
            </w:r>
          </w:p>
        </w:tc>
        <w:tc>
          <w:tcPr>
            <w:tcW w:w="1338" w:type="dxa"/>
            <w:vAlign w:val="bottom"/>
          </w:tcPr>
          <w:p w14:paraId="3AE67D68" w14:textId="2DBBB88A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765C956" w14:textId="7738F2EA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3536D69B" w14:textId="77777777" w:rsidTr="004B4901">
        <w:tc>
          <w:tcPr>
            <w:tcW w:w="5637" w:type="dxa"/>
          </w:tcPr>
          <w:p w14:paraId="41A5A420" w14:textId="77777777" w:rsidR="00F0281E" w:rsidRPr="005E2084" w:rsidRDefault="00F0281E" w:rsidP="00F0281E">
            <w:r>
              <w:t>51.010-1</w:t>
            </w:r>
          </w:p>
        </w:tc>
        <w:tc>
          <w:tcPr>
            <w:tcW w:w="1338" w:type="dxa"/>
            <w:vAlign w:val="bottom"/>
          </w:tcPr>
          <w:p w14:paraId="0A9637E5" w14:textId="34332CD5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FEAFE9E" w14:textId="51FB3DBE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594E919F" w14:textId="77777777" w:rsidTr="004B4901">
        <w:tc>
          <w:tcPr>
            <w:tcW w:w="5637" w:type="dxa"/>
          </w:tcPr>
          <w:p w14:paraId="13D3BEAB" w14:textId="77777777" w:rsidR="00F0281E" w:rsidRPr="005E2084" w:rsidRDefault="00F0281E" w:rsidP="00F0281E">
            <w:r>
              <w:t>51.010-2</w:t>
            </w:r>
          </w:p>
        </w:tc>
        <w:tc>
          <w:tcPr>
            <w:tcW w:w="1338" w:type="dxa"/>
            <w:vAlign w:val="bottom"/>
          </w:tcPr>
          <w:p w14:paraId="3D466F1A" w14:textId="370F7537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52210F23" w14:textId="77414F1F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F0281E" w:rsidRPr="00831FDF" w14:paraId="453E8484" w14:textId="77777777" w:rsidTr="004B4901">
        <w:tc>
          <w:tcPr>
            <w:tcW w:w="5637" w:type="dxa"/>
          </w:tcPr>
          <w:p w14:paraId="36356DC9" w14:textId="77777777" w:rsidR="00F0281E" w:rsidRPr="005E2084" w:rsidRDefault="00F0281E" w:rsidP="00F0281E">
            <w:r>
              <w:t>51.010-5</w:t>
            </w:r>
          </w:p>
        </w:tc>
        <w:tc>
          <w:tcPr>
            <w:tcW w:w="1338" w:type="dxa"/>
            <w:vAlign w:val="bottom"/>
          </w:tcPr>
          <w:p w14:paraId="3AC17683" w14:textId="01B26E40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AEC45CD" w14:textId="56442592" w:rsidR="00F0281E" w:rsidRPr="00942904" w:rsidRDefault="00F0281E" w:rsidP="00F0281E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6E49B2A5" w:rsidR="00B40BB7" w:rsidRPr="00AA3924" w:rsidRDefault="00942904" w:rsidP="002B1F37">
            <w:pPr>
              <w:jc w:val="right"/>
            </w:pPr>
            <w:r>
              <w:t>8</w:t>
            </w:r>
            <w:r w:rsidR="00B274F5">
              <w:t>70</w:t>
            </w:r>
            <w:r w:rsidR="00B40BB7" w:rsidRPr="00AA3924">
              <w:t>+</w:t>
            </w:r>
            <w:r w:rsidR="0063590C">
              <w:t>4</w:t>
            </w:r>
            <w:r w:rsidR="005323DE" w:rsidRPr="00AA3924">
              <w:t xml:space="preserve"> </w:t>
            </w:r>
            <w:r w:rsidR="00B40BB7"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61F3D0BF" w:rsidR="00B40BB7" w:rsidRPr="00C77664" w:rsidRDefault="00ED51C3" w:rsidP="009A2405">
            <w:pPr>
              <w:jc w:val="right"/>
            </w:pPr>
            <w:r w:rsidRPr="00C77664">
              <w:t>1</w:t>
            </w:r>
            <w:r w:rsidR="007A0838">
              <w:t>1</w:t>
            </w:r>
            <w:r w:rsidR="0063590C">
              <w:t>9</w:t>
            </w:r>
          </w:p>
        </w:tc>
      </w:tr>
      <w:bookmarkEnd w:id="10"/>
    </w:tbl>
    <w:p w14:paraId="0C7A7B86" w14:textId="77777777" w:rsidR="00B40BB7" w:rsidRPr="005E2084" w:rsidRDefault="00B40BB7" w:rsidP="00B40BB7"/>
    <w:bookmarkEnd w:id="1"/>
    <w:bookmarkEnd w:id="2"/>
    <w:bookmarkEnd w:id="11"/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A202AD">
      <w:pPr>
        <w:pStyle w:val="Heading1"/>
        <w:rPr>
          <w:lang w:val="en-US"/>
        </w:rPr>
      </w:pPr>
      <w:r>
        <w:rPr>
          <w:lang w:val="en-US"/>
        </w:rPr>
        <w:t>13</w:t>
      </w:r>
      <w:r w:rsidR="003B21C5">
        <w:rPr>
          <w:lang w:val="en-US"/>
        </w:rPr>
        <w:tab/>
      </w:r>
      <w:r w:rsidR="00DC6CCE" w:rsidRPr="00DC6CCE">
        <w:rPr>
          <w:lang w:val="en-US"/>
        </w:rPr>
        <w:t>New and open RAN5 UE Conformance testing WIs and SIs</w:t>
      </w:r>
    </w:p>
    <w:p w14:paraId="7069511F" w14:textId="08AEA1F1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68742B4" w14:textId="230DC573" w:rsidR="000D40CE" w:rsidRPr="004F572C" w:rsidRDefault="000D40CE" w:rsidP="00A202A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 w:rsidR="00292065">
        <w:rPr>
          <w:lang w:val="en-US"/>
        </w:rPr>
        <w:t>2</w:t>
      </w:r>
      <w:r w:rsidRPr="004F572C">
        <w:rPr>
          <w:lang w:val="en-US"/>
        </w:rPr>
        <w:t xml:space="preserve"> Open Rel-1</w:t>
      </w:r>
      <w:r w:rsidR="00B9714F">
        <w:rPr>
          <w:lang w:val="en-US"/>
        </w:rPr>
        <w:t>6</w:t>
      </w:r>
      <w:r>
        <w:rPr>
          <w:lang w:val="en-US"/>
        </w:rPr>
        <w:t xml:space="preserve"> W</w:t>
      </w:r>
      <w:r w:rsidRPr="004F572C">
        <w:rPr>
          <w:lang w:val="en-US"/>
        </w:rPr>
        <w:t>Is</w:t>
      </w:r>
    </w:p>
    <w:p w14:paraId="2E8745A3" w14:textId="5C96D9CC" w:rsidR="000D40CE" w:rsidRDefault="000D40CE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2A060D36" w14:textId="77777777" w:rsidR="00B001A9" w:rsidRDefault="00B001A9" w:rsidP="00B001A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RP-230917</w:t>
      </w:r>
      <w:r>
        <w:rPr>
          <w:b/>
          <w:i/>
          <w:noProof/>
          <w:sz w:val="28"/>
        </w:rPr>
        <w:fldChar w:fldCharType="end"/>
      </w:r>
    </w:p>
    <w:p w14:paraId="4535A330" w14:textId="77777777" w:rsidR="00B001A9" w:rsidRDefault="00B001A9" w:rsidP="00B001A9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5C248B9" w14:textId="77777777" w:rsidR="00B001A9" w:rsidRDefault="00B001A9" w:rsidP="00B001A9">
      <w:pPr>
        <w:rPr>
          <w:rFonts w:ascii="Arial" w:hAnsi="Arial" w:cs="Arial"/>
          <w:b/>
          <w:bCs/>
          <w:lang w:val="en-US"/>
        </w:rPr>
      </w:pPr>
    </w:p>
    <w:p w14:paraId="796CA457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7E99437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1)</w:t>
      </w:r>
      <w:r>
        <w:rPr>
          <w:rFonts w:ascii="Arial" w:hAnsi="Arial" w:cs="Arial"/>
          <w:b/>
          <w:bCs/>
        </w:rPr>
        <w:fldChar w:fldCharType="end"/>
      </w:r>
    </w:p>
    <w:p w14:paraId="36E7F080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7B023544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EC25895" w14:textId="77777777" w:rsidR="00B001A9" w:rsidRDefault="00B001A9" w:rsidP="00B001A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CD0EBE" w14:textId="77777777" w:rsidR="00B001A9" w:rsidRDefault="00B001A9" w:rsidP="00B001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001A9" w14:paraId="5ABA221D" w14:textId="77777777" w:rsidTr="00B001A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BB54DB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B33A7D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D79AAA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5529A6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2BA07D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B8DDC9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143F5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38E2F9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68438C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F42A93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1225A3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3ACF0E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263B34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001A9" w14:paraId="17146E51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BA5C7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384B6" w14:textId="77777777" w:rsidR="00B001A9" w:rsidRDefault="00B001A9">
            <w:r>
              <w:rPr>
                <w:sz w:val="16"/>
                <w:szCs w:val="16"/>
              </w:rPr>
              <w:t>2757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6DD2E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02E36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9BB3D" w14:textId="77777777" w:rsidR="00B001A9" w:rsidRDefault="00B001A9">
            <w:r>
              <w:rPr>
                <w:sz w:val="16"/>
                <w:szCs w:val="16"/>
              </w:rPr>
              <w:t>Addition of test frequencies for new EN-DC comb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0E309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9BDF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29E6A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431A2" w14:textId="77777777" w:rsidR="00B001A9" w:rsidRDefault="00B001A9">
            <w:r>
              <w:rPr>
                <w:sz w:val="16"/>
                <w:szCs w:val="16"/>
              </w:rPr>
              <w:t>R5-232338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0E79F" w14:textId="77777777" w:rsidR="00B001A9" w:rsidRDefault="00B001A9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29B73" w14:textId="77777777" w:rsidR="00B001A9" w:rsidRDefault="00B001A9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258B5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C1C7A3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6A4F32CD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8DDF4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77E2A" w14:textId="77777777" w:rsidR="00B001A9" w:rsidRDefault="00B001A9">
            <w:r>
              <w:rPr>
                <w:sz w:val="16"/>
                <w:szCs w:val="16"/>
              </w:rPr>
              <w:t>2770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0135F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3FA5B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83C8A" w14:textId="77777777" w:rsidR="00B001A9" w:rsidRDefault="00B001A9">
            <w:r>
              <w:rPr>
                <w:sz w:val="16"/>
                <w:szCs w:val="16"/>
              </w:rPr>
              <w:t>Update of NR inter-band CA configurations in FR1 for CA_n3A-n8A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75EE9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0F640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3B46B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D2511" w14:textId="77777777" w:rsidR="00B001A9" w:rsidRDefault="00B001A9">
            <w:r>
              <w:rPr>
                <w:sz w:val="16"/>
                <w:szCs w:val="16"/>
              </w:rPr>
              <w:t>R5-232654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3DFDC" w14:textId="77777777" w:rsidR="00B001A9" w:rsidRDefault="00B001A9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FB6DD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7221D" w14:textId="77777777" w:rsidR="00B001A9" w:rsidRDefault="00B001A9">
            <w:r>
              <w:rPr>
                <w:sz w:val="16"/>
                <w:szCs w:val="16"/>
              </w:rPr>
              <w:t>4.3.1.1.2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F49D9B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16BAD3F2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CC719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F081D" w14:textId="77777777" w:rsidR="00B001A9" w:rsidRDefault="00B001A9">
            <w:r>
              <w:rPr>
                <w:sz w:val="16"/>
                <w:szCs w:val="16"/>
              </w:rPr>
              <w:t>2786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70818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E461B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434ED" w14:textId="77777777" w:rsidR="00B001A9" w:rsidRDefault="00B001A9">
            <w:r>
              <w:rPr>
                <w:sz w:val="16"/>
                <w:szCs w:val="16"/>
              </w:rPr>
              <w:t>Addition of test frequencies of CA_n39A-n41A config TC 4.3.1.1.2.1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F4E01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0481D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B72E0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2DC68" w14:textId="77777777" w:rsidR="00B001A9" w:rsidRDefault="00B001A9">
            <w:r>
              <w:rPr>
                <w:sz w:val="16"/>
                <w:szCs w:val="16"/>
              </w:rPr>
              <w:t>R5-232790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E643C" w14:textId="77777777" w:rsidR="00B001A9" w:rsidRDefault="00B001A9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84590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17123" w14:textId="77777777" w:rsidR="00B001A9" w:rsidRDefault="00B001A9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4E4506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3011C545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19973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7C88" w14:textId="77777777" w:rsidR="00B001A9" w:rsidRDefault="00B001A9">
            <w:r>
              <w:rPr>
                <w:sz w:val="16"/>
                <w:szCs w:val="16"/>
              </w:rPr>
              <w:t>2787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E709B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C63E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C33DA" w14:textId="77777777" w:rsidR="00B001A9" w:rsidRDefault="00B001A9">
            <w:r>
              <w:rPr>
                <w:sz w:val="16"/>
                <w:szCs w:val="16"/>
              </w:rPr>
              <w:t>Addition of new CA configuration CA-n41A-n66A-n71A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E31CC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945D7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8FDC8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AFBB" w14:textId="77777777" w:rsidR="00B001A9" w:rsidRDefault="00B001A9">
            <w:r>
              <w:rPr>
                <w:sz w:val="16"/>
                <w:szCs w:val="16"/>
              </w:rPr>
              <w:t>R5-232877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E7D1D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295C1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ED40" w14:textId="77777777" w:rsidR="00B001A9" w:rsidRDefault="00B001A9">
            <w:r>
              <w:rPr>
                <w:sz w:val="16"/>
                <w:szCs w:val="16"/>
              </w:rPr>
              <w:t>4.3.1.1.2.2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056572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4F584C2E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9AF79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D92C5" w14:textId="77777777" w:rsidR="00B001A9" w:rsidRDefault="00B001A9">
            <w:r>
              <w:rPr>
                <w:sz w:val="16"/>
                <w:szCs w:val="16"/>
              </w:rPr>
              <w:t>2788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452EC" w14:textId="77777777" w:rsidR="00B001A9" w:rsidRDefault="00B001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E3341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1007A" w14:textId="77777777" w:rsidR="00B001A9" w:rsidRDefault="00B001A9">
            <w:r>
              <w:rPr>
                <w:sz w:val="16"/>
                <w:szCs w:val="16"/>
              </w:rPr>
              <w:t>Addition of test frequency for new 3/4 band EN-DC comb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C4D8C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A5D5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E27F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B27BB" w14:textId="77777777" w:rsidR="00B001A9" w:rsidRDefault="00B001A9">
            <w:r>
              <w:rPr>
                <w:sz w:val="16"/>
                <w:szCs w:val="16"/>
              </w:rPr>
              <w:t>R5-233734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02C0A" w14:textId="77777777" w:rsidR="00B001A9" w:rsidRDefault="00B001A9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6662F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1AD7CB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D53B7F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20A17344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F60C6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03A2A" w14:textId="77777777" w:rsidR="00B001A9" w:rsidRDefault="00B001A9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41383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D292F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1CA71" w14:textId="77777777" w:rsidR="00B001A9" w:rsidRDefault="00B001A9">
            <w:r>
              <w:rPr>
                <w:sz w:val="16"/>
                <w:szCs w:val="16"/>
              </w:rPr>
              <w:t>Introduction of CA_n28A-n78A for physical layer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006C7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0BCD5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92E97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3052" w14:textId="77777777" w:rsidR="00B001A9" w:rsidRDefault="00B001A9">
            <w:r>
              <w:rPr>
                <w:sz w:val="16"/>
                <w:szCs w:val="16"/>
              </w:rPr>
              <w:t>R5-232108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38EFC" w14:textId="77777777" w:rsidR="00B001A9" w:rsidRDefault="00B001A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1212E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82AE10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5C792D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5EBE0F86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FA8DB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DB964" w14:textId="77777777" w:rsidR="00B001A9" w:rsidRDefault="00B001A9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E1774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6AD29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DC693" w14:textId="77777777" w:rsidR="00B001A9" w:rsidRDefault="00B001A9">
            <w:r>
              <w:rPr>
                <w:sz w:val="16"/>
                <w:szCs w:val="16"/>
              </w:rPr>
              <w:t>Addition of UE capability for new EN-DC comb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7D695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00299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073B6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D592" w14:textId="77777777" w:rsidR="00B001A9" w:rsidRDefault="00B001A9">
            <w:r>
              <w:rPr>
                <w:sz w:val="16"/>
                <w:szCs w:val="16"/>
              </w:rPr>
              <w:t>R5-232363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534AF" w14:textId="77777777" w:rsidR="00B001A9" w:rsidRDefault="00B001A9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2CD9A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67758" w14:textId="77777777" w:rsidR="00B001A9" w:rsidRDefault="00B001A9">
            <w:r>
              <w:rPr>
                <w:sz w:val="16"/>
                <w:szCs w:val="16"/>
              </w:rPr>
              <w:t>A.4.3.2B.2.3.7 and A.4.3.2B.2.3.8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5D421C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001A9" w14:paraId="0B796B57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68256" w14:textId="77777777" w:rsidR="00B001A9" w:rsidRDefault="00B001A9">
            <w:r>
              <w:rPr>
                <w:sz w:val="16"/>
                <w:szCs w:val="16"/>
              </w:rPr>
              <w:lastRenderedPageBreak/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30458" w14:textId="77777777" w:rsidR="00B001A9" w:rsidRDefault="00B001A9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A7B69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D4402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6EAE6" w14:textId="77777777" w:rsidR="00B001A9" w:rsidRDefault="00B001A9">
            <w:r>
              <w:rPr>
                <w:sz w:val="16"/>
                <w:szCs w:val="16"/>
              </w:rPr>
              <w:t>Update 38.508-2 for CA_n2A-n5A and CA_n2A-n48A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E6227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861E2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014A2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47CAA" w14:textId="77777777" w:rsidR="00B001A9" w:rsidRDefault="00B001A9">
            <w:r>
              <w:rPr>
                <w:sz w:val="16"/>
                <w:szCs w:val="16"/>
              </w:rPr>
              <w:t>R5-232624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F8297" w14:textId="77777777" w:rsidR="00B001A9" w:rsidRDefault="00B001A9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1A602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9A7BB0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87C40F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67C4B857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78DB2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3BC22" w14:textId="77777777" w:rsidR="00B001A9" w:rsidRDefault="00B001A9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52F5B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68914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5A7FF" w14:textId="77777777" w:rsidR="00B001A9" w:rsidRDefault="00B001A9">
            <w:r>
              <w:rPr>
                <w:sz w:val="16"/>
                <w:szCs w:val="16"/>
              </w:rPr>
              <w:t>Update of ICS baseline for CA_n3A-n8A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AB27C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E1883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F2EC8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29CA7" w14:textId="77777777" w:rsidR="00B001A9" w:rsidRDefault="00B001A9">
            <w:r>
              <w:rPr>
                <w:sz w:val="16"/>
                <w:szCs w:val="16"/>
              </w:rPr>
              <w:t>R5-232655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07F04" w14:textId="77777777" w:rsidR="00B001A9" w:rsidRDefault="00B001A9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5C02E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A64C5" w14:textId="77777777" w:rsidR="00B001A9" w:rsidRDefault="00B001A9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38E561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1B41095A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0D66C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EA787" w14:textId="77777777" w:rsidR="00B001A9" w:rsidRDefault="00B001A9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CC06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8C949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EDDD1" w14:textId="77777777" w:rsidR="00B001A9" w:rsidRDefault="00B001A9">
            <w:r>
              <w:rPr>
                <w:sz w:val="16"/>
                <w:szCs w:val="16"/>
              </w:rPr>
              <w:t>Addition of CA_n39A-n41A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09522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61D15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67F67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264EB" w14:textId="77777777" w:rsidR="00B001A9" w:rsidRDefault="00B001A9">
            <w:r>
              <w:rPr>
                <w:sz w:val="16"/>
                <w:szCs w:val="16"/>
              </w:rPr>
              <w:t>R5-232793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63E53" w14:textId="77777777" w:rsidR="00B001A9" w:rsidRDefault="00B001A9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1BD68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C3504" w14:textId="77777777" w:rsidR="00B001A9" w:rsidRDefault="00B001A9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BACC6B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57842D69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108B6D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1A43E" w14:textId="77777777" w:rsidR="00B001A9" w:rsidRDefault="00B001A9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6E1F2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6F1D4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84807" w14:textId="77777777" w:rsidR="00B001A9" w:rsidRDefault="00B001A9">
            <w:r>
              <w:rPr>
                <w:sz w:val="16"/>
                <w:szCs w:val="16"/>
              </w:rPr>
              <w:t>Introduction of CA_n5A-n66A and CA_n41A-n66A-n71A.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011AE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31195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66503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DDC70" w14:textId="77777777" w:rsidR="00B001A9" w:rsidRDefault="00B001A9">
            <w:r>
              <w:rPr>
                <w:sz w:val="16"/>
                <w:szCs w:val="16"/>
              </w:rPr>
              <w:t>R5-232875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E7EF2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8D49E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18EE8" w14:textId="77777777" w:rsidR="00B001A9" w:rsidRDefault="00B001A9">
            <w:r>
              <w:rPr>
                <w:sz w:val="16"/>
                <w:szCs w:val="16"/>
              </w:rPr>
              <w:t>A.4.3.2A.4.1,A.4.3.2A.4.2,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444E80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0D588FED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EF5BC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5CDF8" w14:textId="77777777" w:rsidR="00B001A9" w:rsidRDefault="00B001A9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B5E0F" w14:textId="77777777" w:rsidR="00B001A9" w:rsidRDefault="00B001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463C7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4AC93" w14:textId="77777777" w:rsidR="00B001A9" w:rsidRDefault="00B001A9">
            <w:r>
              <w:rPr>
                <w:sz w:val="16"/>
                <w:szCs w:val="16"/>
              </w:rPr>
              <w:t>Update of Table A.4.3.2B.2.3.2-2 and A.4.3.2B.2.3.3-2 for new 3/4 band EN-DC comb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D50BB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EDACB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C74D1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A2BF4" w14:textId="77777777" w:rsidR="00B001A9" w:rsidRDefault="00B001A9">
            <w:r>
              <w:rPr>
                <w:sz w:val="16"/>
                <w:szCs w:val="16"/>
              </w:rPr>
              <w:t>R5-233735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4E1B1" w14:textId="77777777" w:rsidR="00B001A9" w:rsidRDefault="00B001A9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32A06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D02982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D5277B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0218A179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61C7D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B364" w14:textId="77777777" w:rsidR="00B001A9" w:rsidRDefault="00B001A9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1BDD8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025A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00C56" w14:textId="77777777" w:rsidR="00B001A9" w:rsidRDefault="00B001A9">
            <w:r>
              <w:rPr>
                <w:sz w:val="16"/>
                <w:szCs w:val="16"/>
              </w:rPr>
              <w:t>Introduction of MOP test point analysis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630AE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683B7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7CABC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98489" w14:textId="77777777" w:rsidR="00B001A9" w:rsidRDefault="00B001A9">
            <w:r>
              <w:rPr>
                <w:sz w:val="16"/>
                <w:szCs w:val="16"/>
              </w:rPr>
              <w:t>R5-232114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E4785" w14:textId="77777777" w:rsidR="00B001A9" w:rsidRDefault="00B001A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AABA9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282D10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55A145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5A86FBC0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7446D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8B62E" w14:textId="77777777" w:rsidR="00B001A9" w:rsidRDefault="00B001A9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1F677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91635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5ED6F" w14:textId="77777777" w:rsidR="00B001A9" w:rsidRDefault="00B001A9">
            <w:r>
              <w:rPr>
                <w:sz w:val="16"/>
                <w:szCs w:val="16"/>
              </w:rPr>
              <w:t>Introduction of spurious emission TP analysis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290AB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4C5B1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0DB69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E2941" w14:textId="77777777" w:rsidR="00B001A9" w:rsidRDefault="00B001A9">
            <w:r>
              <w:rPr>
                <w:sz w:val="16"/>
                <w:szCs w:val="16"/>
              </w:rPr>
              <w:t>R5-232115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181D8" w14:textId="77777777" w:rsidR="00B001A9" w:rsidRDefault="00B001A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3681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AB03B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A79836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3A7E324E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4CE11" w14:textId="77777777" w:rsidR="00B001A9" w:rsidRDefault="00B001A9">
            <w:r>
              <w:rPr>
                <w:sz w:val="16"/>
                <w:szCs w:val="16"/>
              </w:rPr>
              <w:lastRenderedPageBreak/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2296F" w14:textId="77777777" w:rsidR="00B001A9" w:rsidRDefault="00B001A9"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C5732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A0B22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9D577" w14:textId="77777777" w:rsidR="00B001A9" w:rsidRDefault="00B001A9">
            <w:r>
              <w:rPr>
                <w:sz w:val="16"/>
                <w:szCs w:val="16"/>
              </w:rPr>
              <w:t>Addition of spurious emission TP analysis for CA_n1A-n3A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2653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E1C31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C35B3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5132E" w14:textId="77777777" w:rsidR="00B001A9" w:rsidRDefault="00B001A9">
            <w:r>
              <w:rPr>
                <w:sz w:val="16"/>
                <w:szCs w:val="16"/>
              </w:rPr>
              <w:t>R5-232424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DAEFD" w14:textId="77777777" w:rsidR="00B001A9" w:rsidRDefault="00B001A9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F1399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FBFCE" w14:textId="77777777" w:rsidR="00B001A9" w:rsidRDefault="00B001A9">
            <w:r>
              <w:rPr>
                <w:sz w:val="16"/>
                <w:szCs w:val="16"/>
              </w:rPr>
              <w:t>4.1.3.2 and zip-file attachments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2E18E8" w14:textId="77777777" w:rsidR="00B001A9" w:rsidRDefault="00B001A9">
            <w:r>
              <w:rPr>
                <w:sz w:val="16"/>
                <w:szCs w:val="16"/>
              </w:rPr>
              <w:t xml:space="preserve">TS/TR ... CR ... ; TS 38.521-1 CR 2224, 2225; TS/TR ... CR ... </w:t>
            </w:r>
          </w:p>
        </w:tc>
      </w:tr>
      <w:tr w:rsidR="00B001A9" w14:paraId="72D53685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CB2C1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25679" w14:textId="77777777" w:rsidR="00B001A9" w:rsidRDefault="00B001A9">
            <w:r>
              <w:rPr>
                <w:sz w:val="16"/>
                <w:szCs w:val="16"/>
              </w:rPr>
              <w:t>0766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C6148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CF4C8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7463F" w14:textId="77777777" w:rsidR="00B001A9" w:rsidRDefault="00B001A9">
            <w:r>
              <w:rPr>
                <w:sz w:val="16"/>
                <w:szCs w:val="16"/>
              </w:rPr>
              <w:t>Ref sensitivity TP selection for DC_7A_n66A DC_7A_n77A and DC_66A_n25A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E8B19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AF800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90181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5BC0" w14:textId="77777777" w:rsidR="00B001A9" w:rsidRDefault="00B001A9">
            <w:r>
              <w:rPr>
                <w:sz w:val="16"/>
                <w:szCs w:val="16"/>
              </w:rPr>
              <w:t>R5-232608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B9CD5" w14:textId="77777777" w:rsidR="00B001A9" w:rsidRDefault="00B001A9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C672D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9F1459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DC5C7E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7DF1ABAA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98A1E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4A034" w14:textId="77777777" w:rsidR="00B001A9" w:rsidRDefault="00B001A9"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2B5BF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32579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15891" w14:textId="77777777" w:rsidR="00B001A9" w:rsidRDefault="00B001A9">
            <w:r>
              <w:rPr>
                <w:sz w:val="16"/>
                <w:szCs w:val="16"/>
              </w:rPr>
              <w:t>Addition of reference sensitivity test point analysis for n28A-n77A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F82B4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5E692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B24D7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10F9F" w14:textId="77777777" w:rsidR="00B001A9" w:rsidRDefault="00B001A9">
            <w:r>
              <w:rPr>
                <w:sz w:val="16"/>
                <w:szCs w:val="16"/>
              </w:rPr>
              <w:t>R5-232709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0ED20" w14:textId="77777777" w:rsidR="00B001A9" w:rsidRDefault="00B001A9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5BE76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8ACE8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DF375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6B253228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382A2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74DA8" w14:textId="77777777" w:rsidR="00B001A9" w:rsidRDefault="00B001A9"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AE07A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275E0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0C5C7" w14:textId="77777777" w:rsidR="00B001A9" w:rsidRDefault="00B001A9">
            <w:r>
              <w:rPr>
                <w:sz w:val="16"/>
                <w:szCs w:val="16"/>
              </w:rPr>
              <w:t>Editorial in Table 4.1.3.1-2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02DFF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78A6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E54C5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6C296" w14:textId="77777777" w:rsidR="00B001A9" w:rsidRDefault="00B001A9">
            <w:r>
              <w:rPr>
                <w:sz w:val="16"/>
                <w:szCs w:val="16"/>
              </w:rPr>
              <w:t>R5-232876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D71A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FC0E2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78008" w14:textId="77777777" w:rsidR="00B001A9" w:rsidRDefault="00B001A9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A79C54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0DC9F0D0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21B1A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65D95" w14:textId="77777777" w:rsidR="00B001A9" w:rsidRDefault="00B001A9"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0EC41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44C42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E6739" w14:textId="77777777" w:rsidR="00B001A9" w:rsidRDefault="00B001A9">
            <w:r>
              <w:rPr>
                <w:sz w:val="16"/>
                <w:szCs w:val="16"/>
              </w:rPr>
              <w:t>Addition of CA_n41A-n66A-n71A in sensitivity test case config table.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B0172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36979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38ED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E9A37" w14:textId="77777777" w:rsidR="00B001A9" w:rsidRDefault="00B001A9">
            <w:r>
              <w:rPr>
                <w:sz w:val="16"/>
                <w:szCs w:val="16"/>
              </w:rPr>
              <w:t>R5-232878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EF9B7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E8AC5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E5E44" w14:textId="77777777" w:rsidR="00B001A9" w:rsidRDefault="00B001A9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73211B" w14:textId="77777777" w:rsidR="00B001A9" w:rsidRDefault="00B001A9">
            <w:r>
              <w:rPr>
                <w:sz w:val="16"/>
                <w:szCs w:val="16"/>
              </w:rPr>
              <w:t xml:space="preserve">TS/TR ... CR ...; TS/TR …CR …; TS/TR ... CR ... </w:t>
            </w:r>
          </w:p>
        </w:tc>
      </w:tr>
      <w:tr w:rsidR="00B001A9" w14:paraId="6E768ADB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81389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23C8B" w14:textId="77777777" w:rsidR="00B001A9" w:rsidRDefault="00B001A9">
            <w:r>
              <w:rPr>
                <w:sz w:val="16"/>
                <w:szCs w:val="16"/>
              </w:rPr>
              <w:t>0781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98F2A" w14:textId="77777777" w:rsidR="00B001A9" w:rsidRDefault="00B001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6230A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AF5E0" w14:textId="77777777" w:rsidR="00B001A9" w:rsidRDefault="00B001A9">
            <w:r>
              <w:rPr>
                <w:sz w:val="16"/>
                <w:szCs w:val="16"/>
              </w:rPr>
              <w:t>Correction of test point analysis for CA_n66A-n71A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7518A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FF9B2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ADDFB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2C87D" w14:textId="77777777" w:rsidR="00B001A9" w:rsidRDefault="00B001A9">
            <w:r>
              <w:rPr>
                <w:sz w:val="16"/>
                <w:szCs w:val="16"/>
              </w:rPr>
              <w:t>R5-233530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2493D" w14:textId="77777777" w:rsidR="00B001A9" w:rsidRDefault="00B001A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07D3A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B112A2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48E5F" w14:textId="77777777" w:rsidR="00B001A9" w:rsidRDefault="00B001A9">
            <w:pPr>
              <w:rPr>
                <w:sz w:val="16"/>
                <w:szCs w:val="16"/>
              </w:rPr>
            </w:pPr>
          </w:p>
        </w:tc>
      </w:tr>
    </w:tbl>
    <w:p w14:paraId="54B9E42D" w14:textId="77777777" w:rsidR="00B001A9" w:rsidRDefault="00B001A9" w:rsidP="00B001A9"/>
    <w:p w14:paraId="7A736C7C" w14:textId="77777777" w:rsidR="00B001A9" w:rsidRDefault="00B001A9" w:rsidP="00B001A9"/>
    <w:p w14:paraId="16B7F8DE" w14:textId="77777777" w:rsidR="003424C3" w:rsidRDefault="003424C3" w:rsidP="003424C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lastRenderedPageBreak/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RP-230918</w:t>
      </w:r>
      <w:r>
        <w:rPr>
          <w:b/>
          <w:i/>
          <w:noProof/>
          <w:sz w:val="28"/>
        </w:rPr>
        <w:fldChar w:fldCharType="end"/>
      </w:r>
    </w:p>
    <w:p w14:paraId="2AD30A22" w14:textId="77777777" w:rsidR="003424C3" w:rsidRDefault="003424C3" w:rsidP="003424C3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D3877A4" w14:textId="77777777" w:rsidR="003424C3" w:rsidRDefault="003424C3" w:rsidP="003424C3">
      <w:pPr>
        <w:rPr>
          <w:rFonts w:ascii="Arial" w:hAnsi="Arial" w:cs="Arial"/>
          <w:b/>
          <w:bCs/>
          <w:lang w:val="en-US"/>
        </w:rPr>
      </w:pPr>
    </w:p>
    <w:p w14:paraId="7A52BEBE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36C7C14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2)</w:t>
      </w:r>
      <w:r>
        <w:rPr>
          <w:rFonts w:ascii="Arial" w:hAnsi="Arial" w:cs="Arial"/>
          <w:b/>
          <w:bCs/>
        </w:rPr>
        <w:fldChar w:fldCharType="end"/>
      </w:r>
    </w:p>
    <w:p w14:paraId="03E0EB41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66ADC3E0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40491C" w14:textId="77777777" w:rsidR="003424C3" w:rsidRDefault="003424C3" w:rsidP="003424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417DC1" w14:textId="77777777" w:rsidR="003424C3" w:rsidRDefault="003424C3" w:rsidP="003424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424C3" w14:paraId="07076DCC" w14:textId="77777777" w:rsidTr="003424C3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823300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EB5154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9BE48C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9BB150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EE3DD3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C6B9EB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D74649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B03728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40F52A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0A1B03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BAF1E5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DEB3AF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A03B14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424C3" w14:paraId="3365FC37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BE494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CE7D2" w14:textId="77777777" w:rsidR="003424C3" w:rsidRDefault="003424C3"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625E7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8D4C0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AEAD" w14:textId="77777777" w:rsidR="003424C3" w:rsidRDefault="003424C3">
            <w:r>
              <w:rPr>
                <w:sz w:val="16"/>
                <w:szCs w:val="16"/>
              </w:rPr>
              <w:t>Introduction of Output power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81677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2911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62D73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A70DD" w14:textId="77777777" w:rsidR="003424C3" w:rsidRDefault="003424C3">
            <w:r>
              <w:rPr>
                <w:sz w:val="16"/>
                <w:szCs w:val="16"/>
              </w:rPr>
              <w:t>R5-232109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8B131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275A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B83AC4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36CE9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7ED5261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98E17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CE677" w14:textId="77777777" w:rsidR="003424C3" w:rsidRDefault="003424C3">
            <w:r>
              <w:rPr>
                <w:sz w:val="16"/>
                <w:szCs w:val="16"/>
              </w:rPr>
              <w:t>2191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24278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CA3E7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89224" w14:textId="77777777" w:rsidR="003424C3" w:rsidRDefault="003424C3">
            <w:r>
              <w:rPr>
                <w:sz w:val="16"/>
                <w:szCs w:val="16"/>
              </w:rPr>
              <w:t>Introduction of additional maximum output power reduction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B228E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97341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7845D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D873" w14:textId="77777777" w:rsidR="003424C3" w:rsidRDefault="003424C3">
            <w:r>
              <w:rPr>
                <w:sz w:val="16"/>
                <w:szCs w:val="16"/>
              </w:rPr>
              <w:t>R5-233510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5867F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5A45B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7F1852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D4AC93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F46522F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E2372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2CA97" w14:textId="77777777" w:rsidR="003424C3" w:rsidRDefault="003424C3">
            <w:r>
              <w:rPr>
                <w:sz w:val="16"/>
                <w:szCs w:val="16"/>
              </w:rPr>
              <w:t>2192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2FE90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CAFE2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43537" w14:textId="77777777" w:rsidR="003424C3" w:rsidRDefault="003424C3">
            <w:r>
              <w:rPr>
                <w:sz w:val="16"/>
                <w:szCs w:val="16"/>
              </w:rPr>
              <w:t>Introduction of General spurious emissions test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A36BB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25CCD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F1F82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87B98" w14:textId="77777777" w:rsidR="003424C3" w:rsidRDefault="003424C3">
            <w:r>
              <w:rPr>
                <w:sz w:val="16"/>
                <w:szCs w:val="16"/>
              </w:rPr>
              <w:t>R5-232111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A46FD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250C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16EF5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AA7B3B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3553D2A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BC76A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E0E64" w14:textId="77777777" w:rsidR="003424C3" w:rsidRDefault="003424C3">
            <w:r>
              <w:rPr>
                <w:sz w:val="16"/>
                <w:szCs w:val="16"/>
              </w:rPr>
              <w:t>2193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AE6DA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6E87B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15B65" w14:textId="77777777" w:rsidR="003424C3" w:rsidRDefault="003424C3">
            <w:r>
              <w:rPr>
                <w:sz w:val="16"/>
                <w:szCs w:val="16"/>
              </w:rPr>
              <w:t>Introduction of Spurious emissions for UE co-existence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C320C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8AFA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87E54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332D6" w14:textId="77777777" w:rsidR="003424C3" w:rsidRDefault="003424C3">
            <w:r>
              <w:rPr>
                <w:sz w:val="16"/>
                <w:szCs w:val="16"/>
              </w:rPr>
              <w:t>R5-233511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1F8D0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2F876" w14:textId="77777777" w:rsidR="003424C3" w:rsidRDefault="003424C3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B2A9D9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2AC1A6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6044092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4FFDF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8F87B" w14:textId="77777777" w:rsidR="003424C3" w:rsidRDefault="003424C3">
            <w:r>
              <w:rPr>
                <w:sz w:val="16"/>
                <w:szCs w:val="16"/>
              </w:rPr>
              <w:t>2194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18B3C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73CB6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0E9A2" w14:textId="77777777" w:rsidR="003424C3" w:rsidRDefault="003424C3">
            <w:r>
              <w:rPr>
                <w:sz w:val="16"/>
                <w:szCs w:val="16"/>
              </w:rPr>
              <w:t>Introduction of Spurious emissions for UE co-existence test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FCBA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5DEA1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A891A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A7048" w14:textId="77777777" w:rsidR="003424C3" w:rsidRDefault="003424C3">
            <w:r>
              <w:rPr>
                <w:sz w:val="16"/>
                <w:szCs w:val="16"/>
              </w:rPr>
              <w:t>R5-232113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238B9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6DE63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9E32E4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30DC7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E38CAB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DDA23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633ED" w14:textId="77777777" w:rsidR="003424C3" w:rsidRDefault="003424C3">
            <w:r>
              <w:rPr>
                <w:sz w:val="16"/>
                <w:szCs w:val="16"/>
              </w:rPr>
              <w:t>2197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E250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10163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0323" w14:textId="77777777" w:rsidR="003424C3" w:rsidRDefault="003424C3">
            <w:r>
              <w:rPr>
                <w:sz w:val="16"/>
                <w:szCs w:val="16"/>
              </w:rPr>
              <w:t>Update general spurious emissions for CA_n2A-n77A, CA_n5A-n77A, and CA_n66A-n77A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83D3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054B8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F0177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1E59" w14:textId="77777777" w:rsidR="003424C3" w:rsidRDefault="003424C3">
            <w:r>
              <w:rPr>
                <w:sz w:val="16"/>
                <w:szCs w:val="16"/>
              </w:rPr>
              <w:t>R5-232241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140A8" w14:textId="77777777" w:rsidR="003424C3" w:rsidRDefault="003424C3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A3E7C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B92B" w14:textId="77777777" w:rsidR="003424C3" w:rsidRDefault="003424C3">
            <w:r>
              <w:rPr>
                <w:sz w:val="16"/>
                <w:szCs w:val="16"/>
              </w:rPr>
              <w:t>6.5A.3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1B8136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424C3" w14:paraId="1225C3CD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576A4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55933" w14:textId="77777777" w:rsidR="003424C3" w:rsidRDefault="003424C3">
            <w:r>
              <w:rPr>
                <w:sz w:val="16"/>
                <w:szCs w:val="16"/>
              </w:rPr>
              <w:t>2198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C01D2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EBEB7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73BC2" w14:textId="77777777" w:rsidR="003424C3" w:rsidRDefault="003424C3">
            <w:r>
              <w:rPr>
                <w:sz w:val="16"/>
                <w:szCs w:val="16"/>
              </w:rPr>
              <w:t>Update minimum requirement table for reference sensitivity exceptions and uplink/downlink configurations due to harmonic mixing from a PC3 aggressor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C740A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C996C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68C65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4AF19" w14:textId="77777777" w:rsidR="003424C3" w:rsidRDefault="003424C3">
            <w:r>
              <w:rPr>
                <w:sz w:val="16"/>
                <w:szCs w:val="16"/>
              </w:rPr>
              <w:t>R5-233705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E1299" w14:textId="77777777" w:rsidR="003424C3" w:rsidRDefault="003424C3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C3A1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6E7620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692AC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C646F4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557DA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831DF" w14:textId="77777777" w:rsidR="003424C3" w:rsidRDefault="003424C3">
            <w:r>
              <w:rPr>
                <w:sz w:val="16"/>
                <w:szCs w:val="16"/>
              </w:rPr>
              <w:t>2199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DEC29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9CAEC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A7409" w14:textId="77777777" w:rsidR="003424C3" w:rsidRDefault="003424C3">
            <w:r>
              <w:rPr>
                <w:sz w:val="16"/>
                <w:szCs w:val="16"/>
              </w:rPr>
              <w:t>Update inter-band NR CA PC3 reference sensitivity test configuration and test requirement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4EDE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86D12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D1DE3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058D9" w14:textId="77777777" w:rsidR="003424C3" w:rsidRDefault="003424C3">
            <w:r>
              <w:rPr>
                <w:sz w:val="16"/>
                <w:szCs w:val="16"/>
              </w:rPr>
              <w:t>R5-232243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D25F8" w14:textId="77777777" w:rsidR="003424C3" w:rsidRDefault="003424C3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66A37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85B8FD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16A929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74954D0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DA10D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85AA6" w14:textId="77777777" w:rsidR="003424C3" w:rsidRDefault="003424C3"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A4D7F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BEE02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699A4" w14:textId="77777777" w:rsidR="003424C3" w:rsidRDefault="003424C3">
            <w:r>
              <w:rPr>
                <w:sz w:val="16"/>
                <w:szCs w:val="16"/>
              </w:rPr>
              <w:t>Addition of refsence sensitivity for n28A-n77A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11D65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1660F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53A66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E1294" w14:textId="77777777" w:rsidR="003424C3" w:rsidRDefault="003424C3">
            <w:r>
              <w:rPr>
                <w:sz w:val="16"/>
                <w:szCs w:val="16"/>
              </w:rPr>
              <w:t>R5-232276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B8219" w14:textId="77777777" w:rsidR="003424C3" w:rsidRDefault="003424C3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AB3C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EAF35" w14:textId="77777777" w:rsidR="003424C3" w:rsidRDefault="003424C3">
            <w:r>
              <w:rPr>
                <w:sz w:val="16"/>
                <w:szCs w:val="16"/>
              </w:rPr>
              <w:t>7.3A.0.3, 7.3A.0.4, 7.3A.0.5, 7.3A.1, 7.3A.1_1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74600A" w14:textId="77777777" w:rsidR="003424C3" w:rsidRDefault="003424C3">
            <w:r>
              <w:rPr>
                <w:sz w:val="16"/>
                <w:szCs w:val="16"/>
              </w:rPr>
              <w:t xml:space="preserve">TS/TR ... CR ... ; TR 38.905 CR 0769; TS/TR ... CR ... </w:t>
            </w:r>
          </w:p>
        </w:tc>
      </w:tr>
      <w:tr w:rsidR="003424C3" w14:paraId="138FA93F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B8E6E1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F76B" w14:textId="77777777" w:rsidR="003424C3" w:rsidRDefault="003424C3">
            <w:r>
              <w:rPr>
                <w:sz w:val="16"/>
                <w:szCs w:val="16"/>
              </w:rPr>
              <w:t>2206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987C2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9E6A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38CCE" w14:textId="77777777" w:rsidR="003424C3" w:rsidRDefault="003424C3">
            <w:r>
              <w:rPr>
                <w:sz w:val="16"/>
                <w:szCs w:val="16"/>
              </w:rPr>
              <w:t>Update for CA_n2A-n48A and CA_n2A-n77A combos in section 7.3A.0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B4B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BCB3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0EAC8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BCBA8" w14:textId="77777777" w:rsidR="003424C3" w:rsidRDefault="003424C3">
            <w:r>
              <w:rPr>
                <w:sz w:val="16"/>
                <w:szCs w:val="16"/>
              </w:rPr>
              <w:t>R5-233533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0AD13" w14:textId="77777777" w:rsidR="003424C3" w:rsidRDefault="003424C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C587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BADA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1ABFB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A1BFAFF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C84A5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96E9B" w14:textId="77777777" w:rsidR="003424C3" w:rsidRDefault="003424C3">
            <w:r>
              <w:rPr>
                <w:sz w:val="16"/>
                <w:szCs w:val="16"/>
              </w:rPr>
              <w:t>2207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500C8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BD5A5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FDE60" w14:textId="77777777" w:rsidR="003424C3" w:rsidRDefault="003424C3">
            <w:r>
              <w:rPr>
                <w:sz w:val="16"/>
                <w:szCs w:val="16"/>
              </w:rPr>
              <w:t>Corrections for certain FR1 combos in section 7.3A.1_1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2F50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DB8AB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276C0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27CB0" w14:textId="77777777" w:rsidR="003424C3" w:rsidRDefault="003424C3">
            <w:r>
              <w:rPr>
                <w:sz w:val="16"/>
                <w:szCs w:val="16"/>
              </w:rPr>
              <w:t>R5-232341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5D15" w14:textId="77777777" w:rsidR="003424C3" w:rsidRDefault="003424C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DACB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8E51D" w14:textId="77777777" w:rsidR="003424C3" w:rsidRDefault="003424C3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9A7F8D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424C3" w14:paraId="7D81995E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8DA03" w14:textId="77777777" w:rsidR="003424C3" w:rsidRDefault="003424C3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0629B" w14:textId="77777777" w:rsidR="003424C3" w:rsidRDefault="003424C3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3B305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79113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5399A" w14:textId="77777777" w:rsidR="003424C3" w:rsidRDefault="003424C3">
            <w:r>
              <w:rPr>
                <w:sz w:val="16"/>
                <w:szCs w:val="16"/>
              </w:rPr>
              <w:t>Addition of 7.3A.1 for CA_n1A-n8A and CA_n3A-n8A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FAF86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D74B4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3131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0B412" w14:textId="77777777" w:rsidR="003424C3" w:rsidRDefault="003424C3">
            <w:r>
              <w:rPr>
                <w:sz w:val="16"/>
                <w:szCs w:val="16"/>
              </w:rPr>
              <w:t>R5-232411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8F866" w14:textId="77777777" w:rsidR="003424C3" w:rsidRDefault="003424C3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E1D1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E2856" w14:textId="77777777" w:rsidR="003424C3" w:rsidRDefault="003424C3">
            <w:r>
              <w:rPr>
                <w:sz w:val="16"/>
                <w:szCs w:val="16"/>
              </w:rPr>
              <w:t>7.3A.1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8E3B31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7FF6F7A1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5B1CB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A252" w14:textId="77777777" w:rsidR="003424C3" w:rsidRDefault="003424C3">
            <w:r>
              <w:rPr>
                <w:sz w:val="16"/>
                <w:szCs w:val="16"/>
              </w:rPr>
              <w:t>2224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9FB14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21F8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17D01" w14:textId="77777777" w:rsidR="003424C3" w:rsidRDefault="003424C3">
            <w:r>
              <w:rPr>
                <w:sz w:val="16"/>
                <w:szCs w:val="16"/>
              </w:rPr>
              <w:t>Addition of general spurious emissions for CA_n1A-n3A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50ED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E6B77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D8620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F67EC" w14:textId="77777777" w:rsidR="003424C3" w:rsidRDefault="003424C3">
            <w:r>
              <w:rPr>
                <w:sz w:val="16"/>
                <w:szCs w:val="16"/>
              </w:rPr>
              <w:t>R5-232413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8A9A" w14:textId="77777777" w:rsidR="003424C3" w:rsidRDefault="003424C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BDC76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55C47" w14:textId="77777777" w:rsidR="003424C3" w:rsidRDefault="003424C3">
            <w:r>
              <w:rPr>
                <w:sz w:val="16"/>
                <w:szCs w:val="16"/>
              </w:rPr>
              <w:t>6.5A.3.1.1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41FF95" w14:textId="77777777" w:rsidR="003424C3" w:rsidRDefault="003424C3">
            <w:r>
              <w:rPr>
                <w:sz w:val="16"/>
                <w:szCs w:val="16"/>
              </w:rPr>
              <w:t xml:space="preserve">TS/TR ... CR ... ; TR38.905, CR0763; TS/TR ... CR ... </w:t>
            </w:r>
          </w:p>
        </w:tc>
      </w:tr>
      <w:tr w:rsidR="003424C3" w14:paraId="37116734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C91C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E0720" w14:textId="77777777" w:rsidR="003424C3" w:rsidRDefault="003424C3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02D6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D85AA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D8DE6" w14:textId="77777777" w:rsidR="003424C3" w:rsidRDefault="003424C3">
            <w:r>
              <w:rPr>
                <w:sz w:val="16"/>
                <w:szCs w:val="16"/>
              </w:rPr>
              <w:t>Addition of Spurious emissions for UE co-existence for CA_n1A-n3A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95A7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F6922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10D27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255CD" w14:textId="77777777" w:rsidR="003424C3" w:rsidRDefault="003424C3">
            <w:r>
              <w:rPr>
                <w:sz w:val="16"/>
                <w:szCs w:val="16"/>
              </w:rPr>
              <w:t>R5-232414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8200" w14:textId="77777777" w:rsidR="003424C3" w:rsidRDefault="003424C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1FC6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C3941" w14:textId="77777777" w:rsidR="003424C3" w:rsidRDefault="003424C3">
            <w:r>
              <w:rPr>
                <w:sz w:val="16"/>
                <w:szCs w:val="16"/>
              </w:rPr>
              <w:t>6.5A.3.2.0  6.5A.3.2.1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9D63FB" w14:textId="77777777" w:rsidR="003424C3" w:rsidRDefault="003424C3">
            <w:r>
              <w:rPr>
                <w:sz w:val="16"/>
                <w:szCs w:val="16"/>
              </w:rPr>
              <w:t xml:space="preserve">TS/TR ... CR ... ; TR38.905, CR0763 ; TS/TR ... CR ... </w:t>
            </w:r>
          </w:p>
        </w:tc>
      </w:tr>
      <w:tr w:rsidR="003424C3" w14:paraId="3EE023D0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1199F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0B988" w14:textId="77777777" w:rsidR="003424C3" w:rsidRDefault="003424C3"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A8F44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6FD19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84FF2" w14:textId="77777777" w:rsidR="003424C3" w:rsidRDefault="003424C3">
            <w:r>
              <w:rPr>
                <w:sz w:val="16"/>
                <w:szCs w:val="16"/>
              </w:rPr>
              <w:t>Correction UL RB configuration for CA_n1-n3-n78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FC2AA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BE61A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72DF8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B3141" w14:textId="77777777" w:rsidR="003424C3" w:rsidRDefault="003424C3">
            <w:r>
              <w:rPr>
                <w:sz w:val="16"/>
                <w:szCs w:val="16"/>
              </w:rPr>
              <w:t>R5-233706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D39E5" w14:textId="77777777" w:rsidR="003424C3" w:rsidRDefault="003424C3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2D14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31E0F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4DEB1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C9F112C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AB19D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C9FB6" w14:textId="77777777" w:rsidR="003424C3" w:rsidRDefault="003424C3">
            <w:r>
              <w:rPr>
                <w:sz w:val="16"/>
                <w:szCs w:val="16"/>
              </w:rPr>
              <w:t>2235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7F47D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B447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F4A85" w14:textId="77777777" w:rsidR="003424C3" w:rsidRDefault="003424C3">
            <w:r>
              <w:rPr>
                <w:sz w:val="16"/>
                <w:szCs w:val="16"/>
              </w:rPr>
              <w:t>Update 6.2A.4.0.2.3 for CA_n2A-n5A and CA_n2A-n48A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ACBB9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65858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7DD2A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C931D" w14:textId="77777777" w:rsidR="003424C3" w:rsidRDefault="003424C3">
            <w:r>
              <w:rPr>
                <w:sz w:val="16"/>
                <w:szCs w:val="16"/>
              </w:rPr>
              <w:t>R5-232625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486F0" w14:textId="77777777" w:rsidR="003424C3" w:rsidRDefault="003424C3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9A95C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031826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228AB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5D23C59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291F0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56C92" w14:textId="77777777" w:rsidR="003424C3" w:rsidRDefault="003424C3">
            <w:r>
              <w:rPr>
                <w:sz w:val="16"/>
                <w:szCs w:val="16"/>
              </w:rPr>
              <w:t>2259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2E259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24AD9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E2A7E" w14:textId="77777777" w:rsidR="003424C3" w:rsidRDefault="003424C3">
            <w:r>
              <w:rPr>
                <w:sz w:val="16"/>
                <w:szCs w:val="16"/>
              </w:rPr>
              <w:t>Update of delta TIB,c for CA_n39A-n41A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0FE71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DE04A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222F1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349E5" w14:textId="77777777" w:rsidR="003424C3" w:rsidRDefault="003424C3">
            <w:r>
              <w:rPr>
                <w:sz w:val="16"/>
                <w:szCs w:val="16"/>
              </w:rPr>
              <w:t>R5-232791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6C7EF" w14:textId="77777777" w:rsidR="003424C3" w:rsidRDefault="003424C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0EB79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65E05" w14:textId="77777777" w:rsidR="003424C3" w:rsidRDefault="003424C3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01B039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51763130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1DA4E" w14:textId="77777777" w:rsidR="003424C3" w:rsidRDefault="003424C3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0C71D" w14:textId="77777777" w:rsidR="003424C3" w:rsidRDefault="003424C3">
            <w:r>
              <w:rPr>
                <w:sz w:val="16"/>
                <w:szCs w:val="16"/>
              </w:rPr>
              <w:t>2260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38924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0E93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0CE16" w14:textId="77777777" w:rsidR="003424C3" w:rsidRDefault="003424C3">
            <w:r>
              <w:rPr>
                <w:sz w:val="16"/>
                <w:szCs w:val="16"/>
              </w:rPr>
              <w:t>Update of delta RIB,c for CA_n39A-n41A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EDE4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35F01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08F31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21EDF" w14:textId="77777777" w:rsidR="003424C3" w:rsidRDefault="003424C3">
            <w:r>
              <w:rPr>
                <w:sz w:val="16"/>
                <w:szCs w:val="16"/>
              </w:rPr>
              <w:t>R5-232792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72334" w14:textId="77777777" w:rsidR="003424C3" w:rsidRDefault="003424C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E8C1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FF330" w14:textId="77777777" w:rsidR="003424C3" w:rsidRDefault="003424C3">
            <w:r>
              <w:rPr>
                <w:sz w:val="16"/>
                <w:szCs w:val="16"/>
              </w:rPr>
              <w:t>7.3A.0.3.2.1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716D2E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0024EEB9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9D01C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19B90" w14:textId="77777777" w:rsidR="003424C3" w:rsidRDefault="003424C3">
            <w:r>
              <w:rPr>
                <w:sz w:val="16"/>
                <w:szCs w:val="16"/>
              </w:rPr>
              <w:t>2267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9B18A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CC6E2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6BE71" w14:textId="77777777" w:rsidR="003424C3" w:rsidRDefault="003424C3">
            <w:r>
              <w:rPr>
                <w:sz w:val="16"/>
                <w:szCs w:val="16"/>
              </w:rPr>
              <w:t>Editorial changes in Table 7.3A.1.5-1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4D614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5C616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D078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73942" w14:textId="77777777" w:rsidR="003424C3" w:rsidRDefault="003424C3">
            <w:r>
              <w:rPr>
                <w:sz w:val="16"/>
                <w:szCs w:val="16"/>
              </w:rPr>
              <w:t>R5-233534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C8A0B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8A58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23A15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1AE089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0C78272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6D87F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C36D5" w14:textId="77777777" w:rsidR="003424C3" w:rsidRDefault="003424C3">
            <w:r>
              <w:rPr>
                <w:sz w:val="16"/>
                <w:szCs w:val="16"/>
              </w:rPr>
              <w:t>2268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8888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AC9D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C965" w14:textId="77777777" w:rsidR="003424C3" w:rsidRDefault="003424C3">
            <w:r>
              <w:rPr>
                <w:sz w:val="16"/>
                <w:szCs w:val="16"/>
              </w:rPr>
              <w:t>Correction of delta RIB,c ,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EF0AC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3CD2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31741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005A3" w14:textId="77777777" w:rsidR="003424C3" w:rsidRDefault="003424C3">
            <w:r>
              <w:rPr>
                <w:sz w:val="16"/>
                <w:szCs w:val="16"/>
              </w:rPr>
              <w:t>R5-232874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4FCB5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F71F6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3CBC6" w14:textId="77777777" w:rsidR="003424C3" w:rsidRDefault="003424C3">
            <w:r>
              <w:rPr>
                <w:sz w:val="16"/>
                <w:szCs w:val="16"/>
              </w:rPr>
              <w:t>7.3A.0.3.2.1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D49DD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31C8C064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41D1D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DC93D" w14:textId="77777777" w:rsidR="003424C3" w:rsidRDefault="003424C3">
            <w:r>
              <w:rPr>
                <w:sz w:val="16"/>
                <w:szCs w:val="16"/>
              </w:rPr>
              <w:t>2269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EB9E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51105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ADA24" w14:textId="77777777" w:rsidR="003424C3" w:rsidRDefault="003424C3">
            <w:r>
              <w:rPr>
                <w:sz w:val="16"/>
                <w:szCs w:val="16"/>
              </w:rPr>
              <w:t>Addition of Delta RIB,c for CA_n41A-n66A-n71A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F4B14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01A5B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FD19A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8D1CC" w14:textId="77777777" w:rsidR="003424C3" w:rsidRDefault="003424C3">
            <w:r>
              <w:rPr>
                <w:sz w:val="16"/>
                <w:szCs w:val="16"/>
              </w:rPr>
              <w:t>R5-232879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53235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416D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BF131" w14:textId="77777777" w:rsidR="003424C3" w:rsidRDefault="003424C3">
            <w:r>
              <w:rPr>
                <w:sz w:val="16"/>
                <w:szCs w:val="16"/>
              </w:rPr>
              <w:t>7.3A.0.3.2.3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30D785" w14:textId="77777777" w:rsidR="003424C3" w:rsidRDefault="003424C3">
            <w:r>
              <w:rPr>
                <w:sz w:val="16"/>
                <w:szCs w:val="16"/>
              </w:rPr>
              <w:t xml:space="preserve">TS/TR ... CR ...; TS/TR 38.905 CR 0695; TS/TR ... CR ... </w:t>
            </w:r>
          </w:p>
        </w:tc>
      </w:tr>
      <w:tr w:rsidR="003424C3" w14:paraId="6600EF08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98335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B8204" w14:textId="77777777" w:rsidR="003424C3" w:rsidRDefault="003424C3">
            <w:r>
              <w:rPr>
                <w:sz w:val="16"/>
                <w:szCs w:val="16"/>
              </w:rPr>
              <w:t>2270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78D5F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75F03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4C657" w14:textId="77777777" w:rsidR="003424C3" w:rsidRDefault="003424C3">
            <w:r>
              <w:rPr>
                <w:sz w:val="16"/>
                <w:szCs w:val="16"/>
              </w:rPr>
              <w:t>Addition of CA_n41A-n66A-n71A in Table 7.3A.2.5-1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9BFB1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B92BC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9214C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F22C5" w14:textId="77777777" w:rsidR="003424C3" w:rsidRDefault="003424C3">
            <w:r>
              <w:rPr>
                <w:sz w:val="16"/>
                <w:szCs w:val="16"/>
              </w:rPr>
              <w:t>R5-232880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5C851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2A2B8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937C6" w14:textId="77777777" w:rsidR="003424C3" w:rsidRDefault="003424C3">
            <w:r>
              <w:rPr>
                <w:sz w:val="16"/>
                <w:szCs w:val="16"/>
              </w:rPr>
              <w:t>7.3A.2.5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0D72FB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0673970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EFCD1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5C1E2" w14:textId="77777777" w:rsidR="003424C3" w:rsidRDefault="003424C3">
            <w:r>
              <w:rPr>
                <w:sz w:val="16"/>
                <w:szCs w:val="16"/>
              </w:rPr>
              <w:t>2299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BBA6B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B6101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53DCD" w14:textId="77777777" w:rsidR="003424C3" w:rsidRDefault="003424C3">
            <w:r>
              <w:rPr>
                <w:sz w:val="16"/>
                <w:szCs w:val="16"/>
              </w:rPr>
              <w:t>Correction for CA_n66A-n71A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0C488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04DD4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68F3E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2041C" w14:textId="77777777" w:rsidR="003424C3" w:rsidRDefault="003424C3">
            <w:r>
              <w:rPr>
                <w:sz w:val="16"/>
                <w:szCs w:val="16"/>
              </w:rPr>
              <w:t>R5-233532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45DB1" w14:textId="77777777" w:rsidR="003424C3" w:rsidRDefault="003424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B3FFD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2D44F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4796DD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7A4F328B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56286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18201" w14:textId="77777777" w:rsidR="003424C3" w:rsidRDefault="003424C3">
            <w:r>
              <w:rPr>
                <w:sz w:val="16"/>
                <w:szCs w:val="16"/>
              </w:rPr>
              <w:t>2312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5133E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FF1D1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C980F" w14:textId="77777777" w:rsidR="003424C3" w:rsidRDefault="003424C3">
            <w:r>
              <w:rPr>
                <w:sz w:val="16"/>
                <w:szCs w:val="16"/>
              </w:rPr>
              <w:t>General updates of clause 5 for R16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25154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6C57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336E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ECA26" w14:textId="77777777" w:rsidR="003424C3" w:rsidRDefault="003424C3">
            <w:r>
              <w:rPr>
                <w:sz w:val="16"/>
                <w:szCs w:val="16"/>
              </w:rPr>
              <w:t>R5-233555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DDDD6" w14:textId="77777777" w:rsidR="003424C3" w:rsidRDefault="003424C3">
            <w:r>
              <w:rPr>
                <w:sz w:val="16"/>
                <w:szCs w:val="16"/>
              </w:rPr>
              <w:t xml:space="preserve">CU Digital Technology, </w:t>
            </w:r>
            <w:r>
              <w:rPr>
                <w:sz w:val="16"/>
                <w:szCs w:val="16"/>
              </w:rPr>
              <w:lastRenderedPageBreak/>
              <w:t>Ericsson, CMCC, Rohde&amp;Schwarz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41FE7" w14:textId="77777777" w:rsidR="003424C3" w:rsidRDefault="003424C3">
            <w:r>
              <w:rPr>
                <w:sz w:val="16"/>
                <w:szCs w:val="16"/>
              </w:rPr>
              <w:lastRenderedPageBreak/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8AD7F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64AD0A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7228B4AE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2FD80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3ECD8" w14:textId="77777777" w:rsidR="003424C3" w:rsidRDefault="003424C3">
            <w:r>
              <w:rPr>
                <w:sz w:val="16"/>
                <w:szCs w:val="16"/>
              </w:rPr>
              <w:t>1599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1F009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273B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F1E23" w14:textId="77777777" w:rsidR="003424C3" w:rsidRDefault="003424C3">
            <w:r>
              <w:rPr>
                <w:sz w:val="16"/>
                <w:szCs w:val="16"/>
              </w:rPr>
              <w:t>Addition of new CADC MOP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3DD96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8982A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24079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04B28" w14:textId="77777777" w:rsidR="003424C3" w:rsidRDefault="003424C3">
            <w:r>
              <w:rPr>
                <w:sz w:val="16"/>
                <w:szCs w:val="16"/>
              </w:rPr>
              <w:t>R5-233563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01844" w14:textId="77777777" w:rsidR="003424C3" w:rsidRDefault="003424C3">
            <w:r>
              <w:rPr>
                <w:sz w:val="16"/>
                <w:szCs w:val="16"/>
              </w:rPr>
              <w:t>Intertek, 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FE7A1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6002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0AAE3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035C70E3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87ED5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68287" w14:textId="77777777" w:rsidR="003424C3" w:rsidRDefault="003424C3">
            <w:r>
              <w:rPr>
                <w:sz w:val="16"/>
                <w:szCs w:val="16"/>
              </w:rPr>
              <w:t>1600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A4405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03887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55C2D" w14:textId="77777777" w:rsidR="003424C3" w:rsidRDefault="003424C3">
            <w:r>
              <w:rPr>
                <w:sz w:val="16"/>
                <w:szCs w:val="16"/>
              </w:rPr>
              <w:t>Addition of new CADC TC 6.3B.3.4_1.1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DE89E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1A6B4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50ECD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585EC" w14:textId="77777777" w:rsidR="003424C3" w:rsidRDefault="003424C3">
            <w:r>
              <w:rPr>
                <w:sz w:val="16"/>
                <w:szCs w:val="16"/>
              </w:rPr>
              <w:t>R5-233564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F7219" w14:textId="77777777" w:rsidR="003424C3" w:rsidRDefault="003424C3">
            <w:r>
              <w:rPr>
                <w:sz w:val="16"/>
                <w:szCs w:val="16"/>
              </w:rPr>
              <w:t>Intertek, 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8E7D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4381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E8C1B8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60E8CD1B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35B0E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8F077" w14:textId="77777777" w:rsidR="003424C3" w:rsidRDefault="003424C3">
            <w:r>
              <w:rPr>
                <w:sz w:val="16"/>
                <w:szCs w:val="16"/>
              </w:rPr>
              <w:t>1603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DF0E8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FA86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D6DFC" w14:textId="77777777" w:rsidR="003424C3" w:rsidRDefault="003424C3">
            <w:r>
              <w:rPr>
                <w:sz w:val="16"/>
                <w:szCs w:val="16"/>
              </w:rPr>
              <w:t>Update Ref sense for DC_7A_n66A DC_7A_n71A DC_7A_n77A and DC_66A_n25A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1374A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2C417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94E4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D65F9" w14:textId="77777777" w:rsidR="003424C3" w:rsidRDefault="003424C3">
            <w:r>
              <w:rPr>
                <w:sz w:val="16"/>
                <w:szCs w:val="16"/>
              </w:rPr>
              <w:t>R5-232609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B156" w14:textId="77777777" w:rsidR="003424C3" w:rsidRDefault="003424C3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90CB4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934C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5A728A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6F73008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16EC1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2DC2C" w14:textId="77777777" w:rsidR="003424C3" w:rsidRDefault="003424C3">
            <w:r>
              <w:rPr>
                <w:sz w:val="16"/>
                <w:szCs w:val="16"/>
              </w:rPr>
              <w:t>1617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559B3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F2070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C3EA2" w14:textId="77777777" w:rsidR="003424C3" w:rsidRDefault="003424C3">
            <w:r>
              <w:rPr>
                <w:sz w:val="16"/>
                <w:szCs w:val="16"/>
              </w:rPr>
              <w:t>Update 7.3B.3.3.1 for R16 DC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B8D7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DF18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8B5C4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21099" w14:textId="77777777" w:rsidR="003424C3" w:rsidRDefault="003424C3">
            <w:r>
              <w:rPr>
                <w:sz w:val="16"/>
                <w:szCs w:val="16"/>
              </w:rPr>
              <w:t>R5-233157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382BE" w14:textId="77777777" w:rsidR="003424C3" w:rsidRDefault="003424C3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B7F9A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B02DA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B918BF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BBAC2C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A51D0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16729" w14:textId="77777777" w:rsidR="003424C3" w:rsidRDefault="003424C3">
            <w:r>
              <w:rPr>
                <w:sz w:val="16"/>
                <w:szCs w:val="16"/>
              </w:rPr>
              <w:t>1621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F7E7C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45F26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2F145" w14:textId="77777777" w:rsidR="003424C3" w:rsidRDefault="003424C3">
            <w:r>
              <w:rPr>
                <w:sz w:val="16"/>
                <w:szCs w:val="16"/>
              </w:rPr>
              <w:t>Update to R16 Configuration for 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ED44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3B849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19D57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DDDC2" w14:textId="77777777" w:rsidR="003424C3" w:rsidRDefault="003424C3">
            <w:r>
              <w:rPr>
                <w:sz w:val="16"/>
                <w:szCs w:val="16"/>
              </w:rPr>
              <w:t>R5-233183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3C6E" w14:textId="77777777" w:rsidR="003424C3" w:rsidRDefault="003424C3">
            <w:r>
              <w:rPr>
                <w:sz w:val="16"/>
                <w:szCs w:val="16"/>
              </w:rPr>
              <w:t>Bureau Veritas ADT, KDDI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849D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48228" w14:textId="77777777" w:rsidR="003424C3" w:rsidRDefault="003424C3">
            <w:r>
              <w:rPr>
                <w:sz w:val="16"/>
                <w:szCs w:val="16"/>
              </w:rPr>
              <w:t>5.5B.5.2, 5.5B.5.3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D23150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08203EA1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EF161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F1312" w14:textId="77777777" w:rsidR="003424C3" w:rsidRDefault="003424C3">
            <w:r>
              <w:rPr>
                <w:sz w:val="16"/>
                <w:szCs w:val="16"/>
              </w:rPr>
              <w:t>1625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B648B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CFB85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9DAAF" w14:textId="77777777" w:rsidR="003424C3" w:rsidRDefault="003424C3">
            <w:r>
              <w:rPr>
                <w:sz w:val="16"/>
                <w:szCs w:val="16"/>
              </w:rPr>
              <w:t>Corrections on test requirements for MSD due to dual uplink for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3C59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2F4D3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74254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87E23" w14:textId="77777777" w:rsidR="003424C3" w:rsidRDefault="003424C3">
            <w:r>
              <w:rPr>
                <w:sz w:val="16"/>
                <w:szCs w:val="16"/>
              </w:rPr>
              <w:t>R5-233576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BD497" w14:textId="77777777" w:rsidR="003424C3" w:rsidRDefault="003424C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7707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321CE8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8BD968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26116D64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F63C7" w14:textId="77777777" w:rsidR="003424C3" w:rsidRDefault="003424C3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3B975" w14:textId="77777777" w:rsidR="003424C3" w:rsidRDefault="003424C3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EBA7C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4FFFC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D57AF" w14:textId="77777777" w:rsidR="003424C3" w:rsidRDefault="003424C3"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9DF92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2956B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AF840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26293" w14:textId="77777777" w:rsidR="003424C3" w:rsidRDefault="003424C3">
            <w:r>
              <w:rPr>
                <w:sz w:val="16"/>
                <w:szCs w:val="16"/>
              </w:rPr>
              <w:t>R5-233736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C8B81" w14:textId="77777777" w:rsidR="003424C3" w:rsidRDefault="003424C3">
            <w:r>
              <w:rPr>
                <w:sz w:val="16"/>
                <w:szCs w:val="16"/>
              </w:rPr>
              <w:t>CMCC, Intertek, Rohde&amp;Schwarz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08F2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6FD8D4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DE0FD0" w14:textId="77777777" w:rsidR="003424C3" w:rsidRDefault="003424C3">
            <w:pPr>
              <w:rPr>
                <w:sz w:val="16"/>
                <w:szCs w:val="16"/>
              </w:rPr>
            </w:pPr>
          </w:p>
        </w:tc>
      </w:tr>
    </w:tbl>
    <w:p w14:paraId="059E4C1B" w14:textId="77777777" w:rsidR="003424C3" w:rsidRDefault="003424C3" w:rsidP="003424C3"/>
    <w:p w14:paraId="24DA52D2" w14:textId="77777777" w:rsidR="003424C3" w:rsidRDefault="003424C3" w:rsidP="003424C3"/>
    <w:p w14:paraId="1E793D82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RP-230919</w:t>
      </w:r>
      <w:r>
        <w:rPr>
          <w:b/>
          <w:i/>
          <w:noProof/>
          <w:sz w:val="28"/>
        </w:rPr>
        <w:fldChar w:fldCharType="end"/>
      </w:r>
    </w:p>
    <w:p w14:paraId="2C39571B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2ECF6719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65B2FE13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ECA107F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48E799B3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p w14:paraId="78003F64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C8CD797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3783DE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54641082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CA7E1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550DA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F9BED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1A617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1B0B7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94D01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00E59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74B1C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D472D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4746D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75E65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13A7C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191C6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1AC8B8E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A2AC3" w14:textId="77777777" w:rsidR="001956B2" w:rsidRDefault="001956B2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74505" w14:textId="77777777" w:rsidR="001956B2" w:rsidRDefault="001956B2">
            <w:r>
              <w:rPr>
                <w:sz w:val="16"/>
                <w:szCs w:val="16"/>
              </w:rPr>
              <w:t>2799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FA3E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00C5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6589E" w14:textId="77777777" w:rsidR="001956B2" w:rsidRDefault="001956B2">
            <w:r>
              <w:rPr>
                <w:sz w:val="16"/>
                <w:szCs w:val="16"/>
              </w:rPr>
              <w:t>Adding uplink CA test frequencies for CA_n77(2A)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29EA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C82CC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28CB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C7888" w14:textId="77777777" w:rsidR="001956B2" w:rsidRDefault="001956B2">
            <w:r>
              <w:rPr>
                <w:sz w:val="16"/>
                <w:szCs w:val="16"/>
              </w:rPr>
              <w:t>R5-233091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8DA84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3BD05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0BBD" w14:textId="77777777" w:rsidR="001956B2" w:rsidRDefault="001956B2">
            <w:r>
              <w:rPr>
                <w:sz w:val="16"/>
                <w:szCs w:val="16"/>
              </w:rPr>
              <w:t>4.3.1.1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E9F780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536E4E72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B2441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AA862" w14:textId="77777777" w:rsidR="001956B2" w:rsidRDefault="001956B2">
            <w:r>
              <w:rPr>
                <w:sz w:val="16"/>
                <w:szCs w:val="16"/>
              </w:rPr>
              <w:t>2293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A781C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ED96F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85C8E" w14:textId="77777777" w:rsidR="001956B2" w:rsidRDefault="001956B2">
            <w:r>
              <w:rPr>
                <w:sz w:val="16"/>
                <w:szCs w:val="16"/>
              </w:rPr>
              <w:t>Correction to test frequency description for intra-band UL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3764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D283B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D403D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65813" w14:textId="77777777" w:rsidR="001956B2" w:rsidRDefault="001956B2">
            <w:r>
              <w:rPr>
                <w:sz w:val="16"/>
                <w:szCs w:val="16"/>
              </w:rPr>
              <w:t>R5-233092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DAAAA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92CD3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9782A" w14:textId="77777777" w:rsidR="001956B2" w:rsidRDefault="001956B2">
            <w:r>
              <w:rPr>
                <w:sz w:val="16"/>
                <w:szCs w:val="16"/>
              </w:rPr>
              <w:t>6.2A.2.1, 6.3A.4.1.1, 6.3A.4.2.1, 6.3A.4.3.1, 6.5A.1.1, 6.5A.2.2.1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C3B11C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356B34B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44BFF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454A6" w14:textId="77777777" w:rsidR="001956B2" w:rsidRDefault="001956B2">
            <w:r>
              <w:rPr>
                <w:sz w:val="16"/>
                <w:szCs w:val="16"/>
              </w:rPr>
              <w:t>2294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02411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4901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9B6FA" w14:textId="77777777" w:rsidR="001956B2" w:rsidRDefault="001956B2">
            <w:r>
              <w:rPr>
                <w:sz w:val="16"/>
                <w:szCs w:val="16"/>
              </w:rPr>
              <w:t>Updating Transmit ON/OFF time mask for CA for intra-band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D53C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3297E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BB5D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AF41B" w14:textId="77777777" w:rsidR="001956B2" w:rsidRDefault="001956B2">
            <w:r>
              <w:rPr>
                <w:sz w:val="16"/>
                <w:szCs w:val="16"/>
              </w:rPr>
              <w:t>R5-233515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3A034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5B00D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BFAF4D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4E8E0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043CB0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F686" w14:textId="77777777" w:rsidR="001956B2" w:rsidRDefault="001956B2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647F3" w14:textId="77777777" w:rsidR="001956B2" w:rsidRDefault="001956B2">
            <w:r>
              <w:rPr>
                <w:sz w:val="16"/>
                <w:szCs w:val="16"/>
              </w:rPr>
              <w:t>2310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303E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896F9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485D4" w14:textId="77777777" w:rsidR="001956B2" w:rsidRDefault="001956B2">
            <w:r>
              <w:rPr>
                <w:sz w:val="16"/>
                <w:szCs w:val="16"/>
              </w:rPr>
              <w:t>Clarification of UL Tx Switching in SA RF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EF8C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A86D7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3C7E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82AE0" w14:textId="77777777" w:rsidR="001956B2" w:rsidRDefault="001956B2">
            <w:r>
              <w:rPr>
                <w:sz w:val="16"/>
                <w:szCs w:val="16"/>
              </w:rPr>
              <w:t>R5-233236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1C44A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440D3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B78E88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E3D3DE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8E9C4B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0D483" w14:textId="77777777" w:rsidR="001956B2" w:rsidRDefault="001956B2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580EE" w14:textId="77777777" w:rsidR="001956B2" w:rsidRDefault="001956B2"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FEE0B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C160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6ECE1" w14:textId="77777777" w:rsidR="001956B2" w:rsidRDefault="001956B2">
            <w:r>
              <w:rPr>
                <w:sz w:val="16"/>
                <w:szCs w:val="16"/>
              </w:rPr>
              <w:t>Updating TP analysis for Transmit ON/OFF time mask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A4CD4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239BB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D972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D3D76" w14:textId="77777777" w:rsidR="001956B2" w:rsidRDefault="001956B2">
            <w:r>
              <w:rPr>
                <w:sz w:val="16"/>
                <w:szCs w:val="16"/>
              </w:rPr>
              <w:t>R5-233094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C6D6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DA08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43A07" w14:textId="77777777" w:rsidR="001956B2" w:rsidRDefault="001956B2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72DF35" w14:textId="77777777" w:rsidR="001956B2" w:rsidRDefault="001956B2">
            <w:r>
              <w:rPr>
                <w:sz w:val="16"/>
                <w:szCs w:val="16"/>
              </w:rPr>
              <w:t xml:space="preserve">TS/TR ... CR ... ; TS 38.521-1 CR 2294 ; TS/TR ... CR ... </w:t>
            </w:r>
          </w:p>
        </w:tc>
      </w:tr>
    </w:tbl>
    <w:p w14:paraId="3B2CF08F" w14:textId="77777777" w:rsidR="001956B2" w:rsidRDefault="001956B2" w:rsidP="001956B2"/>
    <w:p w14:paraId="46156176" w14:textId="77777777" w:rsidR="001956B2" w:rsidRDefault="001956B2" w:rsidP="001956B2"/>
    <w:p w14:paraId="4E4A399A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RP-230920</w:t>
      </w:r>
      <w:r>
        <w:rPr>
          <w:b/>
          <w:i/>
          <w:noProof/>
          <w:sz w:val="28"/>
        </w:rPr>
        <w:fldChar w:fldCharType="end"/>
      </w:r>
    </w:p>
    <w:p w14:paraId="1090A124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7828D8A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067CA819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7498D10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5BB591AD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5FA28538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8DD9A58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771C79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47C9703B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8C4D8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884D9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15E0F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6348D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EC21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98BF9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FB494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378D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102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0E8354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D0E0D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E823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E5E68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6CBE012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36133" w14:textId="77777777" w:rsidR="001956B2" w:rsidRDefault="001956B2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4AC3B" w14:textId="77777777" w:rsidR="001956B2" w:rsidRDefault="001956B2">
            <w:r>
              <w:rPr>
                <w:sz w:val="16"/>
                <w:szCs w:val="16"/>
              </w:rPr>
              <w:t>2767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030F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281C3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90B7A" w14:textId="77777777" w:rsidR="001956B2" w:rsidRDefault="001956B2">
            <w:r>
              <w:rPr>
                <w:sz w:val="16"/>
                <w:szCs w:val="16"/>
              </w:rPr>
              <w:t>Correction to RRC IEs for NR sidelink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A27E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9A7ED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C1539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71BA6" w14:textId="77777777" w:rsidR="001956B2" w:rsidRDefault="001956B2">
            <w:r>
              <w:rPr>
                <w:sz w:val="16"/>
                <w:szCs w:val="16"/>
              </w:rPr>
              <w:t>R5-232576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C9761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8498A" w14:textId="77777777" w:rsidR="001956B2" w:rsidRDefault="001956B2">
            <w:r>
              <w:rPr>
                <w:sz w:val="16"/>
                <w:szCs w:val="16"/>
              </w:rPr>
              <w:t>5G_V2X_NRSL_eV2XAR</w:t>
            </w:r>
            <w:r>
              <w:rPr>
                <w:sz w:val="16"/>
                <w:szCs w:val="16"/>
              </w:rPr>
              <w:lastRenderedPageBreak/>
              <w:t>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A2326" w14:textId="77777777" w:rsidR="001956B2" w:rsidRDefault="001956B2">
            <w:r>
              <w:rPr>
                <w:sz w:val="16"/>
                <w:szCs w:val="16"/>
              </w:rPr>
              <w:lastRenderedPageBreak/>
              <w:t>4.6.3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3357DA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956B2" w14:paraId="2AED9B26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8039" w14:textId="77777777" w:rsidR="001956B2" w:rsidRDefault="001956B2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6EE23" w14:textId="77777777" w:rsidR="001956B2" w:rsidRDefault="001956B2">
            <w:r>
              <w:rPr>
                <w:sz w:val="16"/>
                <w:szCs w:val="16"/>
              </w:rPr>
              <w:t>2304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A8FFB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24CCC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92C4A" w14:textId="77777777" w:rsidR="001956B2" w:rsidRDefault="001956B2">
            <w:r>
              <w:rPr>
                <w:sz w:val="16"/>
                <w:szCs w:val="16"/>
              </w:rPr>
              <w:t>Corrections on blocking characteristics requirements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4E83B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DCEA4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D2DB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E970B" w14:textId="77777777" w:rsidR="001956B2" w:rsidRDefault="001956B2">
            <w:r>
              <w:rPr>
                <w:sz w:val="16"/>
                <w:szCs w:val="16"/>
              </w:rPr>
              <w:t>R5-233207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58697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949F7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74CFD" w14:textId="77777777" w:rsidR="001956B2" w:rsidRDefault="001956B2">
            <w:r>
              <w:rPr>
                <w:sz w:val="16"/>
                <w:szCs w:val="16"/>
              </w:rPr>
              <w:t>7.6E.2.0.1, 7.6E.2.0.2, 7.6E.3.0.1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3171F5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1A2D493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5BDCB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F0F67" w14:textId="77777777" w:rsidR="001956B2" w:rsidRDefault="001956B2">
            <w:r>
              <w:rPr>
                <w:sz w:val="16"/>
                <w:szCs w:val="16"/>
              </w:rPr>
              <w:t>2305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EC999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8AAB4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9719" w14:textId="77777777" w:rsidR="001956B2" w:rsidRDefault="001956B2">
            <w:r>
              <w:rPr>
                <w:sz w:val="16"/>
                <w:szCs w:val="16"/>
              </w:rPr>
              <w:t>Corrections on intermodulation characteristics requirements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6A6E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C9E8A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AF2B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D52FC" w14:textId="77777777" w:rsidR="001956B2" w:rsidRDefault="001956B2">
            <w:r>
              <w:rPr>
                <w:sz w:val="16"/>
                <w:szCs w:val="16"/>
              </w:rPr>
              <w:t>R5-233210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5497D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1263D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4C64E" w14:textId="77777777" w:rsidR="001956B2" w:rsidRDefault="001956B2">
            <w:r>
              <w:rPr>
                <w:sz w:val="16"/>
                <w:szCs w:val="16"/>
              </w:rPr>
              <w:t>7.8E.2.0.1, 7.8E.2.0.2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987780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93295FA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D6830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2EAA7" w14:textId="77777777" w:rsidR="001956B2" w:rsidRDefault="001956B2">
            <w:r>
              <w:rPr>
                <w:sz w:val="16"/>
                <w:szCs w:val="16"/>
              </w:rPr>
              <w:t>2306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0F41D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1E88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19340" w14:textId="77777777" w:rsidR="001956B2" w:rsidRDefault="001956B2">
            <w:r>
              <w:rPr>
                <w:sz w:val="16"/>
                <w:szCs w:val="16"/>
              </w:rPr>
              <w:t>Corrections on NR V2X reference sensitivity test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AD7C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53C8B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08A5E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92B51" w14:textId="77777777" w:rsidR="001956B2" w:rsidRDefault="001956B2">
            <w:r>
              <w:rPr>
                <w:sz w:val="16"/>
                <w:szCs w:val="16"/>
              </w:rPr>
              <w:t>R5-233211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F7CF2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92470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78BF8" w14:textId="77777777" w:rsidR="001956B2" w:rsidRDefault="001956B2">
            <w:r>
              <w:rPr>
                <w:sz w:val="16"/>
                <w:szCs w:val="16"/>
              </w:rPr>
              <w:t>7.3E.2.3, 7.3E.2.4.1, 7.3E.2.5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E1742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454C5A0F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05112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2CA53" w14:textId="77777777" w:rsidR="001956B2" w:rsidRDefault="001956B2">
            <w:r>
              <w:rPr>
                <w:sz w:val="16"/>
                <w:szCs w:val="16"/>
              </w:rPr>
              <w:t>2307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8A12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A33B3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2329" w14:textId="77777777" w:rsidR="001956B2" w:rsidRDefault="001956B2">
            <w:r>
              <w:rPr>
                <w:sz w:val="16"/>
                <w:szCs w:val="16"/>
              </w:rPr>
              <w:t>Corrections on NR V2X spurious response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79A2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1EE90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9D1B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F5DA7" w14:textId="77777777" w:rsidR="001956B2" w:rsidRDefault="001956B2">
            <w:r>
              <w:rPr>
                <w:sz w:val="16"/>
                <w:szCs w:val="16"/>
              </w:rPr>
              <w:t>R5-233212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8B964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D167C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44EC4" w14:textId="77777777" w:rsidR="001956B2" w:rsidRDefault="001956B2">
            <w:r>
              <w:rPr>
                <w:sz w:val="16"/>
                <w:szCs w:val="16"/>
              </w:rPr>
              <w:t>7.7E.0.1, 7.7E.0.2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5E8621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5128B7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7C287" w14:textId="77777777" w:rsidR="001956B2" w:rsidRDefault="001956B2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E6513" w14:textId="77777777" w:rsidR="001956B2" w:rsidRDefault="001956B2"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84DF0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2C754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5C4DE" w14:textId="77777777" w:rsidR="001956B2" w:rsidRDefault="001956B2">
            <w:r>
              <w:rPr>
                <w:sz w:val="16"/>
                <w:szCs w:val="16"/>
              </w:rPr>
              <w:t>Addition of 6.5E.4 Transmit intermodulation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E734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A5E6F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5C62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EB8EE" w14:textId="77777777" w:rsidR="001956B2" w:rsidRDefault="001956B2">
            <w:r>
              <w:rPr>
                <w:sz w:val="16"/>
                <w:szCs w:val="16"/>
              </w:rPr>
              <w:t>R5-232700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94D3E" w14:textId="77777777" w:rsidR="001956B2" w:rsidRDefault="001956B2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01A4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9CBA4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43859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44329D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D4BF7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8269D" w14:textId="77777777" w:rsidR="001956B2" w:rsidRDefault="001956B2">
            <w:r>
              <w:rPr>
                <w:sz w:val="16"/>
                <w:szCs w:val="16"/>
              </w:rPr>
              <w:t>3752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E0D6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432D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FD59F" w14:textId="77777777" w:rsidR="001956B2" w:rsidRDefault="001956B2">
            <w:r>
              <w:rPr>
                <w:sz w:val="16"/>
                <w:szCs w:val="16"/>
              </w:rPr>
              <w:t>Correction to NR SL SIG TC 12.2.8.3 - PC5 RLF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31B5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CA5B5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DE71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680F8" w14:textId="77777777" w:rsidR="001956B2" w:rsidRDefault="001956B2">
            <w:r>
              <w:rPr>
                <w:sz w:val="16"/>
                <w:szCs w:val="16"/>
              </w:rPr>
              <w:t>R5-232716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E855B" w14:textId="77777777" w:rsidR="001956B2" w:rsidRDefault="001956B2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ED70A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C7273" w14:textId="77777777" w:rsidR="001956B2" w:rsidRDefault="001956B2">
            <w:r>
              <w:rPr>
                <w:sz w:val="16"/>
                <w:szCs w:val="16"/>
              </w:rPr>
              <w:t>12.2.8.3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9F7B1E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956B2" w14:paraId="635B063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894A4" w14:textId="77777777" w:rsidR="001956B2" w:rsidRDefault="001956B2">
            <w:r>
              <w:rPr>
                <w:sz w:val="16"/>
                <w:szCs w:val="16"/>
              </w:rPr>
              <w:lastRenderedPageBreak/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B1D42" w14:textId="77777777" w:rsidR="001956B2" w:rsidRDefault="001956B2"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E6A55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2145F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46405" w14:textId="77777777" w:rsidR="001956B2" w:rsidRDefault="001956B2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DCFAF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54B6E" w14:textId="77777777" w:rsidR="001956B2" w:rsidRDefault="001956B2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BB98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CEDA" w14:textId="77777777" w:rsidR="001956B2" w:rsidRDefault="001956B2">
            <w:r>
              <w:rPr>
                <w:sz w:val="16"/>
                <w:szCs w:val="16"/>
              </w:rPr>
              <w:t>R5-232194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44934" w14:textId="77777777" w:rsidR="001956B2" w:rsidRDefault="001956B2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918B9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7639F7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9A7A85" w14:textId="77777777" w:rsidR="001956B2" w:rsidRDefault="001956B2">
            <w:pPr>
              <w:rPr>
                <w:sz w:val="16"/>
                <w:szCs w:val="16"/>
              </w:rPr>
            </w:pPr>
          </w:p>
        </w:tc>
      </w:tr>
    </w:tbl>
    <w:p w14:paraId="360AA49B" w14:textId="77777777" w:rsidR="001956B2" w:rsidRDefault="001956B2" w:rsidP="001956B2"/>
    <w:p w14:paraId="5159975D" w14:textId="77777777" w:rsidR="001956B2" w:rsidRDefault="001956B2" w:rsidP="001956B2"/>
    <w:p w14:paraId="0CC3574E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RP-230921</w:t>
      </w:r>
      <w:r>
        <w:rPr>
          <w:b/>
          <w:i/>
          <w:noProof/>
          <w:sz w:val="28"/>
        </w:rPr>
        <w:fldChar w:fldCharType="end"/>
      </w:r>
    </w:p>
    <w:p w14:paraId="3CF91032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9EF253B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267424D2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0B564B4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Cross Link Interference (CLI) handling for NR  (NR_CLI-UEConTest)</w:t>
      </w:r>
      <w:r>
        <w:rPr>
          <w:rFonts w:ascii="Arial" w:hAnsi="Arial" w:cs="Arial"/>
          <w:b/>
          <w:bCs/>
        </w:rPr>
        <w:fldChar w:fldCharType="end"/>
      </w:r>
    </w:p>
    <w:p w14:paraId="59E5341E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13.2.4</w:t>
      </w:r>
      <w:r>
        <w:rPr>
          <w:rFonts w:ascii="Arial" w:hAnsi="Arial" w:cs="Arial"/>
          <w:b/>
          <w:bCs/>
        </w:rPr>
        <w:fldChar w:fldCharType="end"/>
      </w:r>
    </w:p>
    <w:p w14:paraId="490D3DDC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C0B0E65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33FAA0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15B13CFA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22C65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1F8E9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AEC772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2632E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7BEDF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64BD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B731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0A728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D94C1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49B38D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79F8D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4C616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411AE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3ADABE5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D01C0" w14:textId="77777777" w:rsidR="001956B2" w:rsidRDefault="001956B2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90386" w14:textId="77777777" w:rsidR="001956B2" w:rsidRDefault="001956B2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8E286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72D6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4E86F" w14:textId="77777777" w:rsidR="001956B2" w:rsidRDefault="001956B2">
            <w:r>
              <w:rPr>
                <w:sz w:val="16"/>
                <w:szCs w:val="16"/>
              </w:rPr>
              <w:t>Addition of PICS for CLI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5D06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7DBD9" w14:textId="77777777" w:rsidR="001956B2" w:rsidRDefault="001956B2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A001A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2D16A" w14:textId="77777777" w:rsidR="001956B2" w:rsidRDefault="001956B2">
            <w:r>
              <w:rPr>
                <w:sz w:val="16"/>
                <w:szCs w:val="16"/>
              </w:rPr>
              <w:t>R5-233505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8C5F8" w14:textId="77777777" w:rsidR="001956B2" w:rsidRDefault="001956B2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F9B9B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13AFC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50BFCC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49F860B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3EEA8" w14:textId="77777777" w:rsidR="001956B2" w:rsidRDefault="001956B2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79CF1" w14:textId="77777777" w:rsidR="001956B2" w:rsidRDefault="001956B2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C9169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3240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A64A2" w14:textId="77777777" w:rsidR="001956B2" w:rsidRDefault="001956B2">
            <w:r>
              <w:rPr>
                <w:sz w:val="16"/>
                <w:szCs w:val="16"/>
              </w:rPr>
              <w:t>Applicability update for CLI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35BE4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906C9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5EF0A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017F0" w14:textId="77777777" w:rsidR="001956B2" w:rsidRDefault="001956B2">
            <w:r>
              <w:rPr>
                <w:sz w:val="16"/>
                <w:szCs w:val="16"/>
              </w:rPr>
              <w:t>R5-233731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35311" w14:textId="77777777" w:rsidR="001956B2" w:rsidRDefault="001956B2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676D6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F9CA67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6C962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8ECFB56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3E59C" w14:textId="77777777" w:rsidR="001956B2" w:rsidRDefault="001956B2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C7F4B" w14:textId="77777777" w:rsidR="001956B2" w:rsidRDefault="001956B2">
            <w:r>
              <w:rPr>
                <w:sz w:val="16"/>
                <w:szCs w:val="16"/>
              </w:rPr>
              <w:t>2408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C301E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EE0D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562B0" w14:textId="77777777" w:rsidR="001956B2" w:rsidRDefault="001956B2">
            <w:r>
              <w:rPr>
                <w:sz w:val="16"/>
                <w:szCs w:val="16"/>
              </w:rPr>
              <w:t>Update to CLI tests 4.6.5.1 and 6.6.6.1 with TTs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7E31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EB096" w14:textId="77777777" w:rsidR="001956B2" w:rsidRDefault="001956B2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920D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CBFDB" w14:textId="77777777" w:rsidR="001956B2" w:rsidRDefault="001956B2">
            <w:r>
              <w:rPr>
                <w:sz w:val="16"/>
                <w:szCs w:val="16"/>
              </w:rPr>
              <w:t>R5-233648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8E471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07926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48631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3CC20B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0058015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2D5D4" w14:textId="77777777" w:rsidR="001956B2" w:rsidRDefault="001956B2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1F9B7" w14:textId="77777777" w:rsidR="001956B2" w:rsidRDefault="001956B2">
            <w:r>
              <w:rPr>
                <w:sz w:val="16"/>
                <w:szCs w:val="16"/>
              </w:rPr>
              <w:t>2409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590D6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233C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9A240" w14:textId="77777777" w:rsidR="001956B2" w:rsidRDefault="001956B2">
            <w:r>
              <w:rPr>
                <w:sz w:val="16"/>
                <w:szCs w:val="16"/>
              </w:rPr>
              <w:t>Update to CLI tests 4.7.6.1 and 6.7.8.1 with TTs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2513C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3386D" w14:textId="77777777" w:rsidR="001956B2" w:rsidRDefault="001956B2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867F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95BAE" w14:textId="77777777" w:rsidR="001956B2" w:rsidRDefault="001956B2">
            <w:r>
              <w:rPr>
                <w:sz w:val="16"/>
                <w:szCs w:val="16"/>
              </w:rPr>
              <w:t>R5-233649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ED9BB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3CBA1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679A29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91D2FE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0D2406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3725E4" w14:textId="77777777" w:rsidR="001956B2" w:rsidRDefault="001956B2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56EC7" w14:textId="77777777" w:rsidR="001956B2" w:rsidRDefault="001956B2">
            <w:r>
              <w:rPr>
                <w:sz w:val="16"/>
                <w:szCs w:val="16"/>
              </w:rPr>
              <w:t>2422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78D14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C085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9B84B" w14:textId="77777777" w:rsidR="001956B2" w:rsidRDefault="001956B2">
            <w:r>
              <w:rPr>
                <w:sz w:val="16"/>
                <w:szCs w:val="16"/>
              </w:rPr>
              <w:t>Annex E and F updates for CLI-based test cases including TTs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FED4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EF3C4" w14:textId="77777777" w:rsidR="001956B2" w:rsidRDefault="001956B2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A95C5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0923D" w14:textId="77777777" w:rsidR="001956B2" w:rsidRDefault="001956B2">
            <w:r>
              <w:rPr>
                <w:sz w:val="16"/>
                <w:szCs w:val="16"/>
              </w:rPr>
              <w:t>R5-233650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708BF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77861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1F7C8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CB85A0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598AA6F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CFA24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531A9" w14:textId="77777777" w:rsidR="001956B2" w:rsidRDefault="001956B2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F0088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4169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410CD" w14:textId="77777777" w:rsidR="001956B2" w:rsidRDefault="001956B2">
            <w:r>
              <w:rPr>
                <w:sz w:val="16"/>
                <w:szCs w:val="16"/>
              </w:rPr>
              <w:t>Addition of TT analysis for 4.6.5.1 and 6.6.6.1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54FC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368AD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3A2B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54514" w14:textId="77777777" w:rsidR="001956B2" w:rsidRDefault="001956B2">
            <w:r>
              <w:rPr>
                <w:sz w:val="16"/>
                <w:szCs w:val="16"/>
              </w:rPr>
              <w:t>R5-232657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7F5DE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02B2C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853BFC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5AF5E8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D7E5BB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F468E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29473" w14:textId="77777777" w:rsidR="001956B2" w:rsidRDefault="001956B2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5B19B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B592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72E50" w14:textId="77777777" w:rsidR="001956B2" w:rsidRDefault="001956B2">
            <w:r>
              <w:rPr>
                <w:sz w:val="16"/>
                <w:szCs w:val="16"/>
              </w:rPr>
              <w:t>Addition of TT analysis for 4.7.6.1 and 6.7.8.1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89F6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84BCC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0A3FC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FA9FA" w14:textId="77777777" w:rsidR="001956B2" w:rsidRDefault="001956B2">
            <w:r>
              <w:rPr>
                <w:sz w:val="16"/>
                <w:szCs w:val="16"/>
              </w:rPr>
              <w:t>R5-233646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8B4D5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E477D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1966C4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885DAC" w14:textId="77777777" w:rsidR="001956B2" w:rsidRDefault="001956B2">
            <w:pPr>
              <w:rPr>
                <w:sz w:val="16"/>
                <w:szCs w:val="16"/>
              </w:rPr>
            </w:pPr>
          </w:p>
        </w:tc>
      </w:tr>
    </w:tbl>
    <w:p w14:paraId="13903E5D" w14:textId="77777777" w:rsidR="001956B2" w:rsidRDefault="001956B2" w:rsidP="001956B2"/>
    <w:p w14:paraId="1FB53DF2" w14:textId="3C3B0B16" w:rsidR="001956B2" w:rsidRDefault="001956B2" w:rsidP="001956B2"/>
    <w:p w14:paraId="316F918F" w14:textId="77777777" w:rsidR="00FF2009" w:rsidRPr="00917427" w:rsidRDefault="00FF2009" w:rsidP="00FF200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RP-230922</w:t>
      </w:r>
      <w:r>
        <w:rPr>
          <w:b/>
          <w:i/>
          <w:noProof/>
          <w:sz w:val="28"/>
        </w:rPr>
        <w:fldChar w:fldCharType="end"/>
      </w:r>
    </w:p>
    <w:p w14:paraId="202FFA56" w14:textId="77777777" w:rsidR="00FF2009" w:rsidRPr="00784730" w:rsidRDefault="00FF2009" w:rsidP="00FF200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6BA3717B" w14:textId="77777777" w:rsidR="00FF2009" w:rsidRPr="00050554" w:rsidRDefault="00FF2009" w:rsidP="00FF2009">
      <w:pPr>
        <w:rPr>
          <w:rFonts w:ascii="Arial" w:hAnsi="Arial" w:cs="Arial"/>
          <w:b/>
          <w:bCs/>
          <w:lang w:val="en-US"/>
        </w:rPr>
      </w:pPr>
    </w:p>
    <w:p w14:paraId="78457D62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CE802A1" w14:textId="77777777" w:rsidR="00FF2009" w:rsidRPr="00E145B1" w:rsidRDefault="00FF2009" w:rsidP="00FF20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0BB98EDE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13.2.5</w:t>
      </w:r>
      <w:r>
        <w:rPr>
          <w:rFonts w:ascii="Arial" w:hAnsi="Arial" w:cs="Arial"/>
          <w:b/>
          <w:bCs/>
        </w:rPr>
        <w:fldChar w:fldCharType="end"/>
      </w:r>
    </w:p>
    <w:p w14:paraId="68AA8CD9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1EA557E" w14:textId="77777777" w:rsidR="00FF2009" w:rsidRDefault="00FF2009" w:rsidP="00FF200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DEBBDC" w14:textId="77777777" w:rsidR="00FF2009" w:rsidRPr="004E535C" w:rsidRDefault="00FF2009" w:rsidP="00FF20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2009" w:rsidRPr="004E535C" w14:paraId="1C1F2A3A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D9AEC8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12E98E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969738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3426BF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BF3A5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2DE3FC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90263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170CDB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551796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7689CA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91025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13BC65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2F1AAD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2009" w14:paraId="5495D044" w14:textId="77777777" w:rsidTr="00C900A0">
        <w:tc>
          <w:tcPr>
            <w:tcW w:w="879" w:type="dxa"/>
          </w:tcPr>
          <w:p w14:paraId="72A3C291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F6C2A2B" w14:textId="77777777" w:rsidR="00FF2009" w:rsidRDefault="00FF2009" w:rsidP="00C900A0"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 w14:paraId="439A5FE7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5E082C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C3EFF" w14:textId="77777777" w:rsidR="00FF2009" w:rsidRDefault="00FF2009" w:rsidP="00C900A0">
            <w:r>
              <w:rPr>
                <w:sz w:val="16"/>
                <w:szCs w:val="16"/>
              </w:rPr>
              <w:t>Updates to 10^-5 BLER PDSCH Demodulation test cases</w:t>
            </w:r>
          </w:p>
        </w:tc>
        <w:tc>
          <w:tcPr>
            <w:tcW w:w="517" w:type="dxa"/>
          </w:tcPr>
          <w:p w14:paraId="31B9B3A0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CC5AF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CA8AC22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E05ADD" w14:textId="77777777" w:rsidR="00FF2009" w:rsidRDefault="00FF2009" w:rsidP="00C900A0">
            <w:r>
              <w:rPr>
                <w:sz w:val="16"/>
                <w:szCs w:val="16"/>
              </w:rPr>
              <w:t>R5-233732</w:t>
            </w:r>
          </w:p>
        </w:tc>
        <w:tc>
          <w:tcPr>
            <w:tcW w:w="1597" w:type="dxa"/>
          </w:tcPr>
          <w:p w14:paraId="730A80D6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74FD868D" w14:textId="77777777" w:rsidR="00FF2009" w:rsidRDefault="00FF2009" w:rsidP="00C900A0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3D1FD652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DCE73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5A8256D4" w14:textId="77777777" w:rsidTr="00C900A0">
        <w:tc>
          <w:tcPr>
            <w:tcW w:w="879" w:type="dxa"/>
          </w:tcPr>
          <w:p w14:paraId="1263AD47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4FB37D7" w14:textId="77777777" w:rsidR="00FF2009" w:rsidRDefault="00FF2009" w:rsidP="00C900A0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0499EBAE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F32B02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5B96D" w14:textId="77777777" w:rsidR="00FF2009" w:rsidRDefault="00FF2009" w:rsidP="00C900A0">
            <w:r>
              <w:rPr>
                <w:sz w:val="16"/>
                <w:szCs w:val="16"/>
              </w:rPr>
              <w:t>Correction to reportQuantity value for 1Tx URLLC CQI test cases</w:t>
            </w:r>
          </w:p>
        </w:tc>
        <w:tc>
          <w:tcPr>
            <w:tcW w:w="517" w:type="dxa"/>
          </w:tcPr>
          <w:p w14:paraId="1267724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98B670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E9B9E95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1FA74C" w14:textId="77777777" w:rsidR="00FF2009" w:rsidRDefault="00FF2009" w:rsidP="00C900A0">
            <w:r>
              <w:rPr>
                <w:sz w:val="16"/>
                <w:szCs w:val="16"/>
              </w:rPr>
              <w:t>R5-233770</w:t>
            </w:r>
          </w:p>
        </w:tc>
        <w:tc>
          <w:tcPr>
            <w:tcW w:w="1597" w:type="dxa"/>
          </w:tcPr>
          <w:p w14:paraId="50620179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5ADF6A41" w14:textId="77777777" w:rsidR="00FF2009" w:rsidRDefault="00FF2009" w:rsidP="00C900A0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47FC1DA6" w14:textId="77777777" w:rsidR="00FF2009" w:rsidRDefault="00FF2009" w:rsidP="00C900A0">
            <w:r>
              <w:rPr>
                <w:sz w:val="16"/>
                <w:szCs w:val="16"/>
              </w:rPr>
              <w:t>6.2.2.1.1.2, 6.2.2.2.1.2, 6.2.3.1.1.2, 6.2.3.2.1.2</w:t>
            </w:r>
          </w:p>
        </w:tc>
        <w:tc>
          <w:tcPr>
            <w:tcW w:w="998" w:type="dxa"/>
          </w:tcPr>
          <w:p w14:paraId="2E0A4192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549E638" w14:textId="77777777" w:rsidR="00FF2009" w:rsidRDefault="00FF2009" w:rsidP="00FF2009"/>
    <w:p w14:paraId="0F11DF11" w14:textId="77777777" w:rsidR="00FF2009" w:rsidRDefault="00FF2009" w:rsidP="00FF2009"/>
    <w:p w14:paraId="35F0517A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RP-230923</w:t>
      </w:r>
      <w:r>
        <w:rPr>
          <w:b/>
          <w:i/>
          <w:noProof/>
          <w:sz w:val="28"/>
        </w:rPr>
        <w:fldChar w:fldCharType="end"/>
      </w:r>
    </w:p>
    <w:p w14:paraId="5F7276A8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53EF3DB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1B1DF6D2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929D18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-NR positioning support (NR_pos-UEConTest)</w:t>
      </w:r>
      <w:r>
        <w:rPr>
          <w:rFonts w:ascii="Arial" w:hAnsi="Arial" w:cs="Arial"/>
          <w:b/>
          <w:bCs/>
        </w:rPr>
        <w:fldChar w:fldCharType="end"/>
      </w:r>
    </w:p>
    <w:p w14:paraId="7EA19481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13.2.6</w:t>
      </w:r>
      <w:r>
        <w:rPr>
          <w:rFonts w:ascii="Arial" w:hAnsi="Arial" w:cs="Arial"/>
          <w:b/>
          <w:bCs/>
        </w:rPr>
        <w:fldChar w:fldCharType="end"/>
      </w:r>
    </w:p>
    <w:p w14:paraId="17CB238F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71FE0D1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0090C9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617586F8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BF473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1BB47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E6140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9AA37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7CCC3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238BD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37625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42F2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51773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57F5A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775AF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E8722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70B25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74D6C7A5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7C51D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1CE64" w14:textId="77777777" w:rsidR="001956B2" w:rsidRDefault="001956B2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798B0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960E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7EE10" w14:textId="77777777" w:rsidR="001956B2" w:rsidRDefault="001956B2">
            <w:r>
              <w:rPr>
                <w:sz w:val="16"/>
                <w:szCs w:val="16"/>
              </w:rPr>
              <w:t>Correction to PRS-RSRP test cases 16.3.2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4BBB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26EDD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3F92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9A048" w14:textId="77777777" w:rsidR="001956B2" w:rsidRDefault="001956B2">
            <w:r>
              <w:rPr>
                <w:sz w:val="16"/>
                <w:szCs w:val="16"/>
              </w:rPr>
              <w:t>R5-232079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6F201" w14:textId="77777777" w:rsidR="001956B2" w:rsidRDefault="001956B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ECFFA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D8BD4" w14:textId="77777777" w:rsidR="001956B2" w:rsidRDefault="001956B2">
            <w:r>
              <w:rPr>
                <w:sz w:val="16"/>
                <w:szCs w:val="16"/>
              </w:rPr>
              <w:t>16.3.2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5A0DF9" w14:textId="77777777" w:rsidR="001956B2" w:rsidRDefault="001956B2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...; TS/TR ... CR ... </w:t>
            </w:r>
          </w:p>
        </w:tc>
      </w:tr>
      <w:tr w:rsidR="001956B2" w14:paraId="1E1A17A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5FC00" w14:textId="77777777" w:rsidR="001956B2" w:rsidRDefault="001956B2">
            <w:r>
              <w:rPr>
                <w:sz w:val="16"/>
                <w:szCs w:val="16"/>
              </w:rPr>
              <w:lastRenderedPageBreak/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17DF7" w14:textId="77777777" w:rsidR="001956B2" w:rsidRDefault="001956B2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A5136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A4E5A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C7BFB" w14:textId="77777777" w:rsidR="001956B2" w:rsidRDefault="001956B2">
            <w:r>
              <w:rPr>
                <w:sz w:val="16"/>
                <w:szCs w:val="16"/>
              </w:rPr>
              <w:t>Addition of NR PRS-based measurement requirements for PRS-RSRP accuracy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D293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4204B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79EF6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A024F" w14:textId="77777777" w:rsidR="001956B2" w:rsidRDefault="001956B2">
            <w:r>
              <w:rPr>
                <w:sz w:val="16"/>
                <w:szCs w:val="16"/>
              </w:rPr>
              <w:t>R5-232080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75A5A" w14:textId="77777777" w:rsidR="001956B2" w:rsidRDefault="001956B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21DBE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BBCD9" w14:textId="77777777" w:rsidR="001956B2" w:rsidRDefault="001956B2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78747F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27BAA4C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A7B0B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F4E3B" w14:textId="77777777" w:rsidR="001956B2" w:rsidRDefault="001956B2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9033A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DA115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9ABE" w14:textId="77777777" w:rsidR="001956B2" w:rsidRDefault="001956B2">
            <w:r>
              <w:rPr>
                <w:sz w:val="16"/>
                <w:szCs w:val="16"/>
              </w:rPr>
              <w:t>Completion 16.2.1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22518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5DACB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765C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765F1" w14:textId="77777777" w:rsidR="001956B2" w:rsidRDefault="001956B2">
            <w:r>
              <w:rPr>
                <w:sz w:val="16"/>
                <w:szCs w:val="16"/>
              </w:rPr>
              <w:t>R5-233651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EBDAB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F3145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2107D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F5EF4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DC2FE7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08D4F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9E4D2" w14:textId="77777777" w:rsidR="001956B2" w:rsidRDefault="001956B2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C0CF4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9BD1C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8DE86" w14:textId="77777777" w:rsidR="001956B2" w:rsidRDefault="001956B2">
            <w:r>
              <w:rPr>
                <w:sz w:val="16"/>
                <w:szCs w:val="16"/>
              </w:rPr>
              <w:t>Completion 16.2.2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D7E3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EEA88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816E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2B946" w14:textId="77777777" w:rsidR="001956B2" w:rsidRDefault="001956B2">
            <w:r>
              <w:rPr>
                <w:sz w:val="16"/>
                <w:szCs w:val="16"/>
              </w:rPr>
              <w:t>R5-233652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A9A77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4BC45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47726A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D340F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DF0DB1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9CF7C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9AC39" w14:textId="77777777" w:rsidR="001956B2" w:rsidRDefault="001956B2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1014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B5405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2F905" w14:textId="77777777" w:rsidR="001956B2" w:rsidRDefault="001956B2">
            <w:r>
              <w:rPr>
                <w:sz w:val="16"/>
                <w:szCs w:val="16"/>
              </w:rPr>
              <w:t>Annex C updated for PRS-RSRP TT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7E6F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3993F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ADCB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2B96B" w14:textId="77777777" w:rsidR="001956B2" w:rsidRDefault="001956B2">
            <w:r>
              <w:rPr>
                <w:sz w:val="16"/>
                <w:szCs w:val="16"/>
              </w:rPr>
              <w:t>R5-232438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FFC49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E621E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724CA" w14:textId="77777777" w:rsidR="001956B2" w:rsidRDefault="001956B2">
            <w:r>
              <w:rPr>
                <w:sz w:val="16"/>
                <w:szCs w:val="16"/>
              </w:rPr>
              <w:t>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8B3805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6E884A0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252A2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8D0C5" w14:textId="77777777" w:rsidR="001956B2" w:rsidRDefault="001956B2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DC6B8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D60A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2B2E7" w14:textId="77777777" w:rsidR="001956B2" w:rsidRDefault="001956B2">
            <w:r>
              <w:rPr>
                <w:sz w:val="16"/>
                <w:szCs w:val="16"/>
              </w:rPr>
              <w:t>Completion 16.3.1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60A8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EC93D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B0E1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85588" w14:textId="77777777" w:rsidR="001956B2" w:rsidRDefault="001956B2">
            <w:r>
              <w:rPr>
                <w:sz w:val="16"/>
                <w:szCs w:val="16"/>
              </w:rPr>
              <w:t>R5-232710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61FB1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AA89B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33444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D06A3B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49ED04E7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DAEDC" w14:textId="77777777" w:rsidR="001956B2" w:rsidRDefault="001956B2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A1B8B" w14:textId="77777777" w:rsidR="001956B2" w:rsidRDefault="001956B2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F7372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CAEF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1D9D4" w14:textId="77777777" w:rsidR="001956B2" w:rsidRDefault="001956B2">
            <w:r>
              <w:rPr>
                <w:sz w:val="16"/>
                <w:szCs w:val="16"/>
              </w:rPr>
              <w:t>Test applicability for PRS-RSRP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E838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82F34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7A5F9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71142" w14:textId="77777777" w:rsidR="001956B2" w:rsidRDefault="001956B2">
            <w:r>
              <w:rPr>
                <w:sz w:val="16"/>
                <w:szCs w:val="16"/>
              </w:rPr>
              <w:t>R5-232439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DD59D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8AA32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628EA" w14:textId="77777777" w:rsidR="001956B2" w:rsidRDefault="001956B2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7C704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56EA975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1DDF9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D5AF3" w14:textId="77777777" w:rsidR="001956B2" w:rsidRDefault="001956B2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6C65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2C115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60A2F" w14:textId="77777777" w:rsidR="001956B2" w:rsidRDefault="001956B2">
            <w:r>
              <w:rPr>
                <w:sz w:val="16"/>
                <w:szCs w:val="16"/>
              </w:rPr>
              <w:t>TT analysis for positioning test case 16.3.2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198D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091C5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51879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88EA2" w14:textId="77777777" w:rsidR="001956B2" w:rsidRDefault="001956B2">
            <w:r>
              <w:rPr>
                <w:sz w:val="16"/>
                <w:szCs w:val="16"/>
              </w:rPr>
              <w:t>R5-232078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4AAEE" w14:textId="77777777" w:rsidR="001956B2" w:rsidRDefault="001956B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E2A46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8BA02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54E539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0FE884D7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CEA6E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A412B" w14:textId="77777777" w:rsidR="001956B2" w:rsidRDefault="001956B2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30C33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7F65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14996" w14:textId="77777777" w:rsidR="001956B2" w:rsidRDefault="001956B2">
            <w:r>
              <w:rPr>
                <w:sz w:val="16"/>
                <w:szCs w:val="16"/>
              </w:rPr>
              <w:t>TT analysis for TC 16.2.1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0AFE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8CB12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342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48200" w14:textId="77777777" w:rsidR="001956B2" w:rsidRDefault="001956B2">
            <w:r>
              <w:rPr>
                <w:sz w:val="16"/>
                <w:szCs w:val="16"/>
              </w:rPr>
              <w:t>R5-232427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C1EEE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B5DA4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41381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1CF4CF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ABB150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CE533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1BF1A" w14:textId="77777777" w:rsidR="001956B2" w:rsidRDefault="001956B2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D1FA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480B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AE305" w14:textId="77777777" w:rsidR="001956B2" w:rsidRDefault="001956B2">
            <w:r>
              <w:rPr>
                <w:sz w:val="16"/>
                <w:szCs w:val="16"/>
              </w:rPr>
              <w:t>TT analysis for TC 16.2.2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3F7E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B3962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528DD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D6BF7" w14:textId="77777777" w:rsidR="001956B2" w:rsidRDefault="001956B2">
            <w:r>
              <w:rPr>
                <w:sz w:val="16"/>
                <w:szCs w:val="16"/>
              </w:rPr>
              <w:t>R5-232428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3E016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8817C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558E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1AE475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16A880E7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17930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31EA0" w14:textId="77777777" w:rsidR="001956B2" w:rsidRDefault="001956B2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AA117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2B55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3971B" w14:textId="77777777" w:rsidR="001956B2" w:rsidRDefault="001956B2">
            <w:r>
              <w:rPr>
                <w:sz w:val="16"/>
                <w:szCs w:val="16"/>
              </w:rPr>
              <w:t>TT analysis for TC 16.3.1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8D21B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133D7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EBDB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1AE3D" w14:textId="77777777" w:rsidR="001956B2" w:rsidRDefault="001956B2">
            <w:r>
              <w:rPr>
                <w:sz w:val="16"/>
                <w:szCs w:val="16"/>
              </w:rPr>
              <w:t>R5-232429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62504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6CF8A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4A6BE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4D970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965D3B7" w14:textId="77777777" w:rsidR="001956B2" w:rsidRDefault="001956B2" w:rsidP="001956B2"/>
    <w:p w14:paraId="3277FD5B" w14:textId="77777777" w:rsidR="001956B2" w:rsidRDefault="001956B2" w:rsidP="001956B2"/>
    <w:p w14:paraId="46194FFF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RP-230924</w:t>
      </w:r>
      <w:r>
        <w:rPr>
          <w:b/>
          <w:i/>
          <w:noProof/>
          <w:sz w:val="28"/>
        </w:rPr>
        <w:fldChar w:fldCharType="end"/>
      </w:r>
    </w:p>
    <w:p w14:paraId="541ECEDD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CF2DD56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4C21F90B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E5BFBCE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39D7DB63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13.2.7</w:t>
      </w:r>
      <w:r>
        <w:rPr>
          <w:rFonts w:ascii="Arial" w:hAnsi="Arial" w:cs="Arial"/>
          <w:b/>
          <w:bCs/>
        </w:rPr>
        <w:fldChar w:fldCharType="end"/>
      </w:r>
    </w:p>
    <w:p w14:paraId="29083EBB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C5B56A3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788BA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0897B4ED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5156B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739F8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BB1EF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9F8A0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7EED0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58387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7B81B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2C9B82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56830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ED4AE2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5E8CF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51CAA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0D7244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7E9AADB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4A8C3" w14:textId="77777777" w:rsidR="001956B2" w:rsidRDefault="001956B2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B1150" w14:textId="77777777" w:rsidR="001956B2" w:rsidRDefault="001956B2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4070C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F4129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387A8" w14:textId="77777777" w:rsidR="001956B2" w:rsidRDefault="001956B2">
            <w:r>
              <w:rPr>
                <w:sz w:val="16"/>
                <w:szCs w:val="16"/>
              </w:rPr>
              <w:t>Adding PICS for enhanced beam correspondence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7EFA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0C4CA" w14:textId="77777777" w:rsidR="001956B2" w:rsidRDefault="001956B2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A3E64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86756" w14:textId="77777777" w:rsidR="001956B2" w:rsidRDefault="001956B2">
            <w:r>
              <w:rPr>
                <w:sz w:val="16"/>
                <w:szCs w:val="16"/>
              </w:rPr>
              <w:t>R5-233031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0FC07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14B57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44EA7" w14:textId="77777777" w:rsidR="001956B2" w:rsidRDefault="001956B2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0A34D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6ADCDCC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8395A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CF7C1" w14:textId="77777777" w:rsidR="001956B2" w:rsidRDefault="001956B2">
            <w:r>
              <w:rPr>
                <w:sz w:val="16"/>
                <w:szCs w:val="16"/>
              </w:rPr>
              <w:t>0938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97A95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08D4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9C7BE" w14:textId="77777777" w:rsidR="001956B2" w:rsidRDefault="001956B2">
            <w:r>
              <w:rPr>
                <w:sz w:val="16"/>
                <w:szCs w:val="16"/>
              </w:rPr>
              <w:t>Update to test applicability and side condition of beam correspondence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0BF2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13F9E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22FB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D7CD7" w14:textId="77777777" w:rsidR="001956B2" w:rsidRDefault="001956B2">
            <w:r>
              <w:rPr>
                <w:sz w:val="16"/>
                <w:szCs w:val="16"/>
              </w:rPr>
              <w:t>R5-233717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B00CC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A70E6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49D269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1A0273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426FE0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F9B63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8E2A2" w14:textId="77777777" w:rsidR="001956B2" w:rsidRDefault="001956B2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B2723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92BBA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5961" w14:textId="77777777" w:rsidR="001956B2" w:rsidRDefault="001956B2">
            <w:r>
              <w:rPr>
                <w:sz w:val="16"/>
                <w:szCs w:val="16"/>
              </w:rPr>
              <w:t>Updates to FR2 CA Refsens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4E423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0DCF8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9F02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F151C" w14:textId="77777777" w:rsidR="001956B2" w:rsidRDefault="001956B2">
            <w:r>
              <w:rPr>
                <w:sz w:val="16"/>
                <w:szCs w:val="16"/>
              </w:rPr>
              <w:t>R5-233560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9A033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393E1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CDFED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6761FC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8B53A8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D1C26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DF6F" w14:textId="77777777" w:rsidR="001956B2" w:rsidRDefault="001956B2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16218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CF21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0F4C6" w14:textId="77777777" w:rsidR="001956B2" w:rsidRDefault="001956B2">
            <w:r>
              <w:rPr>
                <w:sz w:val="16"/>
                <w:szCs w:val="16"/>
              </w:rPr>
              <w:t>Updates to FR2 CA EIS Sph Cov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B34E4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9190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0C66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7459E" w14:textId="77777777" w:rsidR="001956B2" w:rsidRDefault="001956B2">
            <w:r>
              <w:rPr>
                <w:sz w:val="16"/>
                <w:szCs w:val="16"/>
              </w:rPr>
              <w:t>R5-233559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71DF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B700C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D655E5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AA34B8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0A6FD3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24186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8A9CB" w14:textId="77777777" w:rsidR="001956B2" w:rsidRDefault="001956B2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68ABE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5652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56F1D" w14:textId="77777777" w:rsidR="001956B2" w:rsidRDefault="001956B2">
            <w:r>
              <w:rPr>
                <w:sz w:val="16"/>
                <w:szCs w:val="16"/>
              </w:rPr>
              <w:t>Updates to FR2 CA Max Input Level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49A5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6156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CF6A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E8F40" w14:textId="77777777" w:rsidR="001956B2" w:rsidRDefault="001956B2">
            <w:r>
              <w:rPr>
                <w:sz w:val="16"/>
                <w:szCs w:val="16"/>
              </w:rPr>
              <w:t>R5-233561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A6164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71CAF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7439D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DCE0C0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72BA4F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C19AB" w14:textId="77777777" w:rsidR="001956B2" w:rsidRDefault="001956B2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178EE" w14:textId="77777777" w:rsidR="001956B2" w:rsidRDefault="001956B2">
            <w:r>
              <w:rPr>
                <w:sz w:val="16"/>
                <w:szCs w:val="16"/>
              </w:rPr>
              <w:t>1623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92B10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5CE2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31ACB" w14:textId="77777777" w:rsidR="001956B2" w:rsidRDefault="001956B2">
            <w:r>
              <w:rPr>
                <w:sz w:val="16"/>
                <w:szCs w:val="16"/>
              </w:rPr>
              <w:t>Additional editors note to Power Boost relevant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7A90C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D2042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B30DC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E3A32" w14:textId="77777777" w:rsidR="001956B2" w:rsidRDefault="001956B2">
            <w:r>
              <w:rPr>
                <w:sz w:val="16"/>
                <w:szCs w:val="16"/>
              </w:rPr>
              <w:t>R5-233190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B5493" w14:textId="77777777" w:rsidR="001956B2" w:rsidRDefault="001956B2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85F05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237EE" w14:textId="77777777" w:rsidR="001956B2" w:rsidRDefault="001956B2">
            <w:r>
              <w:rPr>
                <w:sz w:val="16"/>
                <w:szCs w:val="16"/>
              </w:rPr>
              <w:t>6.2B.4.1.4_1, 6.5B.2.4.1a, 6.5B.3.4.1a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787BA1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1A10CD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514B1" w14:textId="77777777" w:rsidR="001956B2" w:rsidRDefault="001956B2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7862B" w14:textId="77777777" w:rsidR="001956B2" w:rsidRDefault="001956B2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2FE7C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99B4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6265D" w14:textId="77777777" w:rsidR="001956B2" w:rsidRDefault="001956B2">
            <w:r>
              <w:rPr>
                <w:sz w:val="16"/>
                <w:szCs w:val="16"/>
              </w:rPr>
              <w:t>Update to test applicability of beam correspondence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AB38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4F6B0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898D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BBD28" w14:textId="77777777" w:rsidR="001956B2" w:rsidRDefault="001956B2">
            <w:r>
              <w:rPr>
                <w:sz w:val="16"/>
                <w:szCs w:val="16"/>
              </w:rPr>
              <w:t>R5-233032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46D97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D0D53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51054" w14:textId="77777777" w:rsidR="001956B2" w:rsidRDefault="001956B2">
            <w:r>
              <w:rPr>
                <w:sz w:val="16"/>
                <w:szCs w:val="16"/>
              </w:rPr>
              <w:t>4.0, 4.1.2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4044E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3A767EA7" w14:textId="77777777" w:rsidR="001956B2" w:rsidRDefault="001956B2" w:rsidP="001956B2"/>
    <w:p w14:paraId="6EE5B1BE" w14:textId="77777777" w:rsidR="001956B2" w:rsidRDefault="001956B2" w:rsidP="001956B2"/>
    <w:p w14:paraId="57B29D87" w14:textId="77777777" w:rsidR="00D351F0" w:rsidRPr="00917427" w:rsidRDefault="00D351F0" w:rsidP="00D351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RP-230925</w:t>
      </w:r>
      <w:r>
        <w:rPr>
          <w:b/>
          <w:i/>
          <w:noProof/>
          <w:sz w:val="28"/>
        </w:rPr>
        <w:fldChar w:fldCharType="end"/>
      </w:r>
    </w:p>
    <w:p w14:paraId="7A521FC1" w14:textId="77777777" w:rsidR="00D351F0" w:rsidRPr="00784730" w:rsidRDefault="00D351F0" w:rsidP="00D351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3B99158A" w14:textId="77777777" w:rsidR="00D351F0" w:rsidRPr="00050554" w:rsidRDefault="00D351F0" w:rsidP="00D351F0">
      <w:pPr>
        <w:rPr>
          <w:rFonts w:ascii="Arial" w:hAnsi="Arial" w:cs="Arial"/>
          <w:b/>
          <w:bCs/>
          <w:lang w:val="en-US"/>
        </w:rPr>
      </w:pPr>
    </w:p>
    <w:p w14:paraId="7ADC34A8" w14:textId="77777777" w:rsidR="00D351F0" w:rsidRDefault="00D351F0" w:rsidP="00D351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CDD15F4" w14:textId="77777777" w:rsidR="00D351F0" w:rsidRPr="00E145B1" w:rsidRDefault="00D351F0" w:rsidP="00D351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</w:t>
      </w:r>
      <w:r>
        <w:rPr>
          <w:rFonts w:ascii="Arial" w:hAnsi="Arial" w:cs="Arial"/>
          <w:b/>
          <w:bCs/>
        </w:rPr>
        <w:fldChar w:fldCharType="end"/>
      </w:r>
    </w:p>
    <w:p w14:paraId="78A01478" w14:textId="77777777" w:rsidR="00D351F0" w:rsidRDefault="00D351F0" w:rsidP="00D351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13.2.8</w:t>
      </w:r>
      <w:r>
        <w:rPr>
          <w:rFonts w:ascii="Arial" w:hAnsi="Arial" w:cs="Arial"/>
          <w:b/>
          <w:bCs/>
        </w:rPr>
        <w:fldChar w:fldCharType="end"/>
      </w:r>
    </w:p>
    <w:p w14:paraId="303E2FEA" w14:textId="77777777" w:rsidR="00D351F0" w:rsidRDefault="00D351F0" w:rsidP="00D351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C0E246" w14:textId="77777777" w:rsidR="00D351F0" w:rsidRDefault="00D351F0" w:rsidP="00D351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B56F18" w14:textId="77777777" w:rsidR="00D351F0" w:rsidRPr="004E535C" w:rsidRDefault="00D351F0" w:rsidP="00D351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51F0" w:rsidRPr="004E535C" w14:paraId="49D17A7E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73D97D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6B6E4C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7323EF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368F3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2139DF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B61AD2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2FB90A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DA8ACE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0BAFF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6A7A3D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E0320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EC156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FDE89D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351F0" w14:paraId="714B7094" w14:textId="77777777" w:rsidTr="00C900A0">
        <w:tc>
          <w:tcPr>
            <w:tcW w:w="879" w:type="dxa"/>
          </w:tcPr>
          <w:p w14:paraId="04551B1B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FD7A6D" w14:textId="77777777" w:rsidR="00D351F0" w:rsidRDefault="00D351F0" w:rsidP="00C900A0">
            <w:r>
              <w:rPr>
                <w:sz w:val="16"/>
                <w:szCs w:val="16"/>
              </w:rPr>
              <w:t>2229</w:t>
            </w:r>
          </w:p>
        </w:tc>
        <w:tc>
          <w:tcPr>
            <w:tcW w:w="517" w:type="dxa"/>
          </w:tcPr>
          <w:p w14:paraId="4A4E9A76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888C2A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6054B" w14:textId="77777777" w:rsidR="00D351F0" w:rsidRDefault="00D351F0" w:rsidP="00C900A0">
            <w:r>
              <w:rPr>
                <w:sz w:val="16"/>
                <w:szCs w:val="16"/>
              </w:rPr>
              <w:t>Addition of test case 6.5F.2.4.2, Shared spectrum channel access ACLR with additional requirement for NS_29</w:t>
            </w:r>
          </w:p>
        </w:tc>
        <w:tc>
          <w:tcPr>
            <w:tcW w:w="517" w:type="dxa"/>
          </w:tcPr>
          <w:p w14:paraId="5BB5E683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590861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EA35472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EB5FC5" w14:textId="77777777" w:rsidR="00D351F0" w:rsidRDefault="00D351F0" w:rsidP="00C900A0">
            <w:r>
              <w:rPr>
                <w:sz w:val="16"/>
                <w:szCs w:val="16"/>
              </w:rPr>
              <w:t>R5-232579</w:t>
            </w:r>
          </w:p>
        </w:tc>
        <w:tc>
          <w:tcPr>
            <w:tcW w:w="1597" w:type="dxa"/>
          </w:tcPr>
          <w:p w14:paraId="42C5F7E9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C47C56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FE2CF26" w14:textId="77777777" w:rsidR="00D351F0" w:rsidRDefault="00D351F0" w:rsidP="00C900A0">
            <w:r>
              <w:rPr>
                <w:sz w:val="16"/>
                <w:szCs w:val="16"/>
              </w:rPr>
              <w:t>6.5F.2.4.2 (new),F.1.2,F.3.2</w:t>
            </w:r>
          </w:p>
        </w:tc>
        <w:tc>
          <w:tcPr>
            <w:tcW w:w="998" w:type="dxa"/>
          </w:tcPr>
          <w:p w14:paraId="6B31D1D3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0CFD2094" w14:textId="77777777" w:rsidTr="00C900A0">
        <w:tc>
          <w:tcPr>
            <w:tcW w:w="879" w:type="dxa"/>
          </w:tcPr>
          <w:p w14:paraId="762AD161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3AF5A91" w14:textId="77777777" w:rsidR="00D351F0" w:rsidRDefault="00D351F0" w:rsidP="00C900A0">
            <w:r>
              <w:rPr>
                <w:sz w:val="16"/>
                <w:szCs w:val="16"/>
              </w:rPr>
              <w:t>2236</w:t>
            </w:r>
          </w:p>
        </w:tc>
        <w:tc>
          <w:tcPr>
            <w:tcW w:w="517" w:type="dxa"/>
          </w:tcPr>
          <w:p w14:paraId="59324EE8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09F923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A7B244" w14:textId="77777777" w:rsidR="00D351F0" w:rsidRDefault="00D351F0" w:rsidP="00C900A0">
            <w:r>
              <w:rPr>
                <w:sz w:val="16"/>
                <w:szCs w:val="16"/>
              </w:rPr>
              <w:t>Update 7.1 for NR-U</w:t>
            </w:r>
          </w:p>
        </w:tc>
        <w:tc>
          <w:tcPr>
            <w:tcW w:w="517" w:type="dxa"/>
          </w:tcPr>
          <w:p w14:paraId="1B6ED2F7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015BE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96EBC7D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841F687" w14:textId="77777777" w:rsidR="00D351F0" w:rsidRDefault="00D351F0" w:rsidP="00C900A0">
            <w:r>
              <w:rPr>
                <w:sz w:val="16"/>
                <w:szCs w:val="16"/>
              </w:rPr>
              <w:t>R5-232636</w:t>
            </w:r>
          </w:p>
        </w:tc>
        <w:tc>
          <w:tcPr>
            <w:tcW w:w="1597" w:type="dxa"/>
          </w:tcPr>
          <w:p w14:paraId="759B8131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9B82112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7D99B82" w14:textId="77777777" w:rsidR="00D351F0" w:rsidRDefault="00D351F0" w:rsidP="00C900A0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522FC09D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4A2F17F6" w14:textId="77777777" w:rsidTr="00C900A0">
        <w:tc>
          <w:tcPr>
            <w:tcW w:w="879" w:type="dxa"/>
          </w:tcPr>
          <w:p w14:paraId="65D78390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DF1530" w14:textId="77777777" w:rsidR="00D351F0" w:rsidRDefault="00D351F0" w:rsidP="00C900A0">
            <w:r>
              <w:rPr>
                <w:sz w:val="16"/>
                <w:szCs w:val="16"/>
              </w:rPr>
              <w:t>2237</w:t>
            </w:r>
          </w:p>
        </w:tc>
        <w:tc>
          <w:tcPr>
            <w:tcW w:w="517" w:type="dxa"/>
          </w:tcPr>
          <w:p w14:paraId="643C9F2A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B2E81A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7ED8C1" w14:textId="77777777" w:rsidR="00D351F0" w:rsidRDefault="00D351F0" w:rsidP="00C900A0">
            <w:r>
              <w:rPr>
                <w:sz w:val="16"/>
                <w:szCs w:val="16"/>
              </w:rPr>
              <w:t>Update 5.2 note 14 for NR-U</w:t>
            </w:r>
          </w:p>
        </w:tc>
        <w:tc>
          <w:tcPr>
            <w:tcW w:w="517" w:type="dxa"/>
          </w:tcPr>
          <w:p w14:paraId="434E3D81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A4C17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965DA1B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36D3026" w14:textId="77777777" w:rsidR="00D351F0" w:rsidRDefault="00D351F0" w:rsidP="00C900A0">
            <w:r>
              <w:rPr>
                <w:sz w:val="16"/>
                <w:szCs w:val="16"/>
              </w:rPr>
              <w:t>R5-232637</w:t>
            </w:r>
          </w:p>
        </w:tc>
        <w:tc>
          <w:tcPr>
            <w:tcW w:w="1597" w:type="dxa"/>
          </w:tcPr>
          <w:p w14:paraId="7EDD02AF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FBCEE74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E14D426" w14:textId="77777777" w:rsidR="00D351F0" w:rsidRDefault="00D351F0" w:rsidP="00C900A0"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501B80F5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51D495AC" w14:textId="77777777" w:rsidTr="00C900A0">
        <w:tc>
          <w:tcPr>
            <w:tcW w:w="879" w:type="dxa"/>
          </w:tcPr>
          <w:p w14:paraId="0BB713DC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9818A16" w14:textId="77777777" w:rsidR="00D351F0" w:rsidRDefault="00D351F0" w:rsidP="00C900A0">
            <w:r>
              <w:rPr>
                <w:sz w:val="16"/>
                <w:szCs w:val="16"/>
              </w:rPr>
              <w:t>2238</w:t>
            </w:r>
          </w:p>
        </w:tc>
        <w:tc>
          <w:tcPr>
            <w:tcW w:w="517" w:type="dxa"/>
          </w:tcPr>
          <w:p w14:paraId="499B1315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7E318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100116" w14:textId="77777777" w:rsidR="00D351F0" w:rsidRDefault="00D351F0" w:rsidP="00C900A0">
            <w:r>
              <w:rPr>
                <w:sz w:val="16"/>
                <w:szCs w:val="16"/>
              </w:rPr>
              <w:t>Update 6.5F.3.1 General SE for NR-U</w:t>
            </w:r>
          </w:p>
        </w:tc>
        <w:tc>
          <w:tcPr>
            <w:tcW w:w="517" w:type="dxa"/>
          </w:tcPr>
          <w:p w14:paraId="35067C04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062D2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96BE30F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F2AF50" w14:textId="77777777" w:rsidR="00D351F0" w:rsidRDefault="00D351F0" w:rsidP="00C900A0">
            <w:r>
              <w:rPr>
                <w:sz w:val="16"/>
                <w:szCs w:val="16"/>
              </w:rPr>
              <w:t>R5-232695</w:t>
            </w:r>
          </w:p>
        </w:tc>
        <w:tc>
          <w:tcPr>
            <w:tcW w:w="1597" w:type="dxa"/>
          </w:tcPr>
          <w:p w14:paraId="6B3C4303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1E3B7B7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80B9112" w14:textId="77777777" w:rsidR="00D351F0" w:rsidRDefault="00D351F0" w:rsidP="00C900A0">
            <w:r>
              <w:rPr>
                <w:sz w:val="16"/>
                <w:szCs w:val="16"/>
              </w:rPr>
              <w:t>6.5F.3.1</w:t>
            </w:r>
          </w:p>
        </w:tc>
        <w:tc>
          <w:tcPr>
            <w:tcW w:w="998" w:type="dxa"/>
          </w:tcPr>
          <w:p w14:paraId="0EC90BC1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4ED87464" w14:textId="77777777" w:rsidTr="00C900A0">
        <w:tc>
          <w:tcPr>
            <w:tcW w:w="879" w:type="dxa"/>
          </w:tcPr>
          <w:p w14:paraId="637EC7EA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1C85372" w14:textId="77777777" w:rsidR="00D351F0" w:rsidRDefault="00D351F0" w:rsidP="00C900A0">
            <w:r>
              <w:rPr>
                <w:sz w:val="16"/>
                <w:szCs w:val="16"/>
              </w:rPr>
              <w:t>2239</w:t>
            </w:r>
          </w:p>
        </w:tc>
        <w:tc>
          <w:tcPr>
            <w:tcW w:w="517" w:type="dxa"/>
          </w:tcPr>
          <w:p w14:paraId="4D36046B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46C11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C290EE" w14:textId="77777777" w:rsidR="00D351F0" w:rsidRDefault="00D351F0" w:rsidP="00C900A0">
            <w:r>
              <w:rPr>
                <w:sz w:val="16"/>
                <w:szCs w:val="16"/>
              </w:rPr>
              <w:t>Update 6.5F.2.4.1 ACLR for NR-U</w:t>
            </w:r>
          </w:p>
        </w:tc>
        <w:tc>
          <w:tcPr>
            <w:tcW w:w="517" w:type="dxa"/>
          </w:tcPr>
          <w:p w14:paraId="6C3EE29C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8866F2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2E21785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AD3FB5" w14:textId="77777777" w:rsidR="00D351F0" w:rsidRDefault="00D351F0" w:rsidP="00C900A0">
            <w:r>
              <w:rPr>
                <w:sz w:val="16"/>
                <w:szCs w:val="16"/>
              </w:rPr>
              <w:t>R5-232697</w:t>
            </w:r>
          </w:p>
        </w:tc>
        <w:tc>
          <w:tcPr>
            <w:tcW w:w="1597" w:type="dxa"/>
          </w:tcPr>
          <w:p w14:paraId="0F71B5EF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85D47A0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D9188A3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3A1F1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4D3F5F8A" w14:textId="77777777" w:rsidTr="00C900A0">
        <w:tc>
          <w:tcPr>
            <w:tcW w:w="879" w:type="dxa"/>
          </w:tcPr>
          <w:p w14:paraId="60F5F200" w14:textId="77777777" w:rsidR="00D351F0" w:rsidRDefault="00D351F0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651C363" w14:textId="77777777" w:rsidR="00D351F0" w:rsidRDefault="00D351F0" w:rsidP="00C900A0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19C1A18E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5F9057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312595" w14:textId="77777777" w:rsidR="00D351F0" w:rsidRDefault="00D351F0" w:rsidP="00C900A0">
            <w:r>
              <w:rPr>
                <w:sz w:val="16"/>
                <w:szCs w:val="16"/>
              </w:rPr>
              <w:t>Addition of TDD FR1 single carrier CQI reporting test cases on band with shared spectrum access</w:t>
            </w:r>
          </w:p>
        </w:tc>
        <w:tc>
          <w:tcPr>
            <w:tcW w:w="517" w:type="dxa"/>
          </w:tcPr>
          <w:p w14:paraId="657BA602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C959C" w14:textId="77777777" w:rsidR="00D351F0" w:rsidRDefault="00D351F0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9245751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2368981" w14:textId="77777777" w:rsidR="00D351F0" w:rsidRDefault="00D351F0" w:rsidP="00C900A0">
            <w:r>
              <w:rPr>
                <w:sz w:val="16"/>
                <w:szCs w:val="16"/>
              </w:rPr>
              <w:t>R5-233600</w:t>
            </w:r>
          </w:p>
        </w:tc>
        <w:tc>
          <w:tcPr>
            <w:tcW w:w="1597" w:type="dxa"/>
          </w:tcPr>
          <w:p w14:paraId="4145F3DA" w14:textId="77777777" w:rsidR="00D351F0" w:rsidRDefault="00D351F0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33A8D1CE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E859CFB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43E86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583A6ED6" w14:textId="77777777" w:rsidTr="00C900A0">
        <w:tc>
          <w:tcPr>
            <w:tcW w:w="879" w:type="dxa"/>
          </w:tcPr>
          <w:p w14:paraId="13410834" w14:textId="77777777" w:rsidR="00D351F0" w:rsidRDefault="00D351F0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0E468EA" w14:textId="77777777" w:rsidR="00D351F0" w:rsidRDefault="00D351F0" w:rsidP="00C900A0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1599B16D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862F6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395255" w14:textId="77777777" w:rsidR="00D351F0" w:rsidRDefault="00D351F0" w:rsidP="00C900A0">
            <w:r>
              <w:rPr>
                <w:sz w:val="16"/>
                <w:szCs w:val="16"/>
              </w:rPr>
              <w:t>Addition of applicability for test case 6.5F.2.4.2</w:t>
            </w:r>
          </w:p>
        </w:tc>
        <w:tc>
          <w:tcPr>
            <w:tcW w:w="517" w:type="dxa"/>
          </w:tcPr>
          <w:p w14:paraId="2C184DFD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4A4D9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E4ECAE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D588C80" w14:textId="77777777" w:rsidR="00D351F0" w:rsidRDefault="00D351F0" w:rsidP="00C900A0">
            <w:r>
              <w:rPr>
                <w:sz w:val="16"/>
                <w:szCs w:val="16"/>
              </w:rPr>
              <w:t>R5-232580</w:t>
            </w:r>
          </w:p>
        </w:tc>
        <w:tc>
          <w:tcPr>
            <w:tcW w:w="1597" w:type="dxa"/>
          </w:tcPr>
          <w:p w14:paraId="2912FAAB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82748BD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61E5399" w14:textId="77777777" w:rsidR="00D351F0" w:rsidRDefault="00D351F0" w:rsidP="00C900A0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047A05BA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62F7DD54" w14:textId="77777777" w:rsidTr="00C900A0">
        <w:tc>
          <w:tcPr>
            <w:tcW w:w="879" w:type="dxa"/>
          </w:tcPr>
          <w:p w14:paraId="54BADF68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19868E" w14:textId="77777777" w:rsidR="00D351F0" w:rsidRDefault="00D351F0" w:rsidP="00C900A0">
            <w:r>
              <w:rPr>
                <w:sz w:val="16"/>
                <w:szCs w:val="16"/>
              </w:rPr>
              <w:t>3736</w:t>
            </w:r>
          </w:p>
        </w:tc>
        <w:tc>
          <w:tcPr>
            <w:tcW w:w="517" w:type="dxa"/>
          </w:tcPr>
          <w:p w14:paraId="0E4BAD09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39F5A2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9106A5" w14:textId="77777777" w:rsidR="00D351F0" w:rsidRDefault="00D351F0" w:rsidP="00C900A0">
            <w:r>
              <w:rPr>
                <w:sz w:val="16"/>
                <w:szCs w:val="16"/>
              </w:rPr>
              <w:t>Update test case 8.2.5.7.1</w:t>
            </w:r>
          </w:p>
        </w:tc>
        <w:tc>
          <w:tcPr>
            <w:tcW w:w="517" w:type="dxa"/>
          </w:tcPr>
          <w:p w14:paraId="00B8A3AA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B5B51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9B12DD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2F5E76" w14:textId="77777777" w:rsidR="00D351F0" w:rsidRDefault="00D351F0" w:rsidP="00C900A0">
            <w:r>
              <w:rPr>
                <w:sz w:val="16"/>
                <w:szCs w:val="16"/>
              </w:rPr>
              <w:t>R5-233359</w:t>
            </w:r>
          </w:p>
        </w:tc>
        <w:tc>
          <w:tcPr>
            <w:tcW w:w="1597" w:type="dxa"/>
          </w:tcPr>
          <w:p w14:paraId="034794DC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26740A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A3EA5B7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680E42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2D7B816A" w14:textId="77777777" w:rsidTr="00C900A0">
        <w:tc>
          <w:tcPr>
            <w:tcW w:w="879" w:type="dxa"/>
          </w:tcPr>
          <w:p w14:paraId="59F2DA52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AE70D3" w14:textId="77777777" w:rsidR="00D351F0" w:rsidRDefault="00D351F0" w:rsidP="00C900A0">
            <w:r>
              <w:rPr>
                <w:sz w:val="16"/>
                <w:szCs w:val="16"/>
              </w:rPr>
              <w:t>3737</w:t>
            </w:r>
          </w:p>
        </w:tc>
        <w:tc>
          <w:tcPr>
            <w:tcW w:w="517" w:type="dxa"/>
          </w:tcPr>
          <w:p w14:paraId="432B4437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4CB98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636958" w14:textId="77777777" w:rsidR="00D351F0" w:rsidRDefault="00D351F0" w:rsidP="00C900A0">
            <w:r>
              <w:rPr>
                <w:sz w:val="16"/>
                <w:szCs w:val="16"/>
              </w:rPr>
              <w:t>Update test case 8.2.5.7.2</w:t>
            </w:r>
          </w:p>
        </w:tc>
        <w:tc>
          <w:tcPr>
            <w:tcW w:w="517" w:type="dxa"/>
          </w:tcPr>
          <w:p w14:paraId="69CD6128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5360B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3C6F6CC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2F6CFCC" w14:textId="77777777" w:rsidR="00D351F0" w:rsidRDefault="00D351F0" w:rsidP="00C900A0">
            <w:r>
              <w:rPr>
                <w:sz w:val="16"/>
                <w:szCs w:val="16"/>
              </w:rPr>
              <w:t>R5-233360</w:t>
            </w:r>
          </w:p>
        </w:tc>
        <w:tc>
          <w:tcPr>
            <w:tcW w:w="1597" w:type="dxa"/>
          </w:tcPr>
          <w:p w14:paraId="218E76DD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72C723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B4E7529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F19204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42DF1639" w14:textId="77777777" w:rsidTr="00C900A0">
        <w:tc>
          <w:tcPr>
            <w:tcW w:w="879" w:type="dxa"/>
          </w:tcPr>
          <w:p w14:paraId="762090F4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65CB7D" w14:textId="77777777" w:rsidR="00D351F0" w:rsidRDefault="00D351F0" w:rsidP="00C900A0">
            <w:r>
              <w:rPr>
                <w:sz w:val="16"/>
                <w:szCs w:val="16"/>
              </w:rPr>
              <w:t>3805</w:t>
            </w:r>
          </w:p>
        </w:tc>
        <w:tc>
          <w:tcPr>
            <w:tcW w:w="517" w:type="dxa"/>
          </w:tcPr>
          <w:p w14:paraId="0E3C5527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B6B5F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72E9D0" w14:textId="77777777" w:rsidR="00D351F0" w:rsidRDefault="00D351F0" w:rsidP="00C900A0">
            <w:r>
              <w:rPr>
                <w:sz w:val="16"/>
                <w:szCs w:val="16"/>
              </w:rPr>
              <w:t>Addition of NR unlicensed test case 6.6.2.2</w:t>
            </w:r>
          </w:p>
        </w:tc>
        <w:tc>
          <w:tcPr>
            <w:tcW w:w="517" w:type="dxa"/>
          </w:tcPr>
          <w:p w14:paraId="5780A348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4EF5F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1601722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E644480" w14:textId="77777777" w:rsidR="00D351F0" w:rsidRDefault="00D351F0" w:rsidP="00C900A0">
            <w:r>
              <w:rPr>
                <w:sz w:val="16"/>
                <w:szCs w:val="16"/>
              </w:rPr>
              <w:t>R5-233080</w:t>
            </w:r>
          </w:p>
        </w:tc>
        <w:tc>
          <w:tcPr>
            <w:tcW w:w="1597" w:type="dxa"/>
          </w:tcPr>
          <w:p w14:paraId="07A4B17A" w14:textId="77777777" w:rsidR="00D351F0" w:rsidRDefault="00D351F0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4395A07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73FAE0A" w14:textId="77777777" w:rsidR="00D351F0" w:rsidRDefault="00D351F0" w:rsidP="00C900A0">
            <w:r>
              <w:rPr>
                <w:sz w:val="16"/>
                <w:szCs w:val="16"/>
              </w:rPr>
              <w:t>6.6.2.2(New)</w:t>
            </w:r>
          </w:p>
        </w:tc>
        <w:tc>
          <w:tcPr>
            <w:tcW w:w="998" w:type="dxa"/>
          </w:tcPr>
          <w:p w14:paraId="210473E7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38.523-2 CR 0359; TS/TR ... CR ... </w:t>
            </w:r>
          </w:p>
        </w:tc>
      </w:tr>
      <w:tr w:rsidR="00D351F0" w14:paraId="45CFCE54" w14:textId="77777777" w:rsidTr="00C900A0">
        <w:tc>
          <w:tcPr>
            <w:tcW w:w="879" w:type="dxa"/>
          </w:tcPr>
          <w:p w14:paraId="0364501E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A624659" w14:textId="77777777" w:rsidR="00D351F0" w:rsidRDefault="00D351F0" w:rsidP="00C900A0">
            <w:r>
              <w:rPr>
                <w:sz w:val="16"/>
                <w:szCs w:val="16"/>
              </w:rPr>
              <w:t>3806</w:t>
            </w:r>
          </w:p>
        </w:tc>
        <w:tc>
          <w:tcPr>
            <w:tcW w:w="517" w:type="dxa"/>
          </w:tcPr>
          <w:p w14:paraId="673187B1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F7674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E02239" w14:textId="77777777" w:rsidR="00D351F0" w:rsidRDefault="00D351F0" w:rsidP="00C900A0">
            <w:r>
              <w:rPr>
                <w:sz w:val="16"/>
                <w:szCs w:val="16"/>
              </w:rPr>
              <w:t>Addition of NR unlicensed test case 6.6.2.4</w:t>
            </w:r>
          </w:p>
        </w:tc>
        <w:tc>
          <w:tcPr>
            <w:tcW w:w="517" w:type="dxa"/>
          </w:tcPr>
          <w:p w14:paraId="2E8DB5B5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80A1CC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ACBB5B3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065C69" w14:textId="77777777" w:rsidR="00D351F0" w:rsidRDefault="00D351F0" w:rsidP="00C900A0">
            <w:r>
              <w:rPr>
                <w:sz w:val="16"/>
                <w:szCs w:val="16"/>
              </w:rPr>
              <w:t>R5-233081</w:t>
            </w:r>
          </w:p>
        </w:tc>
        <w:tc>
          <w:tcPr>
            <w:tcW w:w="1597" w:type="dxa"/>
          </w:tcPr>
          <w:p w14:paraId="5313ED74" w14:textId="77777777" w:rsidR="00D351F0" w:rsidRDefault="00D351F0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E8955A8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5A7D1B1" w14:textId="77777777" w:rsidR="00D351F0" w:rsidRDefault="00D351F0" w:rsidP="00C900A0">
            <w:r>
              <w:rPr>
                <w:sz w:val="16"/>
                <w:szCs w:val="16"/>
              </w:rPr>
              <w:t>6.6.2.4(New)</w:t>
            </w:r>
          </w:p>
        </w:tc>
        <w:tc>
          <w:tcPr>
            <w:tcW w:w="998" w:type="dxa"/>
          </w:tcPr>
          <w:p w14:paraId="02244DF8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38.523-2 CR 0359; TS/TR ... CR ... </w:t>
            </w:r>
          </w:p>
        </w:tc>
      </w:tr>
      <w:tr w:rsidR="00D351F0" w14:paraId="0A85C051" w14:textId="77777777" w:rsidTr="00C900A0">
        <w:tc>
          <w:tcPr>
            <w:tcW w:w="879" w:type="dxa"/>
          </w:tcPr>
          <w:p w14:paraId="502B3EF0" w14:textId="77777777" w:rsidR="00D351F0" w:rsidRDefault="00D351F0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61A668A" w14:textId="77777777" w:rsidR="00D351F0" w:rsidRDefault="00D351F0" w:rsidP="00C900A0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5DDC7E71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EBABBC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2840B5" w14:textId="77777777" w:rsidR="00D351F0" w:rsidRDefault="00D351F0" w:rsidP="00C900A0">
            <w:r>
              <w:rPr>
                <w:sz w:val="16"/>
                <w:szCs w:val="16"/>
              </w:rPr>
              <w:t>Applicability updates to NR unlicensed test cases</w:t>
            </w:r>
          </w:p>
        </w:tc>
        <w:tc>
          <w:tcPr>
            <w:tcW w:w="517" w:type="dxa"/>
          </w:tcPr>
          <w:p w14:paraId="3D4751DF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1CA3FC" w14:textId="77777777" w:rsidR="00D351F0" w:rsidRDefault="00D351F0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9CC01CC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26D9D56" w14:textId="77777777" w:rsidR="00D351F0" w:rsidRDefault="00D351F0" w:rsidP="00C900A0">
            <w:r>
              <w:rPr>
                <w:sz w:val="16"/>
                <w:szCs w:val="16"/>
              </w:rPr>
              <w:t>R5-233079</w:t>
            </w:r>
          </w:p>
        </w:tc>
        <w:tc>
          <w:tcPr>
            <w:tcW w:w="1597" w:type="dxa"/>
          </w:tcPr>
          <w:p w14:paraId="7239EF37" w14:textId="77777777" w:rsidR="00D351F0" w:rsidRDefault="00D351F0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39AFE4D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C1AAA69" w14:textId="77777777" w:rsidR="00D351F0" w:rsidRDefault="00D351F0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06086134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38.523-1 CR 3805 CR 3806; TS/TR ... CR ... </w:t>
            </w:r>
          </w:p>
        </w:tc>
      </w:tr>
      <w:tr w:rsidR="00D351F0" w14:paraId="6CCDF73C" w14:textId="77777777" w:rsidTr="00C900A0">
        <w:tc>
          <w:tcPr>
            <w:tcW w:w="879" w:type="dxa"/>
          </w:tcPr>
          <w:p w14:paraId="482F8E49" w14:textId="77777777" w:rsidR="00D351F0" w:rsidRDefault="00D351F0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725C76" w14:textId="77777777" w:rsidR="00D351F0" w:rsidRDefault="00D351F0" w:rsidP="00C900A0">
            <w:r>
              <w:rPr>
                <w:sz w:val="16"/>
                <w:szCs w:val="16"/>
              </w:rPr>
              <w:t>2411</w:t>
            </w:r>
          </w:p>
        </w:tc>
        <w:tc>
          <w:tcPr>
            <w:tcW w:w="517" w:type="dxa"/>
          </w:tcPr>
          <w:p w14:paraId="355201D2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1C9ECC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04B2DB" w14:textId="77777777" w:rsidR="00D351F0" w:rsidRDefault="00D351F0" w:rsidP="00C900A0">
            <w:r>
              <w:rPr>
                <w:sz w:val="16"/>
                <w:szCs w:val="16"/>
              </w:rPr>
              <w:t>Addition of NR-U EN-DC SS-RSRP measurement performance test cases</w:t>
            </w:r>
          </w:p>
        </w:tc>
        <w:tc>
          <w:tcPr>
            <w:tcW w:w="517" w:type="dxa"/>
          </w:tcPr>
          <w:p w14:paraId="564E3E9E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C5230B" w14:textId="77777777" w:rsidR="00D351F0" w:rsidRDefault="00D351F0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FDE2933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DF58F3" w14:textId="77777777" w:rsidR="00D351F0" w:rsidRDefault="00D351F0" w:rsidP="00C900A0">
            <w:r>
              <w:rPr>
                <w:sz w:val="16"/>
                <w:szCs w:val="16"/>
              </w:rPr>
              <w:t>R5-233621</w:t>
            </w:r>
          </w:p>
        </w:tc>
        <w:tc>
          <w:tcPr>
            <w:tcW w:w="1597" w:type="dxa"/>
          </w:tcPr>
          <w:p w14:paraId="2B6450CC" w14:textId="77777777" w:rsidR="00D351F0" w:rsidRDefault="00D351F0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27C78F4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C38F01F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0BA0A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243068C3" w14:textId="77777777" w:rsidTr="00C900A0">
        <w:tc>
          <w:tcPr>
            <w:tcW w:w="879" w:type="dxa"/>
          </w:tcPr>
          <w:p w14:paraId="34929E53" w14:textId="77777777" w:rsidR="00D351F0" w:rsidRDefault="00D351F0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7D0B4C9" w14:textId="77777777" w:rsidR="00D351F0" w:rsidRDefault="00D351F0" w:rsidP="00C900A0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</w:tcPr>
          <w:p w14:paraId="1CB46CAC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9BA75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2E849" w14:textId="77777777" w:rsidR="00D351F0" w:rsidRDefault="00D351F0" w:rsidP="00C900A0">
            <w:r>
              <w:rPr>
                <w:sz w:val="16"/>
                <w:szCs w:val="16"/>
              </w:rPr>
              <w:t>Update to NR-U frequency bands</w:t>
            </w:r>
          </w:p>
        </w:tc>
        <w:tc>
          <w:tcPr>
            <w:tcW w:w="517" w:type="dxa"/>
          </w:tcPr>
          <w:p w14:paraId="3C05DA76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AC592" w14:textId="77777777" w:rsidR="00D351F0" w:rsidRDefault="00D351F0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79A5F10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3DA74E" w14:textId="77777777" w:rsidR="00D351F0" w:rsidRDefault="00D351F0" w:rsidP="00C900A0">
            <w:r>
              <w:rPr>
                <w:sz w:val="16"/>
                <w:szCs w:val="16"/>
              </w:rPr>
              <w:t>R5-233622</w:t>
            </w:r>
          </w:p>
        </w:tc>
        <w:tc>
          <w:tcPr>
            <w:tcW w:w="1597" w:type="dxa"/>
          </w:tcPr>
          <w:p w14:paraId="1048218C" w14:textId="77777777" w:rsidR="00D351F0" w:rsidRDefault="00D351F0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A3BB2E7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F4B26DB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1E585B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6E7906C8" w14:textId="77777777" w:rsidTr="00C900A0">
        <w:tc>
          <w:tcPr>
            <w:tcW w:w="879" w:type="dxa"/>
          </w:tcPr>
          <w:p w14:paraId="702FC22D" w14:textId="77777777" w:rsidR="00D351F0" w:rsidRDefault="00D351F0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39212B" w14:textId="77777777" w:rsidR="00D351F0" w:rsidRDefault="00D351F0" w:rsidP="00C900A0">
            <w:r>
              <w:rPr>
                <w:sz w:val="16"/>
                <w:szCs w:val="16"/>
              </w:rPr>
              <w:t>2413</w:t>
            </w:r>
          </w:p>
        </w:tc>
        <w:tc>
          <w:tcPr>
            <w:tcW w:w="517" w:type="dxa"/>
          </w:tcPr>
          <w:p w14:paraId="71BA7351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E6DEA4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F808ED" w14:textId="77777777" w:rsidR="00D351F0" w:rsidRDefault="00D351F0" w:rsidP="00C900A0">
            <w:r>
              <w:rPr>
                <w:sz w:val="16"/>
                <w:szCs w:val="16"/>
              </w:rPr>
              <w:t>Addition of NR-U SA SS-RSRP measurement performance test cases</w:t>
            </w:r>
          </w:p>
        </w:tc>
        <w:tc>
          <w:tcPr>
            <w:tcW w:w="517" w:type="dxa"/>
          </w:tcPr>
          <w:p w14:paraId="257B53A7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4E259" w14:textId="77777777" w:rsidR="00D351F0" w:rsidRDefault="00D351F0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8AC180A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23422C" w14:textId="77777777" w:rsidR="00D351F0" w:rsidRDefault="00D351F0" w:rsidP="00C900A0">
            <w:r>
              <w:rPr>
                <w:sz w:val="16"/>
                <w:szCs w:val="16"/>
              </w:rPr>
              <w:t>R5-233623</w:t>
            </w:r>
          </w:p>
        </w:tc>
        <w:tc>
          <w:tcPr>
            <w:tcW w:w="1597" w:type="dxa"/>
          </w:tcPr>
          <w:p w14:paraId="4CAE8CA4" w14:textId="77777777" w:rsidR="00D351F0" w:rsidRDefault="00D351F0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F5656C1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E4B0887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2D16C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</w:tbl>
    <w:p w14:paraId="34060BE3" w14:textId="77777777" w:rsidR="00D351F0" w:rsidRDefault="00D351F0" w:rsidP="00D351F0"/>
    <w:p w14:paraId="6702C639" w14:textId="77777777" w:rsidR="00D351F0" w:rsidRDefault="00D351F0" w:rsidP="00D351F0"/>
    <w:p w14:paraId="0A18E17E" w14:textId="77777777" w:rsidR="00613FA9" w:rsidRPr="00917427" w:rsidRDefault="00613FA9" w:rsidP="00613FA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RP-230926</w:t>
      </w:r>
      <w:r>
        <w:rPr>
          <w:b/>
          <w:i/>
          <w:noProof/>
          <w:sz w:val="28"/>
        </w:rPr>
        <w:fldChar w:fldCharType="end"/>
      </w:r>
    </w:p>
    <w:p w14:paraId="778F673A" w14:textId="77777777" w:rsidR="00613FA9" w:rsidRPr="00784730" w:rsidRDefault="00613FA9" w:rsidP="00613FA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53780EB6" w14:textId="77777777" w:rsidR="00613FA9" w:rsidRPr="00050554" w:rsidRDefault="00613FA9" w:rsidP="00613FA9">
      <w:pPr>
        <w:rPr>
          <w:rFonts w:ascii="Arial" w:hAnsi="Arial" w:cs="Arial"/>
          <w:b/>
          <w:bCs/>
          <w:lang w:val="en-US"/>
        </w:rPr>
      </w:pPr>
    </w:p>
    <w:p w14:paraId="3FD932A9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A794F5F" w14:textId="77777777" w:rsidR="00613FA9" w:rsidRPr="00E145B1" w:rsidRDefault="00613FA9" w:rsidP="00613F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LTE-NR &amp; NR-NR Dual Connectivity and NR CA enhancements (LTE_NR_DC_CA_enh-UEConTest)</w:t>
      </w:r>
      <w:r>
        <w:rPr>
          <w:rFonts w:ascii="Arial" w:hAnsi="Arial" w:cs="Arial"/>
          <w:b/>
          <w:bCs/>
        </w:rPr>
        <w:fldChar w:fldCharType="end"/>
      </w:r>
    </w:p>
    <w:p w14:paraId="6AE6980C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13.2.9</w:t>
      </w:r>
      <w:r>
        <w:rPr>
          <w:rFonts w:ascii="Arial" w:hAnsi="Arial" w:cs="Arial"/>
          <w:b/>
          <w:bCs/>
        </w:rPr>
        <w:fldChar w:fldCharType="end"/>
      </w:r>
    </w:p>
    <w:p w14:paraId="2B63E877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2D9EA7C" w14:textId="77777777" w:rsidR="00613FA9" w:rsidRDefault="00613FA9" w:rsidP="00613FA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0554EF" w14:textId="77777777" w:rsidR="00613FA9" w:rsidRPr="004E535C" w:rsidRDefault="00613FA9" w:rsidP="00613F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3FA9" w:rsidRPr="004E535C" w14:paraId="06CBE35A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985661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367CF6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64CC47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FD75D0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9DAB58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C30F55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300AD8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1CC793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213AB4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D5DF3D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E1E474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05FFF3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38BD87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3FA9" w14:paraId="21FAAF23" w14:textId="77777777" w:rsidTr="00C900A0">
        <w:tc>
          <w:tcPr>
            <w:tcW w:w="879" w:type="dxa"/>
          </w:tcPr>
          <w:p w14:paraId="56DD981C" w14:textId="77777777" w:rsidR="00613FA9" w:rsidRDefault="00613FA9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E214EA7" w14:textId="77777777" w:rsidR="00613FA9" w:rsidRDefault="00613FA9" w:rsidP="00C900A0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2ED32666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74E6B3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36474" w14:textId="77777777" w:rsidR="00613FA9" w:rsidRDefault="00613FA9" w:rsidP="00C900A0">
            <w:r>
              <w:rPr>
                <w:sz w:val="16"/>
                <w:szCs w:val="16"/>
              </w:rPr>
              <w:t>Update of MAC implementation capabilities</w:t>
            </w:r>
          </w:p>
        </w:tc>
        <w:tc>
          <w:tcPr>
            <w:tcW w:w="517" w:type="dxa"/>
          </w:tcPr>
          <w:p w14:paraId="02F180B3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E2FC3E" w14:textId="77777777" w:rsidR="00613FA9" w:rsidRDefault="00613FA9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6FF38641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725121" w14:textId="77777777" w:rsidR="00613FA9" w:rsidRDefault="00613FA9" w:rsidP="00C900A0">
            <w:r>
              <w:rPr>
                <w:sz w:val="16"/>
                <w:szCs w:val="16"/>
              </w:rPr>
              <w:t>R5-232320</w:t>
            </w:r>
          </w:p>
        </w:tc>
        <w:tc>
          <w:tcPr>
            <w:tcW w:w="1597" w:type="dxa"/>
          </w:tcPr>
          <w:p w14:paraId="789F54B3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813EA8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04D6E9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98CCEF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1340F0B9" w14:textId="77777777" w:rsidTr="00C900A0">
        <w:tc>
          <w:tcPr>
            <w:tcW w:w="879" w:type="dxa"/>
          </w:tcPr>
          <w:p w14:paraId="291DA20A" w14:textId="77777777" w:rsidR="00613FA9" w:rsidRDefault="00613FA9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0DE28AE" w14:textId="77777777" w:rsidR="00613FA9" w:rsidRDefault="00613FA9" w:rsidP="00C900A0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15CB8D41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F6BBC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E6781" w14:textId="77777777" w:rsidR="00613FA9" w:rsidRDefault="00613FA9" w:rsidP="00C900A0">
            <w:r>
              <w:rPr>
                <w:sz w:val="16"/>
                <w:szCs w:val="16"/>
              </w:rPr>
              <w:t>Completion of applicability for DC_CA test cases</w:t>
            </w:r>
          </w:p>
        </w:tc>
        <w:tc>
          <w:tcPr>
            <w:tcW w:w="517" w:type="dxa"/>
          </w:tcPr>
          <w:p w14:paraId="5225B221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2F75E8" w14:textId="77777777" w:rsidR="00613FA9" w:rsidRDefault="00613FA9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6CAF78F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387FE38" w14:textId="77777777" w:rsidR="00613FA9" w:rsidRDefault="00613FA9" w:rsidP="00C900A0">
            <w:r>
              <w:rPr>
                <w:sz w:val="16"/>
                <w:szCs w:val="16"/>
              </w:rPr>
              <w:t>R5-233686</w:t>
            </w:r>
          </w:p>
        </w:tc>
        <w:tc>
          <w:tcPr>
            <w:tcW w:w="1597" w:type="dxa"/>
          </w:tcPr>
          <w:p w14:paraId="333078F2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9CA425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551FD2D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6A8A1A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BFA0EC9" w14:textId="77777777" w:rsidTr="00C900A0">
        <w:tc>
          <w:tcPr>
            <w:tcW w:w="879" w:type="dxa"/>
          </w:tcPr>
          <w:p w14:paraId="3D5FA4A0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3B698A" w14:textId="77777777" w:rsidR="00613FA9" w:rsidRDefault="00613FA9" w:rsidP="00C900A0">
            <w:r>
              <w:rPr>
                <w:sz w:val="16"/>
                <w:szCs w:val="16"/>
              </w:rPr>
              <w:t>3671</w:t>
            </w:r>
          </w:p>
        </w:tc>
        <w:tc>
          <w:tcPr>
            <w:tcW w:w="517" w:type="dxa"/>
          </w:tcPr>
          <w:p w14:paraId="174C9DB0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4A3882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66CFAF" w14:textId="77777777" w:rsidR="00613FA9" w:rsidRDefault="00613FA9" w:rsidP="00C900A0">
            <w:r>
              <w:rPr>
                <w:sz w:val="16"/>
                <w:szCs w:val="16"/>
              </w:rPr>
              <w:t>Corrections to EN-DC test case 8.2.6.3.1</w:t>
            </w:r>
          </w:p>
        </w:tc>
        <w:tc>
          <w:tcPr>
            <w:tcW w:w="517" w:type="dxa"/>
          </w:tcPr>
          <w:p w14:paraId="4E3A3B2C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CF595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5660C80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FA6D41" w14:textId="77777777" w:rsidR="00613FA9" w:rsidRDefault="00613FA9" w:rsidP="00C900A0">
            <w:r>
              <w:rPr>
                <w:sz w:val="16"/>
                <w:szCs w:val="16"/>
              </w:rPr>
              <w:t>R5-232197</w:t>
            </w:r>
          </w:p>
        </w:tc>
        <w:tc>
          <w:tcPr>
            <w:tcW w:w="1597" w:type="dxa"/>
          </w:tcPr>
          <w:p w14:paraId="003E3FE4" w14:textId="77777777" w:rsidR="00613FA9" w:rsidRDefault="00613FA9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F25C93E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7A6514E" w14:textId="77777777" w:rsidR="00613FA9" w:rsidRDefault="00613FA9" w:rsidP="00C900A0">
            <w:r>
              <w:rPr>
                <w:sz w:val="16"/>
                <w:szCs w:val="16"/>
              </w:rPr>
              <w:t>8.2.6.3.1</w:t>
            </w:r>
          </w:p>
        </w:tc>
        <w:tc>
          <w:tcPr>
            <w:tcW w:w="998" w:type="dxa"/>
          </w:tcPr>
          <w:p w14:paraId="6289CFE9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3FA9" w14:paraId="0A74CE53" w14:textId="77777777" w:rsidTr="00C900A0">
        <w:tc>
          <w:tcPr>
            <w:tcW w:w="879" w:type="dxa"/>
          </w:tcPr>
          <w:p w14:paraId="23161980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1DD0D3B" w14:textId="77777777" w:rsidR="00613FA9" w:rsidRDefault="00613FA9" w:rsidP="00C900A0">
            <w:r>
              <w:rPr>
                <w:sz w:val="16"/>
                <w:szCs w:val="16"/>
              </w:rPr>
              <w:t>3672</w:t>
            </w:r>
          </w:p>
        </w:tc>
        <w:tc>
          <w:tcPr>
            <w:tcW w:w="517" w:type="dxa"/>
          </w:tcPr>
          <w:p w14:paraId="38516015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FE2B1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086AB5" w14:textId="77777777" w:rsidR="00613FA9" w:rsidRDefault="00613FA9" w:rsidP="00C900A0">
            <w:r>
              <w:rPr>
                <w:sz w:val="16"/>
                <w:szCs w:val="16"/>
              </w:rPr>
              <w:t>Corrections to EN-DC test case 8.2.6.3.2</w:t>
            </w:r>
          </w:p>
        </w:tc>
        <w:tc>
          <w:tcPr>
            <w:tcW w:w="517" w:type="dxa"/>
          </w:tcPr>
          <w:p w14:paraId="29F26365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DBD1A9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6073488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773413" w14:textId="77777777" w:rsidR="00613FA9" w:rsidRDefault="00613FA9" w:rsidP="00C900A0">
            <w:r>
              <w:rPr>
                <w:sz w:val="16"/>
                <w:szCs w:val="16"/>
              </w:rPr>
              <w:t>R5-233455</w:t>
            </w:r>
          </w:p>
        </w:tc>
        <w:tc>
          <w:tcPr>
            <w:tcW w:w="1597" w:type="dxa"/>
          </w:tcPr>
          <w:p w14:paraId="1115A19C" w14:textId="77777777" w:rsidR="00613FA9" w:rsidRDefault="00613FA9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5E595F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3B62833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310AB7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F2E9F78" w14:textId="77777777" w:rsidTr="00C900A0">
        <w:tc>
          <w:tcPr>
            <w:tcW w:w="879" w:type="dxa"/>
          </w:tcPr>
          <w:p w14:paraId="3E1BF056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DFF732" w14:textId="77777777" w:rsidR="00613FA9" w:rsidRDefault="00613FA9" w:rsidP="00C900A0">
            <w:r>
              <w:rPr>
                <w:sz w:val="16"/>
                <w:szCs w:val="16"/>
              </w:rPr>
              <w:t>3679</w:t>
            </w:r>
          </w:p>
        </w:tc>
        <w:tc>
          <w:tcPr>
            <w:tcW w:w="517" w:type="dxa"/>
          </w:tcPr>
          <w:p w14:paraId="3B1B1ED8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7B0A9B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29061" w14:textId="77777777" w:rsidR="00613FA9" w:rsidRDefault="00613FA9" w:rsidP="00C900A0">
            <w:r>
              <w:rPr>
                <w:sz w:val="16"/>
                <w:szCs w:val="16"/>
              </w:rPr>
              <w:t>Update test case 8.1.1.4.7</w:t>
            </w:r>
          </w:p>
        </w:tc>
        <w:tc>
          <w:tcPr>
            <w:tcW w:w="517" w:type="dxa"/>
          </w:tcPr>
          <w:p w14:paraId="6379E2A8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F925F7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23253E3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C91F87" w14:textId="77777777" w:rsidR="00613FA9" w:rsidRDefault="00613FA9" w:rsidP="00C900A0">
            <w:r>
              <w:rPr>
                <w:sz w:val="16"/>
                <w:szCs w:val="16"/>
              </w:rPr>
              <w:t>R5-233482</w:t>
            </w:r>
          </w:p>
        </w:tc>
        <w:tc>
          <w:tcPr>
            <w:tcW w:w="1597" w:type="dxa"/>
          </w:tcPr>
          <w:p w14:paraId="11CB65BF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0B12D9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ADEED18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3A788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18CDAEFD" w14:textId="77777777" w:rsidTr="00C900A0">
        <w:tc>
          <w:tcPr>
            <w:tcW w:w="879" w:type="dxa"/>
          </w:tcPr>
          <w:p w14:paraId="1AA8A2ED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7F19E4" w14:textId="77777777" w:rsidR="00613FA9" w:rsidRDefault="00613FA9" w:rsidP="00C900A0">
            <w:r>
              <w:rPr>
                <w:sz w:val="16"/>
                <w:szCs w:val="16"/>
              </w:rPr>
              <w:t>3696</w:t>
            </w:r>
          </w:p>
        </w:tc>
        <w:tc>
          <w:tcPr>
            <w:tcW w:w="517" w:type="dxa"/>
          </w:tcPr>
          <w:p w14:paraId="711117B7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7CA28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A331FB" w14:textId="77777777" w:rsidR="00613FA9" w:rsidRDefault="00613FA9" w:rsidP="00C900A0">
            <w:r>
              <w:rPr>
                <w:sz w:val="16"/>
                <w:szCs w:val="16"/>
              </w:rPr>
              <w:t>Update test case 8.1.1.4.8</w:t>
            </w:r>
          </w:p>
        </w:tc>
        <w:tc>
          <w:tcPr>
            <w:tcW w:w="517" w:type="dxa"/>
          </w:tcPr>
          <w:p w14:paraId="3DC12EAB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2830B6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BE180C0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14F5EE" w14:textId="77777777" w:rsidR="00613FA9" w:rsidRDefault="00613FA9" w:rsidP="00C900A0">
            <w:r>
              <w:rPr>
                <w:sz w:val="16"/>
                <w:szCs w:val="16"/>
              </w:rPr>
              <w:t>R5-232317</w:t>
            </w:r>
          </w:p>
        </w:tc>
        <w:tc>
          <w:tcPr>
            <w:tcW w:w="1597" w:type="dxa"/>
          </w:tcPr>
          <w:p w14:paraId="002B7D70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77DA3A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3FBA0D0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52732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664FD10B" w14:textId="77777777" w:rsidTr="00C900A0">
        <w:tc>
          <w:tcPr>
            <w:tcW w:w="879" w:type="dxa"/>
          </w:tcPr>
          <w:p w14:paraId="25BEE346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721B339" w14:textId="77777777" w:rsidR="00613FA9" w:rsidRDefault="00613FA9" w:rsidP="00C900A0">
            <w:r>
              <w:rPr>
                <w:sz w:val="16"/>
                <w:szCs w:val="16"/>
              </w:rPr>
              <w:t>3697</w:t>
            </w:r>
          </w:p>
        </w:tc>
        <w:tc>
          <w:tcPr>
            <w:tcW w:w="517" w:type="dxa"/>
          </w:tcPr>
          <w:p w14:paraId="52E54D6D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81F85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3E11C0" w14:textId="77777777" w:rsidR="00613FA9" w:rsidRDefault="00613FA9" w:rsidP="00C900A0">
            <w:r>
              <w:rPr>
                <w:sz w:val="16"/>
                <w:szCs w:val="16"/>
              </w:rPr>
              <w:t>Update test case 8.1.1.4.9</w:t>
            </w:r>
          </w:p>
        </w:tc>
        <w:tc>
          <w:tcPr>
            <w:tcW w:w="517" w:type="dxa"/>
          </w:tcPr>
          <w:p w14:paraId="373BC3D3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43DA9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4E453A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C28AD3" w14:textId="77777777" w:rsidR="00613FA9" w:rsidRDefault="00613FA9" w:rsidP="00C900A0">
            <w:r>
              <w:rPr>
                <w:sz w:val="16"/>
                <w:szCs w:val="16"/>
              </w:rPr>
              <w:t>R5-233483</w:t>
            </w:r>
          </w:p>
        </w:tc>
        <w:tc>
          <w:tcPr>
            <w:tcW w:w="1597" w:type="dxa"/>
          </w:tcPr>
          <w:p w14:paraId="4654A8CD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DCACBF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4DBE0ED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5086CB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02A4A38" w14:textId="77777777" w:rsidTr="00C900A0">
        <w:tc>
          <w:tcPr>
            <w:tcW w:w="879" w:type="dxa"/>
          </w:tcPr>
          <w:p w14:paraId="1F136ECA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8DF30E" w14:textId="77777777" w:rsidR="00613FA9" w:rsidRDefault="00613FA9" w:rsidP="00C900A0">
            <w:r>
              <w:rPr>
                <w:sz w:val="16"/>
                <w:szCs w:val="16"/>
              </w:rPr>
              <w:t>3754</w:t>
            </w:r>
          </w:p>
        </w:tc>
        <w:tc>
          <w:tcPr>
            <w:tcW w:w="517" w:type="dxa"/>
          </w:tcPr>
          <w:p w14:paraId="2BB2385A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8AD7C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945141" w14:textId="77777777" w:rsidR="00613FA9" w:rsidRDefault="00613FA9" w:rsidP="00C900A0">
            <w:r>
              <w:rPr>
                <w:sz w:val="16"/>
                <w:szCs w:val="16"/>
              </w:rPr>
              <w:t>Update of TC 8.1.5.11.3- Idle/Inactive measurements / Inactive mode / SIB11 configuration / Measurement of NR cells</w:t>
            </w:r>
          </w:p>
        </w:tc>
        <w:tc>
          <w:tcPr>
            <w:tcW w:w="517" w:type="dxa"/>
          </w:tcPr>
          <w:p w14:paraId="02FDF0FA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12496F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F982462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B89427" w14:textId="77777777" w:rsidR="00613FA9" w:rsidRDefault="00613FA9" w:rsidP="00C900A0">
            <w:r>
              <w:rPr>
                <w:sz w:val="16"/>
                <w:szCs w:val="16"/>
              </w:rPr>
              <w:t>R5-232729</w:t>
            </w:r>
          </w:p>
        </w:tc>
        <w:tc>
          <w:tcPr>
            <w:tcW w:w="1597" w:type="dxa"/>
          </w:tcPr>
          <w:p w14:paraId="361859C3" w14:textId="77777777" w:rsidR="00613FA9" w:rsidRDefault="00613FA9" w:rsidP="00C900A0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5F384D27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DF4BDAB" w14:textId="77777777" w:rsidR="00613FA9" w:rsidRDefault="00613FA9" w:rsidP="00C900A0">
            <w:r>
              <w:rPr>
                <w:sz w:val="16"/>
                <w:szCs w:val="16"/>
              </w:rPr>
              <w:t>8.1.5.11.3</w:t>
            </w:r>
          </w:p>
        </w:tc>
        <w:tc>
          <w:tcPr>
            <w:tcW w:w="998" w:type="dxa"/>
          </w:tcPr>
          <w:p w14:paraId="011CFD33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3FA9" w14:paraId="12F3CD91" w14:textId="77777777" w:rsidTr="00C900A0">
        <w:tc>
          <w:tcPr>
            <w:tcW w:w="879" w:type="dxa"/>
          </w:tcPr>
          <w:p w14:paraId="016E2522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933FAC" w14:textId="77777777" w:rsidR="00613FA9" w:rsidRDefault="00613FA9" w:rsidP="00C900A0">
            <w:r>
              <w:rPr>
                <w:sz w:val="16"/>
                <w:szCs w:val="16"/>
              </w:rPr>
              <w:t>3755</w:t>
            </w:r>
          </w:p>
        </w:tc>
        <w:tc>
          <w:tcPr>
            <w:tcW w:w="517" w:type="dxa"/>
          </w:tcPr>
          <w:p w14:paraId="20FE9DC7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796B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5D9F87" w14:textId="77777777" w:rsidR="00613FA9" w:rsidRDefault="00613FA9" w:rsidP="00C900A0">
            <w:r>
              <w:rPr>
                <w:sz w:val="16"/>
                <w:szCs w:val="16"/>
              </w:rPr>
              <w:t>Update of TC 8.1.5.11.4-Idle/Inactive measurements / Inactive mode / RRCRelease configuration / Measurement of NR cells</w:t>
            </w:r>
          </w:p>
        </w:tc>
        <w:tc>
          <w:tcPr>
            <w:tcW w:w="517" w:type="dxa"/>
          </w:tcPr>
          <w:p w14:paraId="55BDEEF5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522F0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89A4DA4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A1818A" w14:textId="77777777" w:rsidR="00613FA9" w:rsidRDefault="00613FA9" w:rsidP="00C900A0">
            <w:r>
              <w:rPr>
                <w:sz w:val="16"/>
                <w:szCs w:val="16"/>
              </w:rPr>
              <w:t>R5-232730</w:t>
            </w:r>
          </w:p>
        </w:tc>
        <w:tc>
          <w:tcPr>
            <w:tcW w:w="1597" w:type="dxa"/>
          </w:tcPr>
          <w:p w14:paraId="18F379CE" w14:textId="77777777" w:rsidR="00613FA9" w:rsidRDefault="00613FA9" w:rsidP="00C900A0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4F94922D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1B8A6FC" w14:textId="77777777" w:rsidR="00613FA9" w:rsidRDefault="00613FA9" w:rsidP="00C900A0">
            <w:r>
              <w:rPr>
                <w:sz w:val="16"/>
                <w:szCs w:val="16"/>
              </w:rPr>
              <w:t>8.1.5.11.4</w:t>
            </w:r>
          </w:p>
        </w:tc>
        <w:tc>
          <w:tcPr>
            <w:tcW w:w="998" w:type="dxa"/>
          </w:tcPr>
          <w:p w14:paraId="73EAD4D4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3FA9" w14:paraId="733D4EFC" w14:textId="77777777" w:rsidTr="00C900A0">
        <w:tc>
          <w:tcPr>
            <w:tcW w:w="879" w:type="dxa"/>
          </w:tcPr>
          <w:p w14:paraId="2E21F397" w14:textId="77777777" w:rsidR="00613FA9" w:rsidRDefault="00613FA9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78ABF5F" w14:textId="77777777" w:rsidR="00613FA9" w:rsidRDefault="00613FA9" w:rsidP="00C900A0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50DC7F58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E390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AE5DCA" w14:textId="77777777" w:rsidR="00613FA9" w:rsidRDefault="00613FA9" w:rsidP="00C900A0">
            <w:r>
              <w:rPr>
                <w:sz w:val="16"/>
                <w:szCs w:val="16"/>
              </w:rPr>
              <w:t>Update titles for test cases 8.1.1.4.7-9</w:t>
            </w:r>
          </w:p>
        </w:tc>
        <w:tc>
          <w:tcPr>
            <w:tcW w:w="517" w:type="dxa"/>
          </w:tcPr>
          <w:p w14:paraId="6E50FA94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A9E4B2" w14:textId="77777777" w:rsidR="00613FA9" w:rsidRDefault="00613FA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7B74DEB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34EE42" w14:textId="77777777" w:rsidR="00613FA9" w:rsidRDefault="00613FA9" w:rsidP="00C900A0">
            <w:r>
              <w:rPr>
                <w:sz w:val="16"/>
                <w:szCs w:val="16"/>
              </w:rPr>
              <w:t>R5-233484</w:t>
            </w:r>
          </w:p>
        </w:tc>
        <w:tc>
          <w:tcPr>
            <w:tcW w:w="1597" w:type="dxa"/>
          </w:tcPr>
          <w:p w14:paraId="7FA55B86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B5262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184A2F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6CDBE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0D0F4E32" w14:textId="77777777" w:rsidTr="00C900A0">
        <w:tc>
          <w:tcPr>
            <w:tcW w:w="879" w:type="dxa"/>
          </w:tcPr>
          <w:p w14:paraId="120C157B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A0D3F1" w14:textId="77777777" w:rsidR="00613FA9" w:rsidRDefault="00613FA9" w:rsidP="00C900A0">
            <w:r>
              <w:rPr>
                <w:sz w:val="16"/>
                <w:szCs w:val="16"/>
              </w:rPr>
              <w:t>2357</w:t>
            </w:r>
          </w:p>
        </w:tc>
        <w:tc>
          <w:tcPr>
            <w:tcW w:w="517" w:type="dxa"/>
          </w:tcPr>
          <w:p w14:paraId="58EFB099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56B4B8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0008F" w14:textId="77777777" w:rsidR="00613FA9" w:rsidRDefault="00613FA9" w:rsidP="00C900A0">
            <w:r>
              <w:rPr>
                <w:sz w:val="16"/>
                <w:szCs w:val="16"/>
              </w:rPr>
              <w:t>Completion of EN-DC FR1 direct SCell activation test case</w:t>
            </w:r>
          </w:p>
        </w:tc>
        <w:tc>
          <w:tcPr>
            <w:tcW w:w="517" w:type="dxa"/>
          </w:tcPr>
          <w:p w14:paraId="010268C3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79A926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A5B0C5E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F65739" w14:textId="77777777" w:rsidR="00613FA9" w:rsidRDefault="00613FA9" w:rsidP="00C900A0">
            <w:r>
              <w:rPr>
                <w:sz w:val="16"/>
                <w:szCs w:val="16"/>
              </w:rPr>
              <w:t>R5-233747</w:t>
            </w:r>
          </w:p>
        </w:tc>
        <w:tc>
          <w:tcPr>
            <w:tcW w:w="1597" w:type="dxa"/>
          </w:tcPr>
          <w:p w14:paraId="127D2730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550B1E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7985DF4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59549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49B5091" w14:textId="77777777" w:rsidTr="00C900A0">
        <w:tc>
          <w:tcPr>
            <w:tcW w:w="879" w:type="dxa"/>
          </w:tcPr>
          <w:p w14:paraId="1F379B20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346CEA0" w14:textId="77777777" w:rsidR="00613FA9" w:rsidRDefault="00613FA9" w:rsidP="00C900A0">
            <w:r>
              <w:rPr>
                <w:sz w:val="16"/>
                <w:szCs w:val="16"/>
              </w:rPr>
              <w:t>2358</w:t>
            </w:r>
          </w:p>
        </w:tc>
        <w:tc>
          <w:tcPr>
            <w:tcW w:w="517" w:type="dxa"/>
          </w:tcPr>
          <w:p w14:paraId="3E71AC36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E8768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17C387" w14:textId="77777777" w:rsidR="00613FA9" w:rsidRDefault="00613FA9" w:rsidP="00C900A0">
            <w:r>
              <w:rPr>
                <w:sz w:val="16"/>
                <w:szCs w:val="16"/>
              </w:rPr>
              <w:t>Completion of SA FR1 direct SCell activation test case</w:t>
            </w:r>
          </w:p>
        </w:tc>
        <w:tc>
          <w:tcPr>
            <w:tcW w:w="517" w:type="dxa"/>
          </w:tcPr>
          <w:p w14:paraId="68B4EB81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BAF6B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E4589DD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CC6D600" w14:textId="77777777" w:rsidR="00613FA9" w:rsidRDefault="00613FA9" w:rsidP="00C900A0">
            <w:r>
              <w:rPr>
                <w:sz w:val="16"/>
                <w:szCs w:val="16"/>
              </w:rPr>
              <w:t>R5-233748</w:t>
            </w:r>
          </w:p>
        </w:tc>
        <w:tc>
          <w:tcPr>
            <w:tcW w:w="1597" w:type="dxa"/>
          </w:tcPr>
          <w:p w14:paraId="630C9B5C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B0FEB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2227F08C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43E454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AC2FAB2" w14:textId="77777777" w:rsidTr="00C900A0">
        <w:tc>
          <w:tcPr>
            <w:tcW w:w="879" w:type="dxa"/>
          </w:tcPr>
          <w:p w14:paraId="656EB3CC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F4933E" w14:textId="77777777" w:rsidR="00613FA9" w:rsidRDefault="00613FA9" w:rsidP="00C900A0">
            <w:r>
              <w:rPr>
                <w:sz w:val="16"/>
                <w:szCs w:val="16"/>
              </w:rPr>
              <w:t>2359</w:t>
            </w:r>
          </w:p>
        </w:tc>
        <w:tc>
          <w:tcPr>
            <w:tcW w:w="517" w:type="dxa"/>
          </w:tcPr>
          <w:p w14:paraId="5BC18E35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797B8B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8559BC" w14:textId="77777777" w:rsidR="00613FA9" w:rsidRDefault="00613FA9" w:rsidP="00C900A0">
            <w:r>
              <w:rPr>
                <w:sz w:val="16"/>
                <w:szCs w:val="16"/>
              </w:rPr>
              <w:t>Completion of SA FR2 direct SCell activation at handover test case</w:t>
            </w:r>
          </w:p>
        </w:tc>
        <w:tc>
          <w:tcPr>
            <w:tcW w:w="517" w:type="dxa"/>
          </w:tcPr>
          <w:p w14:paraId="0CD08420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6978CC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74BF44B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7E78DFB" w14:textId="77777777" w:rsidR="00613FA9" w:rsidRDefault="00613FA9" w:rsidP="00C900A0">
            <w:r>
              <w:rPr>
                <w:sz w:val="16"/>
                <w:szCs w:val="16"/>
              </w:rPr>
              <w:t>R5-233604</w:t>
            </w:r>
          </w:p>
        </w:tc>
        <w:tc>
          <w:tcPr>
            <w:tcW w:w="1597" w:type="dxa"/>
          </w:tcPr>
          <w:p w14:paraId="593E9A84" w14:textId="77777777" w:rsidR="00613FA9" w:rsidRDefault="00613FA9" w:rsidP="00C900A0">
            <w:r>
              <w:rPr>
                <w:sz w:val="16"/>
                <w:szCs w:val="16"/>
              </w:rPr>
              <w:t>Nokia, Nokia Shanghai Bell, Anritsu</w:t>
            </w:r>
          </w:p>
        </w:tc>
        <w:tc>
          <w:tcPr>
            <w:tcW w:w="1122" w:type="dxa"/>
          </w:tcPr>
          <w:p w14:paraId="51BAACF8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18A78F8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4F718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3B21C344" w14:textId="77777777" w:rsidTr="00C900A0">
        <w:tc>
          <w:tcPr>
            <w:tcW w:w="879" w:type="dxa"/>
          </w:tcPr>
          <w:p w14:paraId="05185BE1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8978B8" w14:textId="77777777" w:rsidR="00613FA9" w:rsidRDefault="00613FA9" w:rsidP="00C900A0">
            <w:r>
              <w:rPr>
                <w:sz w:val="16"/>
                <w:szCs w:val="16"/>
              </w:rPr>
              <w:t>2360</w:t>
            </w:r>
          </w:p>
        </w:tc>
        <w:tc>
          <w:tcPr>
            <w:tcW w:w="517" w:type="dxa"/>
          </w:tcPr>
          <w:p w14:paraId="3EE8E43D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88D73F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6529F" w14:textId="77777777" w:rsidR="00613FA9" w:rsidRDefault="00613FA9" w:rsidP="00C900A0">
            <w:r>
              <w:rPr>
                <w:sz w:val="16"/>
                <w:szCs w:val="16"/>
              </w:rPr>
              <w:t>Completition SA FR1 direct SCell activation at handover test case</w:t>
            </w:r>
          </w:p>
        </w:tc>
        <w:tc>
          <w:tcPr>
            <w:tcW w:w="517" w:type="dxa"/>
          </w:tcPr>
          <w:p w14:paraId="188C6339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C743CB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380A487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34AA74" w14:textId="77777777" w:rsidR="00613FA9" w:rsidRDefault="00613FA9" w:rsidP="00C900A0">
            <w:r>
              <w:rPr>
                <w:sz w:val="16"/>
                <w:szCs w:val="16"/>
              </w:rPr>
              <w:t>R5-233749</w:t>
            </w:r>
          </w:p>
        </w:tc>
        <w:tc>
          <w:tcPr>
            <w:tcW w:w="1597" w:type="dxa"/>
          </w:tcPr>
          <w:p w14:paraId="547C150E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40B006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7ADAC4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6C7F4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4C1C7509" w14:textId="77777777" w:rsidTr="00C900A0">
        <w:tc>
          <w:tcPr>
            <w:tcW w:w="879" w:type="dxa"/>
          </w:tcPr>
          <w:p w14:paraId="194CE9A3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ABD534" w14:textId="77777777" w:rsidR="00613FA9" w:rsidRDefault="00613FA9" w:rsidP="00C900A0">
            <w:r>
              <w:rPr>
                <w:sz w:val="16"/>
                <w:szCs w:val="16"/>
              </w:rPr>
              <w:t>2361</w:t>
            </w:r>
          </w:p>
        </w:tc>
        <w:tc>
          <w:tcPr>
            <w:tcW w:w="517" w:type="dxa"/>
          </w:tcPr>
          <w:p w14:paraId="791EEE33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A51137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23A09" w14:textId="77777777" w:rsidR="00613FA9" w:rsidRDefault="00613FA9" w:rsidP="00C900A0">
            <w:r>
              <w:rPr>
                <w:sz w:val="16"/>
                <w:szCs w:val="16"/>
              </w:rPr>
              <w:t>Completion of SA FR2 direct SCell activation test case</w:t>
            </w:r>
          </w:p>
        </w:tc>
        <w:tc>
          <w:tcPr>
            <w:tcW w:w="517" w:type="dxa"/>
          </w:tcPr>
          <w:p w14:paraId="61C91095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8E0F80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9F591F7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CEDA34C" w14:textId="77777777" w:rsidR="00613FA9" w:rsidRDefault="00613FA9" w:rsidP="00C900A0">
            <w:r>
              <w:rPr>
                <w:sz w:val="16"/>
                <w:szCs w:val="16"/>
              </w:rPr>
              <w:t>R5-233605</w:t>
            </w:r>
          </w:p>
        </w:tc>
        <w:tc>
          <w:tcPr>
            <w:tcW w:w="1597" w:type="dxa"/>
          </w:tcPr>
          <w:p w14:paraId="039E6A0A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F56A36C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9C8635D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98CDD0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6FE1AAB9" w14:textId="77777777" w:rsidTr="00C900A0">
        <w:tc>
          <w:tcPr>
            <w:tcW w:w="879" w:type="dxa"/>
          </w:tcPr>
          <w:p w14:paraId="7AC2B741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AFD226A" w14:textId="77777777" w:rsidR="00613FA9" w:rsidRDefault="00613FA9" w:rsidP="00C900A0">
            <w:r>
              <w:rPr>
                <w:sz w:val="16"/>
                <w:szCs w:val="16"/>
              </w:rPr>
              <w:t>2362</w:t>
            </w:r>
          </w:p>
        </w:tc>
        <w:tc>
          <w:tcPr>
            <w:tcW w:w="517" w:type="dxa"/>
          </w:tcPr>
          <w:p w14:paraId="7C1E0243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49C8AA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3F334" w14:textId="77777777" w:rsidR="00613FA9" w:rsidRDefault="00613FA9" w:rsidP="00C900A0">
            <w:r>
              <w:rPr>
                <w:sz w:val="16"/>
                <w:szCs w:val="16"/>
              </w:rPr>
              <w:t>Completion of ENDC FR2 direct SCell activation test case</w:t>
            </w:r>
          </w:p>
        </w:tc>
        <w:tc>
          <w:tcPr>
            <w:tcW w:w="517" w:type="dxa"/>
          </w:tcPr>
          <w:p w14:paraId="67B5FCBC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DB966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2AE569E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3DE010" w14:textId="77777777" w:rsidR="00613FA9" w:rsidRDefault="00613FA9" w:rsidP="00C900A0">
            <w:r>
              <w:rPr>
                <w:sz w:val="16"/>
                <w:szCs w:val="16"/>
              </w:rPr>
              <w:t>R5-233606</w:t>
            </w:r>
          </w:p>
        </w:tc>
        <w:tc>
          <w:tcPr>
            <w:tcW w:w="1597" w:type="dxa"/>
          </w:tcPr>
          <w:p w14:paraId="41C99889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DED87A0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C78E662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B0EBF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03DA7E37" w14:textId="77777777" w:rsidTr="00C900A0">
        <w:tc>
          <w:tcPr>
            <w:tcW w:w="879" w:type="dxa"/>
          </w:tcPr>
          <w:p w14:paraId="3F5F6648" w14:textId="77777777" w:rsidR="00613FA9" w:rsidRDefault="00613FA9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9E3A15C" w14:textId="77777777" w:rsidR="00613FA9" w:rsidRDefault="00613FA9" w:rsidP="00C900A0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3CB23205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35BD5D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E6090" w14:textId="77777777" w:rsidR="00613FA9" w:rsidRDefault="00613FA9" w:rsidP="00C900A0">
            <w:r>
              <w:rPr>
                <w:sz w:val="16"/>
                <w:szCs w:val="16"/>
              </w:rPr>
              <w:t>Addition of test tolerance analysis for test Case of 4.5.3.5 EN-DC FR1 direct SCell activation and test Case of 6.5.3.4 NR SA FR1 direct SCell activation</w:t>
            </w:r>
          </w:p>
        </w:tc>
        <w:tc>
          <w:tcPr>
            <w:tcW w:w="517" w:type="dxa"/>
          </w:tcPr>
          <w:p w14:paraId="77BB74F6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2FCEC" w14:textId="77777777" w:rsidR="00613FA9" w:rsidRDefault="00613FA9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2DD7CE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ABCCD3B" w14:textId="77777777" w:rsidR="00613FA9" w:rsidRDefault="00613FA9" w:rsidP="00C900A0">
            <w:r>
              <w:rPr>
                <w:sz w:val="16"/>
                <w:szCs w:val="16"/>
              </w:rPr>
              <w:t>R5-233750</w:t>
            </w:r>
          </w:p>
        </w:tc>
        <w:tc>
          <w:tcPr>
            <w:tcW w:w="1597" w:type="dxa"/>
          </w:tcPr>
          <w:p w14:paraId="181A30A5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C8E61C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930948B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BF6033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BDA3342" w14:textId="77777777" w:rsidTr="00C900A0">
        <w:tc>
          <w:tcPr>
            <w:tcW w:w="879" w:type="dxa"/>
          </w:tcPr>
          <w:p w14:paraId="7028B6DB" w14:textId="77777777" w:rsidR="00613FA9" w:rsidRDefault="00613FA9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4FBD635" w14:textId="77777777" w:rsidR="00613FA9" w:rsidRDefault="00613FA9" w:rsidP="00C900A0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2C55A9C3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5E7701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8410C" w14:textId="77777777" w:rsidR="00613FA9" w:rsidRDefault="00613FA9" w:rsidP="00C900A0">
            <w:r>
              <w:rPr>
                <w:sz w:val="16"/>
                <w:szCs w:val="16"/>
              </w:rPr>
              <w:t>Grouping of test tolerance analysis for test Case 5.5.3.7 with 5.5.3.1</w:t>
            </w:r>
          </w:p>
        </w:tc>
        <w:tc>
          <w:tcPr>
            <w:tcW w:w="517" w:type="dxa"/>
          </w:tcPr>
          <w:p w14:paraId="43B4418D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43900B" w14:textId="77777777" w:rsidR="00613FA9" w:rsidRDefault="00613FA9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BF9DD53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BAC7F35" w14:textId="77777777" w:rsidR="00613FA9" w:rsidRDefault="00613FA9" w:rsidP="00C900A0">
            <w:r>
              <w:rPr>
                <w:sz w:val="16"/>
                <w:szCs w:val="16"/>
              </w:rPr>
              <w:t>R5-233653</w:t>
            </w:r>
          </w:p>
        </w:tc>
        <w:tc>
          <w:tcPr>
            <w:tcW w:w="1597" w:type="dxa"/>
          </w:tcPr>
          <w:p w14:paraId="23990E17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1BE495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3C0F94C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CB3C6F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</w:tbl>
    <w:p w14:paraId="5CED4903" w14:textId="77777777" w:rsidR="00613FA9" w:rsidRDefault="00613FA9" w:rsidP="00613FA9"/>
    <w:p w14:paraId="1616D05C" w14:textId="742F9C7E" w:rsidR="00613FA9" w:rsidRDefault="00613FA9" w:rsidP="00613FA9"/>
    <w:p w14:paraId="1A2A2D54" w14:textId="77777777" w:rsidR="00613FA9" w:rsidRPr="00917427" w:rsidRDefault="00613FA9" w:rsidP="00613FA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RP-230927</w:t>
      </w:r>
      <w:r>
        <w:rPr>
          <w:b/>
          <w:i/>
          <w:noProof/>
          <w:sz w:val="28"/>
        </w:rPr>
        <w:fldChar w:fldCharType="end"/>
      </w:r>
    </w:p>
    <w:p w14:paraId="5F19A503" w14:textId="77777777" w:rsidR="00613FA9" w:rsidRPr="00784730" w:rsidRDefault="00613FA9" w:rsidP="00613FA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75DC5873" w14:textId="77777777" w:rsidR="00613FA9" w:rsidRPr="00050554" w:rsidRDefault="00613FA9" w:rsidP="00613FA9">
      <w:pPr>
        <w:rPr>
          <w:rFonts w:ascii="Arial" w:hAnsi="Arial" w:cs="Arial"/>
          <w:b/>
          <w:bCs/>
          <w:lang w:val="en-US"/>
        </w:rPr>
      </w:pPr>
    </w:p>
    <w:p w14:paraId="213A375B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6A5009" w14:textId="77777777" w:rsidR="00613FA9" w:rsidRPr="00E145B1" w:rsidRDefault="00613FA9" w:rsidP="00613F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Test Aspects - NR RRM enhancements (NR_RRM_enh-UEConTest)</w:t>
      </w:r>
      <w:r>
        <w:rPr>
          <w:rFonts w:ascii="Arial" w:hAnsi="Arial" w:cs="Arial"/>
          <w:b/>
          <w:bCs/>
        </w:rPr>
        <w:fldChar w:fldCharType="end"/>
      </w:r>
    </w:p>
    <w:p w14:paraId="768D4906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13.2.10</w:t>
      </w:r>
      <w:r>
        <w:rPr>
          <w:rFonts w:ascii="Arial" w:hAnsi="Arial" w:cs="Arial"/>
          <w:b/>
          <w:bCs/>
        </w:rPr>
        <w:fldChar w:fldCharType="end"/>
      </w:r>
    </w:p>
    <w:p w14:paraId="253770A1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E8974B" w14:textId="77777777" w:rsidR="00613FA9" w:rsidRDefault="00613FA9" w:rsidP="00613FA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010B0A" w14:textId="77777777" w:rsidR="00613FA9" w:rsidRPr="004E535C" w:rsidRDefault="00613FA9" w:rsidP="00613F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3FA9" w:rsidRPr="004E535C" w14:paraId="0771A38F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113C99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4E9BBC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B9798D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8F29C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002316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4EE9B8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912CF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03564E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12D6A4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C0FF10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05C61A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8DC39C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9634B9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3FA9" w14:paraId="4EF21AA1" w14:textId="77777777" w:rsidTr="00C900A0">
        <w:tc>
          <w:tcPr>
            <w:tcW w:w="879" w:type="dxa"/>
          </w:tcPr>
          <w:p w14:paraId="2D9C4C4A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0277438" w14:textId="77777777" w:rsidR="00613FA9" w:rsidRDefault="00613FA9" w:rsidP="00C900A0">
            <w:r>
              <w:rPr>
                <w:sz w:val="16"/>
                <w:szCs w:val="16"/>
              </w:rPr>
              <w:t>2397</w:t>
            </w:r>
          </w:p>
        </w:tc>
        <w:tc>
          <w:tcPr>
            <w:tcW w:w="517" w:type="dxa"/>
          </w:tcPr>
          <w:p w14:paraId="64A2712B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DC5CE1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E410EA" w14:textId="77777777" w:rsidR="00613FA9" w:rsidRDefault="00613FA9" w:rsidP="00C900A0">
            <w:r>
              <w:rPr>
                <w:sz w:val="16"/>
                <w:szCs w:val="16"/>
              </w:rPr>
              <w:t>Correction to RRM enh TC 6.5.8.1 CBW change</w:t>
            </w:r>
          </w:p>
        </w:tc>
        <w:tc>
          <w:tcPr>
            <w:tcW w:w="517" w:type="dxa"/>
          </w:tcPr>
          <w:p w14:paraId="5E698712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6FA1DF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2A1A3CF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15EDBB" w14:textId="77777777" w:rsidR="00613FA9" w:rsidRDefault="00613FA9" w:rsidP="00C900A0">
            <w:r>
              <w:rPr>
                <w:sz w:val="16"/>
                <w:szCs w:val="16"/>
              </w:rPr>
              <w:t>R5-232489</w:t>
            </w:r>
          </w:p>
        </w:tc>
        <w:tc>
          <w:tcPr>
            <w:tcW w:w="1597" w:type="dxa"/>
          </w:tcPr>
          <w:p w14:paraId="7A4DD4E2" w14:textId="77777777" w:rsidR="00613FA9" w:rsidRDefault="00613FA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ECCA8E" w14:textId="77777777" w:rsidR="00613FA9" w:rsidRDefault="00613FA9" w:rsidP="00C900A0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5236528" w14:textId="77777777" w:rsidR="00613FA9" w:rsidRDefault="00613FA9" w:rsidP="00C900A0">
            <w:r>
              <w:rPr>
                <w:sz w:val="16"/>
                <w:szCs w:val="16"/>
              </w:rPr>
              <w:t>6.5.8.1</w:t>
            </w:r>
          </w:p>
        </w:tc>
        <w:tc>
          <w:tcPr>
            <w:tcW w:w="998" w:type="dxa"/>
          </w:tcPr>
          <w:p w14:paraId="09EC7285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3FA9" w14:paraId="29B02B90" w14:textId="77777777" w:rsidTr="00C900A0">
        <w:tc>
          <w:tcPr>
            <w:tcW w:w="879" w:type="dxa"/>
          </w:tcPr>
          <w:p w14:paraId="38F462D0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7F949D" w14:textId="77777777" w:rsidR="00613FA9" w:rsidRDefault="00613FA9" w:rsidP="00C900A0">
            <w:r>
              <w:rPr>
                <w:sz w:val="16"/>
                <w:szCs w:val="16"/>
              </w:rPr>
              <w:t>2398</w:t>
            </w:r>
          </w:p>
        </w:tc>
        <w:tc>
          <w:tcPr>
            <w:tcW w:w="517" w:type="dxa"/>
          </w:tcPr>
          <w:p w14:paraId="437516B6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F52F7C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2BB36A" w14:textId="77777777" w:rsidR="00613FA9" w:rsidRDefault="00613FA9" w:rsidP="00C900A0">
            <w:r>
              <w:rPr>
                <w:sz w:val="16"/>
                <w:szCs w:val="16"/>
              </w:rPr>
              <w:t>Correction to Annex A for RRM enh TCs</w:t>
            </w:r>
          </w:p>
        </w:tc>
        <w:tc>
          <w:tcPr>
            <w:tcW w:w="517" w:type="dxa"/>
          </w:tcPr>
          <w:p w14:paraId="218EBDA8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E88D4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4A43310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47C501" w14:textId="77777777" w:rsidR="00613FA9" w:rsidRDefault="00613FA9" w:rsidP="00C900A0">
            <w:r>
              <w:rPr>
                <w:sz w:val="16"/>
                <w:szCs w:val="16"/>
              </w:rPr>
              <w:t>R5-233773</w:t>
            </w:r>
          </w:p>
        </w:tc>
        <w:tc>
          <w:tcPr>
            <w:tcW w:w="1597" w:type="dxa"/>
          </w:tcPr>
          <w:p w14:paraId="6E5D892F" w14:textId="77777777" w:rsidR="00613FA9" w:rsidRDefault="00613FA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64B767" w14:textId="77777777" w:rsidR="00613FA9" w:rsidRDefault="00613FA9" w:rsidP="00C900A0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3DCB07A" w14:textId="77777777" w:rsidR="00613FA9" w:rsidRDefault="00613FA9" w:rsidP="00C900A0">
            <w:r>
              <w:rPr>
                <w:sz w:val="16"/>
                <w:szCs w:val="16"/>
              </w:rPr>
              <w:t>A.13</w:t>
            </w:r>
          </w:p>
        </w:tc>
        <w:tc>
          <w:tcPr>
            <w:tcW w:w="998" w:type="dxa"/>
          </w:tcPr>
          <w:p w14:paraId="546B0BCA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683EB5B" w14:textId="77777777" w:rsidR="00613FA9" w:rsidRDefault="00613FA9" w:rsidP="00613FA9"/>
    <w:p w14:paraId="6DE8FD2A" w14:textId="77777777" w:rsidR="00613FA9" w:rsidRDefault="00613FA9" w:rsidP="00613FA9"/>
    <w:p w14:paraId="014C2F0F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RP-230928</w:t>
      </w:r>
      <w:r>
        <w:rPr>
          <w:b/>
          <w:i/>
          <w:noProof/>
          <w:sz w:val="28"/>
        </w:rPr>
        <w:fldChar w:fldCharType="end"/>
      </w:r>
    </w:p>
    <w:p w14:paraId="62B5FFDB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B25513E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61AAB746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45ED17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Access Traffic Steering, Switch and Splitting support in 5G system (ATSSS-UEConTest)</w:t>
      </w:r>
      <w:r>
        <w:rPr>
          <w:rFonts w:ascii="Arial" w:hAnsi="Arial" w:cs="Arial"/>
          <w:b/>
          <w:bCs/>
        </w:rPr>
        <w:fldChar w:fldCharType="end"/>
      </w:r>
    </w:p>
    <w:p w14:paraId="2EA58471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13.2.11</w:t>
      </w:r>
      <w:r>
        <w:rPr>
          <w:rFonts w:ascii="Arial" w:hAnsi="Arial" w:cs="Arial"/>
          <w:b/>
          <w:bCs/>
        </w:rPr>
        <w:fldChar w:fldCharType="end"/>
      </w:r>
    </w:p>
    <w:p w14:paraId="1ED6AAE9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67678A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5FBEA22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0F18039C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51DB6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A584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F98A9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477564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6F3454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373A6D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C9657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46D92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05933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EDB45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2B73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FF7FB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D2767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56FCC00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F30B2" w14:textId="77777777" w:rsidR="001956B2" w:rsidRDefault="001956B2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BD8E9" w14:textId="77777777" w:rsidR="001956B2" w:rsidRDefault="001956B2">
            <w:r>
              <w:rPr>
                <w:sz w:val="16"/>
                <w:szCs w:val="16"/>
              </w:rPr>
              <w:t>2755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D179E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FF259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1142E" w14:textId="77777777" w:rsidR="001956B2" w:rsidRDefault="001956B2">
            <w:r>
              <w:rPr>
                <w:sz w:val="16"/>
                <w:szCs w:val="16"/>
              </w:rPr>
              <w:t>Add generic procedure for Switch off / Power off procedure in MA PDU session Established on NR and WLAN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FE60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77E2A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00E3D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F131A" w14:textId="77777777" w:rsidR="001956B2" w:rsidRDefault="001956B2">
            <w:r>
              <w:rPr>
                <w:sz w:val="16"/>
                <w:szCs w:val="16"/>
              </w:rPr>
              <w:t>R5-233429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C9738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24A30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04DD3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86A25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336C7B1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F4A98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8DB3" w14:textId="77777777" w:rsidR="001956B2" w:rsidRDefault="001956B2">
            <w:r>
              <w:rPr>
                <w:sz w:val="16"/>
                <w:szCs w:val="16"/>
              </w:rPr>
              <w:t>3625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1D5C1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2432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5FFAF" w14:textId="77777777" w:rsidR="001956B2" w:rsidRDefault="001956B2">
            <w:r>
              <w:rPr>
                <w:sz w:val="16"/>
                <w:szCs w:val="16"/>
              </w:rPr>
              <w:t>Addition of ATSSS new TC 10.4.2.2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ECD5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86A9C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E9AA5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F79B7" w14:textId="77777777" w:rsidR="001956B2" w:rsidRDefault="001956B2">
            <w:r>
              <w:rPr>
                <w:sz w:val="16"/>
                <w:szCs w:val="16"/>
              </w:rPr>
              <w:t>R5-233430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D5027" w14:textId="77777777" w:rsidR="001956B2" w:rsidRDefault="001956B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A681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28A7DC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C8CA5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45855123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B29CC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F6E66" w14:textId="77777777" w:rsidR="001956B2" w:rsidRDefault="001956B2">
            <w:r>
              <w:rPr>
                <w:sz w:val="16"/>
                <w:szCs w:val="16"/>
              </w:rPr>
              <w:t>3649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AF92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411B3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7C80A" w14:textId="77777777" w:rsidR="001956B2" w:rsidRDefault="001956B2">
            <w:r>
              <w:rPr>
                <w:sz w:val="16"/>
                <w:szCs w:val="16"/>
              </w:rPr>
              <w:t>Correction to ATSSS TC 10.4.1.1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1E11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5888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2591C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1735E" w14:textId="77777777" w:rsidR="001956B2" w:rsidRDefault="001956B2">
            <w:r>
              <w:rPr>
                <w:sz w:val="16"/>
                <w:szCs w:val="16"/>
              </w:rPr>
              <w:t>R5-232085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3C214" w14:textId="77777777" w:rsidR="001956B2" w:rsidRDefault="001956B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94685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31A34" w14:textId="77777777" w:rsidR="001956B2" w:rsidRDefault="001956B2">
            <w:r>
              <w:rPr>
                <w:sz w:val="16"/>
                <w:szCs w:val="16"/>
              </w:rPr>
              <w:t>10.4.1.1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C13E71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6DEDD59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68E9F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A3A9D" w14:textId="77777777" w:rsidR="001956B2" w:rsidRDefault="001956B2">
            <w:r>
              <w:rPr>
                <w:sz w:val="16"/>
                <w:szCs w:val="16"/>
              </w:rPr>
              <w:t>3650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74C22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0AFE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9455A" w14:textId="77777777" w:rsidR="001956B2" w:rsidRDefault="001956B2">
            <w:r>
              <w:rPr>
                <w:sz w:val="16"/>
                <w:szCs w:val="16"/>
              </w:rPr>
              <w:t>Correction to ATSSS TC 10.4.1.2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6611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78F9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B69D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857D6" w14:textId="77777777" w:rsidR="001956B2" w:rsidRDefault="001956B2">
            <w:r>
              <w:rPr>
                <w:sz w:val="16"/>
                <w:szCs w:val="16"/>
              </w:rPr>
              <w:t>R5-233431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9AF7" w14:textId="77777777" w:rsidR="001956B2" w:rsidRDefault="001956B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BB09F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A3BB20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4E7BBD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7AFCBC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77963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8B715" w14:textId="77777777" w:rsidR="001956B2" w:rsidRDefault="001956B2">
            <w:r>
              <w:rPr>
                <w:sz w:val="16"/>
                <w:szCs w:val="16"/>
              </w:rPr>
              <w:t>3651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4A4F4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8F617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594D7" w14:textId="77777777" w:rsidR="001956B2" w:rsidRDefault="001956B2">
            <w:r>
              <w:rPr>
                <w:sz w:val="16"/>
                <w:szCs w:val="16"/>
              </w:rPr>
              <w:t>Correction to ATSSS TC 10.4.1.4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BD6B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8354B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154C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E9B5A" w14:textId="77777777" w:rsidR="001956B2" w:rsidRDefault="001956B2">
            <w:r>
              <w:rPr>
                <w:sz w:val="16"/>
                <w:szCs w:val="16"/>
              </w:rPr>
              <w:t>R5-233432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AC0F6" w14:textId="77777777" w:rsidR="001956B2" w:rsidRDefault="001956B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95B2E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FBEE4B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F19361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289ABDB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A4FF7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7E24" w14:textId="77777777" w:rsidR="001956B2" w:rsidRDefault="001956B2">
            <w:r>
              <w:rPr>
                <w:sz w:val="16"/>
                <w:szCs w:val="16"/>
              </w:rPr>
              <w:t>3749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5E286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01867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50C92" w14:textId="77777777" w:rsidR="001956B2" w:rsidRDefault="001956B2">
            <w:r>
              <w:rPr>
                <w:sz w:val="16"/>
                <w:szCs w:val="16"/>
              </w:rPr>
              <w:t>Addition of ATSSS TC 10.4.1.5 - UE-requested MA PDU session modification / ATSSS /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01F1F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6B93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208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AEC4D" w14:textId="77777777" w:rsidR="001956B2" w:rsidRDefault="001956B2">
            <w:r>
              <w:rPr>
                <w:sz w:val="16"/>
                <w:szCs w:val="16"/>
              </w:rPr>
              <w:t>R5-232705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80DFB" w14:textId="77777777" w:rsidR="001956B2" w:rsidRDefault="001956B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D1F03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BA536" w14:textId="77777777" w:rsidR="001956B2" w:rsidRDefault="001956B2">
            <w:r>
              <w:rPr>
                <w:sz w:val="16"/>
                <w:szCs w:val="16"/>
              </w:rPr>
              <w:t>10.4.1.5(new)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8DCA68" w14:textId="77777777" w:rsidR="001956B2" w:rsidRDefault="001956B2">
            <w:r>
              <w:rPr>
                <w:sz w:val="16"/>
                <w:szCs w:val="16"/>
              </w:rPr>
              <w:t xml:space="preserve">TS/TR ... CR ... ; TS/TR 38.523-2 CR 0354; TS/TR ... CR ... </w:t>
            </w:r>
          </w:p>
        </w:tc>
      </w:tr>
      <w:tr w:rsidR="001956B2" w14:paraId="7F989D4F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BF4D5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C7ECB" w14:textId="77777777" w:rsidR="001956B2" w:rsidRDefault="001956B2">
            <w:r>
              <w:rPr>
                <w:sz w:val="16"/>
                <w:szCs w:val="16"/>
              </w:rPr>
              <w:t>3750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935C5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0A28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703D5" w14:textId="77777777" w:rsidR="001956B2" w:rsidRDefault="001956B2">
            <w:r>
              <w:rPr>
                <w:sz w:val="16"/>
                <w:szCs w:val="16"/>
              </w:rPr>
              <w:t>Addition of new ATSSS test case 10.4.1.6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ADB7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2634F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A9EF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C3DAB" w14:textId="77777777" w:rsidR="001956B2" w:rsidRDefault="001956B2">
            <w:r>
              <w:rPr>
                <w:sz w:val="16"/>
                <w:szCs w:val="16"/>
              </w:rPr>
              <w:t>R5-233433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6AF19" w14:textId="77777777" w:rsidR="001956B2" w:rsidRDefault="001956B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83417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3204F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6B5B41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293CC7B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7D198" w14:textId="77777777" w:rsidR="001956B2" w:rsidRDefault="001956B2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06B4B" w14:textId="77777777" w:rsidR="001956B2" w:rsidRDefault="001956B2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0E32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3C6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75BD0" w14:textId="77777777" w:rsidR="001956B2" w:rsidRDefault="001956B2">
            <w:r>
              <w:rPr>
                <w:sz w:val="16"/>
                <w:szCs w:val="16"/>
              </w:rPr>
              <w:t>Add applicability for ATSSS TC 10.4.2.2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9F6B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B384D" w14:textId="77777777" w:rsidR="001956B2" w:rsidRDefault="001956B2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BD03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EC922" w14:textId="77777777" w:rsidR="001956B2" w:rsidRDefault="001956B2">
            <w:r>
              <w:rPr>
                <w:sz w:val="16"/>
                <w:szCs w:val="16"/>
              </w:rPr>
              <w:t>R5-232270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6F552" w14:textId="77777777" w:rsidR="001956B2" w:rsidRDefault="001956B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E07B4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2A7815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4D827D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D53D0FA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840B5" w14:textId="77777777" w:rsidR="001956B2" w:rsidRDefault="001956B2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7382A" w14:textId="77777777" w:rsidR="001956B2" w:rsidRDefault="001956B2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2B05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4215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10796" w14:textId="77777777" w:rsidR="001956B2" w:rsidRDefault="001956B2">
            <w:r>
              <w:rPr>
                <w:sz w:val="16"/>
                <w:szCs w:val="16"/>
              </w:rPr>
              <w:t>Addition of applicability for new ATSSS test case 10.4.1.5 and 10.4.1.6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CE9AB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D3FB5" w14:textId="77777777" w:rsidR="001956B2" w:rsidRDefault="001956B2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1BC8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A3C3E" w14:textId="77777777" w:rsidR="001956B2" w:rsidRDefault="001956B2">
            <w:r>
              <w:rPr>
                <w:sz w:val="16"/>
                <w:szCs w:val="16"/>
              </w:rPr>
              <w:t>R5-232708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5EF03" w14:textId="77777777" w:rsidR="001956B2" w:rsidRDefault="001956B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F33C8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27CDD" w14:textId="77777777" w:rsidR="001956B2" w:rsidRDefault="001956B2">
            <w:r>
              <w:rPr>
                <w:sz w:val="16"/>
                <w:szCs w:val="16"/>
              </w:rPr>
              <w:t>Table 4.1-4a, Table 4.2-1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7CF1C4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38512CA" w14:textId="77777777" w:rsidR="001956B2" w:rsidRDefault="001956B2" w:rsidP="001956B2"/>
    <w:p w14:paraId="732E8E8B" w14:textId="77777777" w:rsidR="001956B2" w:rsidRDefault="001956B2" w:rsidP="001956B2"/>
    <w:p w14:paraId="435668DA" w14:textId="77777777" w:rsidR="00C5135B" w:rsidRDefault="00C5135B" w:rsidP="00C5135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RP-230929</w:t>
      </w:r>
      <w:r>
        <w:rPr>
          <w:b/>
          <w:i/>
          <w:noProof/>
          <w:sz w:val="28"/>
        </w:rPr>
        <w:fldChar w:fldCharType="end"/>
      </w:r>
    </w:p>
    <w:p w14:paraId="650143D1" w14:textId="77777777" w:rsidR="00C5135B" w:rsidRDefault="00C5135B" w:rsidP="00C5135B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C9393D8" w14:textId="77777777" w:rsidR="00C5135B" w:rsidRDefault="00C5135B" w:rsidP="00C5135B">
      <w:pPr>
        <w:rPr>
          <w:rFonts w:ascii="Arial" w:hAnsi="Arial" w:cs="Arial"/>
          <w:b/>
          <w:bCs/>
          <w:lang w:val="en-US"/>
        </w:rPr>
      </w:pPr>
    </w:p>
    <w:p w14:paraId="449BCD64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8233BFD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WIConformance Test Aspects - Protocol enhancements for Mission Critical Services for Rel-16 (MCPTT, MCVideo, MCData) (MCProtoc16_enh2MCPTT_eMCData2-ConTest)</w:t>
      </w:r>
      <w:r>
        <w:rPr>
          <w:rFonts w:ascii="Arial" w:hAnsi="Arial" w:cs="Arial"/>
          <w:b/>
          <w:bCs/>
        </w:rPr>
        <w:fldChar w:fldCharType="end"/>
      </w:r>
    </w:p>
    <w:p w14:paraId="6AC11766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13.2.12</w:t>
      </w:r>
      <w:r>
        <w:rPr>
          <w:rFonts w:ascii="Arial" w:hAnsi="Arial" w:cs="Arial"/>
          <w:b/>
          <w:bCs/>
        </w:rPr>
        <w:fldChar w:fldCharType="end"/>
      </w:r>
    </w:p>
    <w:p w14:paraId="0CAB90A1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D82B89" w14:textId="77777777" w:rsidR="00C5135B" w:rsidRDefault="00C5135B" w:rsidP="00C5135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C0ADF56" w14:textId="77777777" w:rsidR="00C5135B" w:rsidRDefault="00C5135B" w:rsidP="00C513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5135B" w14:paraId="3255BF98" w14:textId="77777777" w:rsidTr="00C5135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26EBC4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2F8C0E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1CC45B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A5DE01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42AB73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B82182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EA640D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0D08E3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1AAED9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B2B87C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5C5E6A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9EDB9A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5B8DA4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5135B" w14:paraId="1F0CD05D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3FD2B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41106" w14:textId="77777777" w:rsidR="00C5135B" w:rsidRDefault="00C5135B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DC1B6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D353C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041FF" w14:textId="77777777" w:rsidR="00C5135B" w:rsidRDefault="00C5135B">
            <w:r>
              <w:rPr>
                <w:sz w:val="16"/>
                <w:szCs w:val="16"/>
              </w:rPr>
              <w:t>Updates to MCData UE Configuration and User Profile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AF93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C6F5F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9689A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EB4AA" w14:textId="77777777" w:rsidR="00C5135B" w:rsidRDefault="00C5135B">
            <w:r>
              <w:rPr>
                <w:sz w:val="16"/>
                <w:szCs w:val="16"/>
              </w:rPr>
              <w:t>R5-233488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593A2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D7854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E1D7C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5DF856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1F02D01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24073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F4C3F" w14:textId="77777777" w:rsidR="00C5135B" w:rsidRDefault="00C5135B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103C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4B7AC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70E36" w14:textId="77777777" w:rsidR="00C5135B" w:rsidRDefault="00C5135B">
            <w:r>
              <w:rPr>
                <w:sz w:val="16"/>
                <w:szCs w:val="16"/>
              </w:rPr>
              <w:t>Updates to MCData PIDF for functional alias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90775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FE52D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7C8BC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CC8E3" w14:textId="77777777" w:rsidR="00C5135B" w:rsidRDefault="00C5135B">
            <w:r>
              <w:rPr>
                <w:sz w:val="16"/>
                <w:szCs w:val="16"/>
              </w:rPr>
              <w:t>R5-233489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37838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7C853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CCD2AC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AE501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6FABA251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B70CF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368D4" w14:textId="77777777" w:rsidR="00C5135B" w:rsidRDefault="00C5135B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94642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9497C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50F62" w14:textId="77777777" w:rsidR="00C5135B" w:rsidRDefault="00C5135B">
            <w:r>
              <w:rPr>
                <w:sz w:val="16"/>
                <w:szCs w:val="16"/>
              </w:rPr>
              <w:t>Updates to 5.3.3 Pre-Established Session Establishment Generic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C0DAC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56F0E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23152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AEA55" w14:textId="77777777" w:rsidR="00C5135B" w:rsidRDefault="00C5135B">
            <w:r>
              <w:rPr>
                <w:sz w:val="16"/>
                <w:szCs w:val="16"/>
              </w:rPr>
              <w:t>R5-233490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CAD06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999E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02575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9B1EC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4E4C284A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EF9BC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F61F5" w14:textId="77777777" w:rsidR="00C5135B" w:rsidRDefault="00C5135B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DEAD7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7173E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376E5" w14:textId="77777777" w:rsidR="00C5135B" w:rsidRDefault="00C5135B">
            <w:r>
              <w:rPr>
                <w:sz w:val="16"/>
                <w:szCs w:val="16"/>
              </w:rPr>
              <w:t>Updates to MCData-Info from the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51312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97852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9D961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50DD1" w14:textId="77777777" w:rsidR="00C5135B" w:rsidRDefault="00C5135B">
            <w:r>
              <w:rPr>
                <w:sz w:val="16"/>
                <w:szCs w:val="16"/>
              </w:rPr>
              <w:t>R5-233491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FF1E1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F0E3F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241A1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6CA6E9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39348BAC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26B15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2FA6B" w14:textId="77777777" w:rsidR="00C5135B" w:rsidRDefault="00C5135B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DA308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41A4F" w14:textId="77777777" w:rsidR="00C5135B" w:rsidRDefault="00C5135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22F94" w14:textId="77777777" w:rsidR="00C5135B" w:rsidRDefault="00C5135B">
            <w:r>
              <w:rPr>
                <w:sz w:val="16"/>
                <w:szCs w:val="16"/>
              </w:rPr>
              <w:t>Updates to SDP Message from the SS for MCData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034D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38634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03BA6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D4971" w14:textId="77777777" w:rsidR="00C5135B" w:rsidRDefault="00C5135B">
            <w:r>
              <w:rPr>
                <w:sz w:val="16"/>
                <w:szCs w:val="16"/>
              </w:rPr>
              <w:t>R5-233294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72A86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7328C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FACC7F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40159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CE50B61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F253E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49A9C" w14:textId="77777777" w:rsidR="00C5135B" w:rsidRDefault="00C5135B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C1968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703D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9BC9C" w14:textId="77777777" w:rsidR="00C5135B" w:rsidRDefault="00C5135B">
            <w:r>
              <w:rPr>
                <w:sz w:val="16"/>
                <w:szCs w:val="16"/>
              </w:rPr>
              <w:t>Updates to SDP Message from the UE for MCData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58E74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6D38F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EB924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69A7" w14:textId="77777777" w:rsidR="00C5135B" w:rsidRDefault="00C5135B">
            <w:r>
              <w:rPr>
                <w:sz w:val="16"/>
                <w:szCs w:val="16"/>
              </w:rPr>
              <w:t>R5-233492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F01C2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3645D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E2B6A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43D01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99909A4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27508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0AA38" w14:textId="77777777" w:rsidR="00C5135B" w:rsidRDefault="00C5135B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EF8E9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0094A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14575" w14:textId="77777777" w:rsidR="00C5135B" w:rsidRDefault="00C5135B">
            <w:r>
              <w:rPr>
                <w:sz w:val="16"/>
                <w:szCs w:val="16"/>
              </w:rPr>
              <w:t>Addition of generic Functional Alias Generic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270CB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E0D09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704AF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B956D" w14:textId="77777777" w:rsidR="00C5135B" w:rsidRDefault="00C5135B">
            <w:r>
              <w:rPr>
                <w:sz w:val="16"/>
                <w:szCs w:val="16"/>
              </w:rPr>
              <w:t>R5-233293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046FE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07AA7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E4697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6D43D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21AAAF56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13BE8E" w14:textId="77777777" w:rsidR="00C5135B" w:rsidRDefault="00C5135B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22F98" w14:textId="77777777" w:rsidR="00C5135B" w:rsidRDefault="00C5135B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8A42D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F108A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A4ED4" w14:textId="77777777" w:rsidR="00C5135B" w:rsidRDefault="00C5135B">
            <w:r>
              <w:rPr>
                <w:sz w:val="16"/>
                <w:szCs w:val="16"/>
              </w:rPr>
              <w:t>Correction of test case 5.9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F0CE9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EFDB7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842BB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4ACF7" w14:textId="77777777" w:rsidR="00C5135B" w:rsidRDefault="00C5135B">
            <w:r>
              <w:rPr>
                <w:sz w:val="16"/>
                <w:szCs w:val="16"/>
              </w:rPr>
              <w:t>R5-232195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C5FF0" w14:textId="77777777" w:rsidR="00C5135B" w:rsidRDefault="00C5135B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95CB8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6D336" w14:textId="77777777" w:rsidR="00C5135B" w:rsidRDefault="00C5135B">
            <w:r>
              <w:rPr>
                <w:sz w:val="16"/>
                <w:szCs w:val="16"/>
              </w:rPr>
              <w:t>5.9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E1ACB0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0458296B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53017" w14:textId="77777777" w:rsidR="00C5135B" w:rsidRDefault="00C5135B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29E86" w14:textId="77777777" w:rsidR="00C5135B" w:rsidRDefault="00C5135B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84F0C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D6D6E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BE848" w14:textId="77777777" w:rsidR="00C5135B" w:rsidRDefault="00C5135B">
            <w:r>
              <w:rPr>
                <w:sz w:val="16"/>
                <w:szCs w:val="16"/>
              </w:rPr>
              <w:t>Updates to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EB65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56858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0CBF7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D8DF5" w14:textId="77777777" w:rsidR="00C5135B" w:rsidRDefault="00C5135B">
            <w:r>
              <w:rPr>
                <w:sz w:val="16"/>
                <w:szCs w:val="16"/>
              </w:rPr>
              <w:t>R5-232605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BD7EE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79CD3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842EA" w14:textId="77777777" w:rsidR="00C5135B" w:rsidRDefault="00C5135B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7BD2F1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321E8BF7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99462" w14:textId="77777777" w:rsidR="00C5135B" w:rsidRDefault="00C5135B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5B60" w14:textId="77777777" w:rsidR="00C5135B" w:rsidRDefault="00C5135B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461AB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3B743" w14:textId="77777777" w:rsidR="00C5135B" w:rsidRDefault="00C5135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A4C87" w14:textId="77777777" w:rsidR="00C5135B" w:rsidRDefault="00C5135B">
            <w:r>
              <w:rPr>
                <w:sz w:val="16"/>
                <w:szCs w:val="16"/>
              </w:rPr>
              <w:t>Update to MCX PIXITs for MCData Functional Alias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67996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33F37" w14:textId="77777777" w:rsidR="00C5135B" w:rsidRDefault="00C5135B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D0504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60A5E" w14:textId="77777777" w:rsidR="00C5135B" w:rsidRDefault="00C5135B">
            <w:r>
              <w:rPr>
                <w:sz w:val="16"/>
                <w:szCs w:val="16"/>
              </w:rPr>
              <w:t>R5-232604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8C6E3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2CD5A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DC33" w14:textId="77777777" w:rsidR="00C5135B" w:rsidRDefault="00C5135B">
            <w:r>
              <w:rPr>
                <w:sz w:val="16"/>
                <w:szCs w:val="16"/>
              </w:rPr>
              <w:t>9.2.1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F85695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0C3BC344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C438B" w14:textId="77777777" w:rsidR="00C5135B" w:rsidRDefault="00C5135B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809E7" w14:textId="77777777" w:rsidR="00C5135B" w:rsidRDefault="00C5135B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0DE07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276CE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48285" w14:textId="77777777" w:rsidR="00C5135B" w:rsidRDefault="00C5135B">
            <w:r>
              <w:rPr>
                <w:sz w:val="16"/>
                <w:szCs w:val="16"/>
              </w:rPr>
              <w:t>Correction of test case 6.4.2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FFF4F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24F1E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20E6F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09EAE" w14:textId="77777777" w:rsidR="00C5135B" w:rsidRDefault="00C5135B">
            <w:r>
              <w:rPr>
                <w:sz w:val="16"/>
                <w:szCs w:val="16"/>
              </w:rPr>
              <w:t>R5-232196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43156" w14:textId="77777777" w:rsidR="00C5135B" w:rsidRDefault="00C5135B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56598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873849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87079C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1864AA4D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EC824" w14:textId="77777777" w:rsidR="00C5135B" w:rsidRDefault="00C5135B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0EF03" w14:textId="77777777" w:rsidR="00C5135B" w:rsidRDefault="00C5135B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E0926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1E673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295FC" w14:textId="77777777" w:rsidR="00C5135B" w:rsidRDefault="00C5135B">
            <w:r>
              <w:rPr>
                <w:sz w:val="16"/>
                <w:szCs w:val="16"/>
              </w:rPr>
              <w:t>Addition of new test case 5.5 for Pre-established Session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08D9D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561D4" w14:textId="77777777" w:rsidR="00C5135B" w:rsidRDefault="00C5135B">
            <w:r>
              <w:rPr>
                <w:sz w:val="16"/>
                <w:szCs w:val="16"/>
              </w:rPr>
              <w:t>15.5.1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6D8C9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75789" w14:textId="77777777" w:rsidR="00C5135B" w:rsidRDefault="00C5135B">
            <w:r>
              <w:rPr>
                <w:sz w:val="16"/>
                <w:szCs w:val="16"/>
              </w:rPr>
              <w:t>R5-232594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5E54E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AC691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D06B5D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B39B97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231FC5C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61985" w14:textId="77777777" w:rsidR="00C5135B" w:rsidRDefault="00C5135B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E0371" w14:textId="77777777" w:rsidR="00C5135B" w:rsidRDefault="00C5135B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6F71E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31768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5E4FF" w14:textId="77777777" w:rsidR="00C5135B" w:rsidRDefault="00C5135B">
            <w:r>
              <w:rPr>
                <w:sz w:val="16"/>
                <w:szCs w:val="16"/>
              </w:rPr>
              <w:t>Addition of new test case 5.6 for CSK Download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ED9FD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D8018" w14:textId="77777777" w:rsidR="00C5135B" w:rsidRDefault="00C5135B">
            <w:r>
              <w:rPr>
                <w:sz w:val="16"/>
                <w:szCs w:val="16"/>
              </w:rPr>
              <w:t>15.5.1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819F9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925AB" w14:textId="77777777" w:rsidR="00C5135B" w:rsidRDefault="00C5135B">
            <w:r>
              <w:rPr>
                <w:sz w:val="16"/>
                <w:szCs w:val="16"/>
              </w:rPr>
              <w:t>R5-232595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70482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4E4F1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FB2BE" w14:textId="77777777" w:rsidR="00C5135B" w:rsidRDefault="00C5135B">
            <w:r>
              <w:rPr>
                <w:sz w:val="16"/>
                <w:szCs w:val="16"/>
              </w:rPr>
              <w:t>5.6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B8D78C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369916D6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B41D7" w14:textId="77777777" w:rsidR="00C5135B" w:rsidRDefault="00C5135B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9CEF0" w14:textId="77777777" w:rsidR="00C5135B" w:rsidRDefault="00C5135B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4B45E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83232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A7CE8" w14:textId="77777777" w:rsidR="00C5135B" w:rsidRDefault="00C5135B">
            <w:r>
              <w:rPr>
                <w:sz w:val="16"/>
                <w:szCs w:val="16"/>
              </w:rPr>
              <w:t>Addition of new test case 5.7 for Functional Alias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6BAD5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A3C19" w14:textId="77777777" w:rsidR="00C5135B" w:rsidRDefault="00C5135B">
            <w:r>
              <w:rPr>
                <w:sz w:val="16"/>
                <w:szCs w:val="16"/>
              </w:rPr>
              <w:t>15.5.1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03FD5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DA36D" w14:textId="77777777" w:rsidR="00C5135B" w:rsidRDefault="00C5135B">
            <w:r>
              <w:rPr>
                <w:sz w:val="16"/>
                <w:szCs w:val="16"/>
              </w:rPr>
              <w:t>R5-233493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3464B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C7FD7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0137B7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C354CD" w14:textId="77777777" w:rsidR="00C5135B" w:rsidRDefault="00C5135B">
            <w:pPr>
              <w:rPr>
                <w:sz w:val="16"/>
                <w:szCs w:val="16"/>
              </w:rPr>
            </w:pPr>
          </w:p>
        </w:tc>
      </w:tr>
    </w:tbl>
    <w:p w14:paraId="2A0DEBD5" w14:textId="77777777" w:rsidR="00C5135B" w:rsidRDefault="00C5135B" w:rsidP="00C5135B"/>
    <w:p w14:paraId="731D06EB" w14:textId="7D98A87F" w:rsidR="00C5135B" w:rsidRDefault="00C5135B" w:rsidP="00C5135B"/>
    <w:p w14:paraId="644C62AE" w14:textId="77777777" w:rsidR="00A202AD" w:rsidRDefault="00A202AD" w:rsidP="00A202AD"/>
    <w:p w14:paraId="6172AADD" w14:textId="77777777" w:rsidR="00A202AD" w:rsidRPr="004F572C" w:rsidRDefault="00A202AD" w:rsidP="00A202A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3</w:t>
      </w:r>
      <w:r w:rsidRPr="004F572C">
        <w:rPr>
          <w:lang w:val="en-US"/>
        </w:rPr>
        <w:t xml:space="preserve"> Open Rel-1</w:t>
      </w:r>
      <w:r>
        <w:rPr>
          <w:lang w:val="en-US"/>
        </w:rPr>
        <w:t>7 W</w:t>
      </w:r>
      <w:r w:rsidRPr="004F572C">
        <w:rPr>
          <w:lang w:val="en-US"/>
        </w:rPr>
        <w:t>Is</w:t>
      </w:r>
    </w:p>
    <w:p w14:paraId="51A1E6D1" w14:textId="77777777" w:rsidR="00A202AD" w:rsidRDefault="00A202AD" w:rsidP="00A202AD"/>
    <w:p w14:paraId="1817C1B2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RP-230930</w:t>
      </w:r>
      <w:r>
        <w:rPr>
          <w:b/>
          <w:i/>
          <w:noProof/>
          <w:sz w:val="28"/>
        </w:rPr>
        <w:fldChar w:fldCharType="end"/>
      </w:r>
    </w:p>
    <w:p w14:paraId="626E902B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69DBEE7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2CB1725F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E7D60CF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Additional NR bands for UL-MIMO in Rel-17 (NR_bands_UL_MIMO_PC3_R17-UEConTest)</w:t>
      </w:r>
      <w:r>
        <w:rPr>
          <w:rFonts w:ascii="Arial" w:hAnsi="Arial" w:cs="Arial"/>
          <w:b/>
          <w:bCs/>
        </w:rPr>
        <w:fldChar w:fldCharType="end"/>
      </w:r>
    </w:p>
    <w:p w14:paraId="1AF7A4D1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297AA192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9527FE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2C1FD4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2974C848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CDD8B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FFB00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01A2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C8842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822C7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F0FE2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5373C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8DE0C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F413D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A9329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0763E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0C84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260DFC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486E371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42B7B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4BF6F" w14:textId="77777777" w:rsidR="00982B44" w:rsidRDefault="00982B44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0F68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F060B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79BC8" w14:textId="77777777" w:rsidR="00982B44" w:rsidRDefault="00982B44">
            <w:r>
              <w:rPr>
                <w:sz w:val="16"/>
                <w:szCs w:val="16"/>
              </w:rPr>
              <w:t>Addition of NR FR1 bands with UL MIMO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FFB9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35840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D66EB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20CC7" w14:textId="77777777" w:rsidR="00982B44" w:rsidRDefault="00982B44">
            <w:r>
              <w:rPr>
                <w:sz w:val="16"/>
                <w:szCs w:val="16"/>
              </w:rPr>
              <w:t>R5-232731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10C1B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2B2C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6F5C5" w14:textId="77777777" w:rsidR="00982B44" w:rsidRDefault="00982B44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8F8F03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55B99A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42E6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4A5A5" w14:textId="77777777" w:rsidR="00982B44" w:rsidRDefault="00982B44">
            <w:r>
              <w:rPr>
                <w:sz w:val="16"/>
                <w:szCs w:val="16"/>
              </w:rPr>
              <w:t>2243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735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BFC7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11561" w14:textId="77777777" w:rsidR="00982B44" w:rsidRDefault="00982B44">
            <w:r>
              <w:rPr>
                <w:sz w:val="16"/>
                <w:szCs w:val="16"/>
              </w:rPr>
              <w:t>Addition of new test case 6.2D.2_1 UE MPR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E144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C2901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DDD1C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85B88" w14:textId="77777777" w:rsidR="00982B44" w:rsidRDefault="00982B44">
            <w:r>
              <w:rPr>
                <w:sz w:val="16"/>
                <w:szCs w:val="16"/>
              </w:rPr>
              <w:t>R5-232732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C3A83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D7FB8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97E4E" w14:textId="77777777" w:rsidR="00982B44" w:rsidRDefault="00982B44">
            <w:r>
              <w:rPr>
                <w:sz w:val="16"/>
                <w:szCs w:val="16"/>
              </w:rPr>
              <w:t>6.2D.2_1(new)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2F1C3F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2247 2252TS 38.522 CR 0278; TS/TR ... CR ... </w:t>
            </w:r>
          </w:p>
        </w:tc>
      </w:tr>
      <w:tr w:rsidR="00982B44" w14:paraId="500847E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21E70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6A42E" w14:textId="77777777" w:rsidR="00982B44" w:rsidRDefault="00982B44">
            <w:r>
              <w:rPr>
                <w:sz w:val="16"/>
                <w:szCs w:val="16"/>
              </w:rPr>
              <w:t>2244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524FF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90B87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BF90E" w14:textId="77777777" w:rsidR="00982B44" w:rsidRDefault="00982B44">
            <w:r>
              <w:rPr>
                <w:sz w:val="16"/>
                <w:szCs w:val="16"/>
              </w:rPr>
              <w:t>Addition of new test case 6.2D.3_1 UE A-MPR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E851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3EE7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0066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34A1B" w14:textId="77777777" w:rsidR="00982B44" w:rsidRDefault="00982B44">
            <w:r>
              <w:rPr>
                <w:sz w:val="16"/>
                <w:szCs w:val="16"/>
              </w:rPr>
              <w:t>R5-232733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C4BA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DE205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4BA79" w14:textId="77777777" w:rsidR="00982B44" w:rsidRDefault="00982B44">
            <w:r>
              <w:rPr>
                <w:sz w:val="16"/>
                <w:szCs w:val="16"/>
              </w:rPr>
              <w:t>6.2D.3_1(new)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F299F0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2248 2252TS 38.522 CR 0278; TS/TR ... CR ... </w:t>
            </w:r>
          </w:p>
        </w:tc>
      </w:tr>
      <w:tr w:rsidR="00982B44" w14:paraId="588720E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B6034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68B52" w14:textId="77777777" w:rsidR="00982B44" w:rsidRDefault="00982B44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BC03A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A393A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3CD7" w14:textId="77777777" w:rsidR="00982B44" w:rsidRDefault="00982B44">
            <w:r>
              <w:rPr>
                <w:sz w:val="16"/>
                <w:szCs w:val="16"/>
              </w:rPr>
              <w:t>Addition of new test case 6.4D.2.2_1 Carrier leakage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4C49E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7CA4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8AAD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EBCCA" w14:textId="77777777" w:rsidR="00982B44" w:rsidRDefault="00982B44">
            <w:r>
              <w:rPr>
                <w:sz w:val="16"/>
                <w:szCs w:val="16"/>
              </w:rPr>
              <w:t>R5-232734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D84B3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88F7C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55453" w14:textId="77777777" w:rsidR="00982B44" w:rsidRDefault="00982B44">
            <w:r>
              <w:rPr>
                <w:sz w:val="16"/>
                <w:szCs w:val="16"/>
              </w:rPr>
              <w:t>6.4D.2.2_1(new)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A0CA8B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2FBC715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5C85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3483C" w14:textId="77777777" w:rsidR="00982B44" w:rsidRDefault="00982B44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6FA17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52B7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0FEF1" w14:textId="77777777" w:rsidR="00982B44" w:rsidRDefault="00982B44">
            <w:r>
              <w:rPr>
                <w:sz w:val="16"/>
                <w:szCs w:val="16"/>
              </w:rPr>
              <w:t>Addition of new test case 6.4D.2.3_1 In-band emissions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162C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7569F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2BB93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2B785" w14:textId="77777777" w:rsidR="00982B44" w:rsidRDefault="00982B44">
            <w:r>
              <w:rPr>
                <w:sz w:val="16"/>
                <w:szCs w:val="16"/>
              </w:rPr>
              <w:t>R5-232735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716DF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553A3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659F8" w14:textId="77777777" w:rsidR="00982B44" w:rsidRDefault="00982B44">
            <w:r>
              <w:rPr>
                <w:sz w:val="16"/>
                <w:szCs w:val="16"/>
              </w:rPr>
              <w:t>6.4D.2.3_1(new)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16836B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 ; TS/TR ... CR ... </w:t>
            </w:r>
          </w:p>
        </w:tc>
      </w:tr>
      <w:tr w:rsidR="00982B44" w14:paraId="2A5164E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41B4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72705" w14:textId="77777777" w:rsidR="00982B44" w:rsidRDefault="00982B44">
            <w:r>
              <w:rPr>
                <w:sz w:val="16"/>
                <w:szCs w:val="16"/>
              </w:rPr>
              <w:t>2247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0B58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08CD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76EDE" w14:textId="77777777" w:rsidR="00982B44" w:rsidRDefault="00982B44">
            <w:r>
              <w:rPr>
                <w:sz w:val="16"/>
                <w:szCs w:val="16"/>
              </w:rPr>
              <w:t>Addition of new test case 6.5D.2.4.1_1 NR ACLR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509EC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A8352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C996F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71D74" w14:textId="77777777" w:rsidR="00982B44" w:rsidRDefault="00982B44">
            <w:r>
              <w:rPr>
                <w:sz w:val="16"/>
                <w:szCs w:val="16"/>
              </w:rPr>
              <w:t>R5-232736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1B4CB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1BECA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12C91" w14:textId="77777777" w:rsidR="00982B44" w:rsidRDefault="00982B44">
            <w:r>
              <w:rPr>
                <w:sz w:val="16"/>
                <w:szCs w:val="16"/>
              </w:rPr>
              <w:t>6.5D.2.4.1_1(new)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3780B4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6DB104F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9319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01366" w14:textId="77777777" w:rsidR="00982B44" w:rsidRDefault="00982B44">
            <w:r>
              <w:rPr>
                <w:sz w:val="16"/>
                <w:szCs w:val="16"/>
              </w:rPr>
              <w:t>2248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4E39C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C89F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51B8D" w14:textId="77777777" w:rsidR="00982B44" w:rsidRDefault="00982B44">
            <w:r>
              <w:rPr>
                <w:sz w:val="16"/>
                <w:szCs w:val="16"/>
              </w:rPr>
              <w:t>Addition of new test case 6.5D.2.4.2_1 UTRA ACLR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EB5C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F9C8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4EB12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AC71D" w14:textId="77777777" w:rsidR="00982B44" w:rsidRDefault="00982B44">
            <w:r>
              <w:rPr>
                <w:sz w:val="16"/>
                <w:szCs w:val="16"/>
              </w:rPr>
              <w:t>R5-232737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57880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CC5F5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2FA6F" w14:textId="77777777" w:rsidR="00982B44" w:rsidRDefault="00982B44">
            <w:r>
              <w:rPr>
                <w:sz w:val="16"/>
                <w:szCs w:val="16"/>
              </w:rPr>
              <w:t>6.5D.2.4.2_1(new)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FE312A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0224132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8DA3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933E5" w14:textId="77777777" w:rsidR="00982B44" w:rsidRDefault="00982B44">
            <w:r>
              <w:rPr>
                <w:sz w:val="16"/>
                <w:szCs w:val="16"/>
              </w:rPr>
              <w:t>2249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8BAF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8BF2F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B7626" w14:textId="77777777" w:rsidR="00982B44" w:rsidRDefault="00982B44">
            <w:r>
              <w:rPr>
                <w:sz w:val="16"/>
                <w:szCs w:val="16"/>
              </w:rPr>
              <w:t>Addition of new test case 6.5D.3_2.1 General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03DE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2FC24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FC047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03D69" w14:textId="77777777" w:rsidR="00982B44" w:rsidRDefault="00982B44">
            <w:r>
              <w:rPr>
                <w:sz w:val="16"/>
                <w:szCs w:val="16"/>
              </w:rPr>
              <w:t>R5-232738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0A1E9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04D65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60F29" w14:textId="77777777" w:rsidR="00982B44" w:rsidRDefault="00982B44">
            <w:r>
              <w:rPr>
                <w:sz w:val="16"/>
                <w:szCs w:val="16"/>
              </w:rPr>
              <w:t>6.5D.3_2.1(new)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9047EC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 ; TS/TR ... CR ... </w:t>
            </w:r>
          </w:p>
        </w:tc>
      </w:tr>
      <w:tr w:rsidR="00982B44" w14:paraId="5A75609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ED67E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78322" w14:textId="77777777" w:rsidR="00982B44" w:rsidRDefault="00982B44">
            <w:r>
              <w:rPr>
                <w:sz w:val="16"/>
                <w:szCs w:val="16"/>
              </w:rPr>
              <w:t>2250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E7449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FF28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909DB" w14:textId="77777777" w:rsidR="00982B44" w:rsidRDefault="00982B44">
            <w:r>
              <w:rPr>
                <w:sz w:val="16"/>
                <w:szCs w:val="16"/>
              </w:rPr>
              <w:t>Addition of new test case 6.5D.3_2.2 Spurious emissions for UE co-existence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C92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00E7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8DC4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67357" w14:textId="77777777" w:rsidR="00982B44" w:rsidRDefault="00982B44">
            <w:r>
              <w:rPr>
                <w:sz w:val="16"/>
                <w:szCs w:val="16"/>
              </w:rPr>
              <w:t>R5-232739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3C69D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7788A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7F138" w14:textId="77777777" w:rsidR="00982B44" w:rsidRDefault="00982B44">
            <w:r>
              <w:rPr>
                <w:sz w:val="16"/>
                <w:szCs w:val="16"/>
              </w:rPr>
              <w:t>6.5D.3_2.2(new)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3DB5D5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1956D9F0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7E4F0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6B01E" w14:textId="77777777" w:rsidR="00982B44" w:rsidRDefault="00982B44">
            <w:r>
              <w:rPr>
                <w:sz w:val="16"/>
                <w:szCs w:val="16"/>
              </w:rPr>
              <w:t>2251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F3C1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08231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F4ABF" w14:textId="77777777" w:rsidR="00982B44" w:rsidRDefault="00982B44">
            <w:r>
              <w:rPr>
                <w:sz w:val="16"/>
                <w:szCs w:val="16"/>
              </w:rPr>
              <w:t>Addition of new test case 6.5D.3_2.3 Additional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35D0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48EA4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0ECF0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E9858" w14:textId="77777777" w:rsidR="00982B44" w:rsidRDefault="00982B44">
            <w:r>
              <w:rPr>
                <w:sz w:val="16"/>
                <w:szCs w:val="16"/>
              </w:rPr>
              <w:t>R5-232740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723D7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6A79A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8AE23" w14:textId="77777777" w:rsidR="00982B44" w:rsidRDefault="00982B44">
            <w:r>
              <w:rPr>
                <w:sz w:val="16"/>
                <w:szCs w:val="16"/>
              </w:rPr>
              <w:t>6.5D.3_2.3(new)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8D35D4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36679AB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39073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95176" w14:textId="77777777" w:rsidR="00982B44" w:rsidRDefault="00982B44">
            <w:r>
              <w:rPr>
                <w:sz w:val="16"/>
                <w:szCs w:val="16"/>
              </w:rPr>
              <w:t>2252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6F2D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FB758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96125" w14:textId="77777777" w:rsidR="00982B44" w:rsidRDefault="00982B44">
            <w:r>
              <w:rPr>
                <w:sz w:val="16"/>
                <w:szCs w:val="16"/>
              </w:rPr>
              <w:t>Addition of Annex F for new test cases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0886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EC27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66B1F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8910D" w14:textId="77777777" w:rsidR="00982B44" w:rsidRDefault="00982B44">
            <w:r>
              <w:rPr>
                <w:sz w:val="16"/>
                <w:szCs w:val="16"/>
              </w:rPr>
              <w:t>R5-232741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18541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1C6CF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4D5E2" w14:textId="77777777" w:rsidR="00982B44" w:rsidRDefault="00982B44"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0DFB1E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2243 - 2251; TS/TR ... CR ... </w:t>
            </w:r>
          </w:p>
        </w:tc>
      </w:tr>
      <w:tr w:rsidR="00982B44" w14:paraId="1B2B382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66E9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E4F9B" w14:textId="77777777" w:rsidR="00982B44" w:rsidRDefault="00982B44">
            <w:r>
              <w:rPr>
                <w:sz w:val="16"/>
                <w:szCs w:val="16"/>
              </w:rPr>
              <w:t>2295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0CD97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C036E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C6A2E" w14:textId="77777777" w:rsidR="00982B44" w:rsidRDefault="00982B44">
            <w:r>
              <w:rPr>
                <w:sz w:val="16"/>
                <w:szCs w:val="16"/>
              </w:rPr>
              <w:t>Updating test case AMPR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22AAC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BD8A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38C82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22B26" w14:textId="77777777" w:rsidR="00982B44" w:rsidRDefault="00982B44">
            <w:r>
              <w:rPr>
                <w:sz w:val="16"/>
                <w:szCs w:val="16"/>
              </w:rPr>
              <w:t>R5-233100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E1510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AF2DC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3B8EB" w14:textId="77777777" w:rsidR="00982B44" w:rsidRDefault="00982B44">
            <w:r>
              <w:rPr>
                <w:sz w:val="16"/>
                <w:szCs w:val="16"/>
              </w:rPr>
              <w:t>6.2D.3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99BE6C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7ACF6DF9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1556C7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EF5C0" w14:textId="77777777" w:rsidR="00982B44" w:rsidRDefault="00982B44">
            <w:r>
              <w:rPr>
                <w:sz w:val="16"/>
                <w:szCs w:val="16"/>
              </w:rPr>
              <w:t>2296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677FA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598A0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CEDB2" w14:textId="77777777" w:rsidR="00982B44" w:rsidRDefault="00982B44">
            <w:r>
              <w:rPr>
                <w:sz w:val="16"/>
                <w:szCs w:val="16"/>
              </w:rPr>
              <w:t>Updating PUCCH configuration in Aggregate power tolerance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788A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230F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DDD8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79348" w14:textId="77777777" w:rsidR="00982B44" w:rsidRDefault="00982B44">
            <w:r>
              <w:rPr>
                <w:sz w:val="16"/>
                <w:szCs w:val="16"/>
              </w:rPr>
              <w:t>R5-233101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9D678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5A4F7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67CCF" w14:textId="77777777" w:rsidR="00982B44" w:rsidRDefault="00982B44">
            <w:r>
              <w:rPr>
                <w:sz w:val="16"/>
                <w:szCs w:val="16"/>
              </w:rPr>
              <w:t>6.3D.4.3_1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4EEC62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877F95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AEBC3" w14:textId="77777777" w:rsidR="00982B44" w:rsidRDefault="00982B44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34685" w14:textId="77777777" w:rsidR="00982B44" w:rsidRDefault="00982B44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53C6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A1A79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66781" w14:textId="77777777" w:rsidR="00982B44" w:rsidRDefault="00982B44">
            <w:r>
              <w:rPr>
                <w:sz w:val="16"/>
                <w:szCs w:val="16"/>
              </w:rPr>
              <w:t>Addition of test applicability for SUL test cases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D87A6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9F3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E6F8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A5B40" w14:textId="77777777" w:rsidR="00982B44" w:rsidRDefault="00982B44">
            <w:r>
              <w:rPr>
                <w:sz w:val="16"/>
                <w:szCs w:val="16"/>
              </w:rPr>
              <w:t>R5-232742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B76BA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67431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46599" w14:textId="77777777" w:rsidR="00982B44" w:rsidRDefault="00982B44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0A8AB3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2243 - 2251; TS/TR ... CR ... </w:t>
            </w:r>
          </w:p>
        </w:tc>
      </w:tr>
    </w:tbl>
    <w:p w14:paraId="4DA5C324" w14:textId="77777777" w:rsidR="00982B44" w:rsidRDefault="00982B44" w:rsidP="00982B44"/>
    <w:p w14:paraId="6B3C26EC" w14:textId="77777777" w:rsidR="00982B44" w:rsidRDefault="00982B44" w:rsidP="00982B44"/>
    <w:p w14:paraId="7FCFDB06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RP-230931</w:t>
      </w:r>
      <w:r>
        <w:rPr>
          <w:b/>
          <w:i/>
          <w:noProof/>
          <w:sz w:val="28"/>
        </w:rPr>
        <w:fldChar w:fldCharType="end"/>
      </w:r>
    </w:p>
    <w:p w14:paraId="64126951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15F373F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2CD7382A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79279A6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FR2 FWA (Fixed Wireless Access) UE with maximum TRP (Total Radiated Power) of 23dBm for band n257 and n258 (NR_FR2_FWA_Bn257_Bn258-UEConTest)</w:t>
      </w:r>
      <w:r>
        <w:rPr>
          <w:rFonts w:ascii="Arial" w:hAnsi="Arial" w:cs="Arial"/>
          <w:b/>
          <w:bCs/>
        </w:rPr>
        <w:fldChar w:fldCharType="end"/>
      </w:r>
    </w:p>
    <w:p w14:paraId="2951BFB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p w14:paraId="40343388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DA9CBC3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FACC22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5E11E73F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761B7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080896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3E14F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B83E7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40840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1556C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B0165F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5705F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8CAB3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908E8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B8CA6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3A9B5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65B65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5C67D08C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15771" w14:textId="77777777" w:rsidR="00982B44" w:rsidRDefault="00982B44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4780C" w14:textId="77777777" w:rsidR="00982B44" w:rsidRDefault="00982B44"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E30B7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F937A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9959A" w14:textId="77777777" w:rsidR="00982B44" w:rsidRDefault="00982B44">
            <w:r>
              <w:rPr>
                <w:sz w:val="16"/>
                <w:szCs w:val="16"/>
              </w:rPr>
              <w:t>PC5 - MOP test cases update in 38.521-2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CFD1A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6A537" w14:textId="77777777" w:rsidR="00982B44" w:rsidRDefault="00982B44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CEF7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9DAC" w14:textId="77777777" w:rsidR="00982B44" w:rsidRDefault="00982B44">
            <w:r>
              <w:rPr>
                <w:sz w:val="16"/>
                <w:szCs w:val="16"/>
              </w:rPr>
              <w:t>R5-233631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9B4B7" w14:textId="77777777" w:rsidR="00982B44" w:rsidRDefault="00982B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6932B" w14:textId="77777777" w:rsidR="00982B44" w:rsidRDefault="00982B44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58A56D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CF010A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9D6E36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864B4" w14:textId="77777777" w:rsidR="00982B44" w:rsidRDefault="00982B44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F8B3" w14:textId="77777777" w:rsidR="00982B44" w:rsidRDefault="00982B44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0C46B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C0B19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289D6" w14:textId="77777777" w:rsidR="00982B44" w:rsidRDefault="00982B44">
            <w:r>
              <w:rPr>
                <w:sz w:val="16"/>
                <w:szCs w:val="16"/>
              </w:rPr>
              <w:t>PC5 MU - definition for MOP test cases in 38.903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EA2B8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54DBB" w14:textId="77777777" w:rsidR="00982B44" w:rsidRDefault="00982B44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3AD18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420FF" w14:textId="77777777" w:rsidR="00982B44" w:rsidRDefault="00982B44">
            <w:r>
              <w:rPr>
                <w:sz w:val="16"/>
                <w:szCs w:val="16"/>
              </w:rPr>
              <w:t>R5-233632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2C813" w14:textId="77777777" w:rsidR="00982B44" w:rsidRDefault="00982B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28142" w14:textId="77777777" w:rsidR="00982B44" w:rsidRDefault="00982B44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C57A4C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F18DBA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33DF91AF" w14:textId="77777777" w:rsidR="00982B44" w:rsidRDefault="00982B44" w:rsidP="00982B44"/>
    <w:p w14:paraId="22E4AC2F" w14:textId="77777777" w:rsidR="00982B44" w:rsidRDefault="00982B44" w:rsidP="00982B44"/>
    <w:p w14:paraId="6B98B44E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RP-230932</w:t>
      </w:r>
      <w:r>
        <w:rPr>
          <w:b/>
          <w:i/>
          <w:noProof/>
          <w:sz w:val="28"/>
        </w:rPr>
        <w:fldChar w:fldCharType="end"/>
      </w:r>
    </w:p>
    <w:p w14:paraId="5C4A0D1E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FE6309C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5CE39C0C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2E66E39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7D1F4FD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p w14:paraId="35467107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6ADA81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4D7336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015EE21A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49AB1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3689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3A213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879C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05398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7D1FF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0802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822DB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1FB62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9B70FF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4AD26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75DB3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685A5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1730765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4A3C9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C3389" w14:textId="77777777" w:rsidR="00982B44" w:rsidRDefault="00982B44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1C1C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30D6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E317" w14:textId="77777777" w:rsidR="00982B44" w:rsidRDefault="00982B44">
            <w:r>
              <w:rPr>
                <w:sz w:val="16"/>
                <w:szCs w:val="16"/>
              </w:rPr>
              <w:t>Update inter-band NR CA 3DL configurations of CA_n2A-n5A-n77A, CA_n2A-n66A-n77A, and CA_n5A-n66A-n77A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5A57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8FA2E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828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6BB15" w14:textId="77777777" w:rsidR="00982B44" w:rsidRDefault="00982B44">
            <w:r>
              <w:rPr>
                <w:sz w:val="16"/>
                <w:szCs w:val="16"/>
              </w:rPr>
              <w:t>R5-232239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3CB06" w14:textId="77777777" w:rsidR="00982B44" w:rsidRDefault="00982B44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0A071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7C66B" w14:textId="77777777" w:rsidR="00982B44" w:rsidRDefault="00982B44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73FFFD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82B44" w14:paraId="59FF038E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88A86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702E2" w14:textId="77777777" w:rsidR="00982B44" w:rsidRDefault="00982B44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66786" w14:textId="77777777" w:rsidR="00982B44" w:rsidRDefault="00982B4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E6E33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6715E" w14:textId="77777777" w:rsidR="00982B44" w:rsidRDefault="00982B44">
            <w:r>
              <w:rPr>
                <w:sz w:val="16"/>
                <w:szCs w:val="16"/>
              </w:rPr>
              <w:t>Update of physical layer baseline capabilities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810F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0C50D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4695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97AAF" w14:textId="77777777" w:rsidR="00982B44" w:rsidRDefault="00982B44">
            <w:r>
              <w:rPr>
                <w:sz w:val="16"/>
                <w:szCs w:val="16"/>
              </w:rPr>
              <w:t>R5-233529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443C5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8BF3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DDB631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A35BA2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BC2A29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85726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0A3F" w14:textId="77777777" w:rsidR="00982B44" w:rsidRDefault="00982B44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9EAA0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AF0D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7281F" w14:textId="77777777" w:rsidR="00982B44" w:rsidRDefault="00982B44">
            <w:r>
              <w:rPr>
                <w:sz w:val="16"/>
                <w:szCs w:val="16"/>
              </w:rPr>
              <w:t>Addition of R17 new CA PC3 config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B255E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58DDE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06E4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300C4" w14:textId="77777777" w:rsidR="00982B44" w:rsidRDefault="00982B44">
            <w:r>
              <w:rPr>
                <w:sz w:val="16"/>
                <w:szCs w:val="16"/>
              </w:rPr>
              <w:t>R5-232798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145C8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ED6C2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1A6CB" w14:textId="77777777" w:rsidR="00982B44" w:rsidRDefault="00982B44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489D2C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7328EBE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51DC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5273A" w14:textId="77777777" w:rsidR="00982B44" w:rsidRDefault="00982B44"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EA92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CD34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31466" w14:textId="77777777" w:rsidR="00982B44" w:rsidRDefault="00982B44">
            <w:r>
              <w:rPr>
                <w:sz w:val="16"/>
                <w:szCs w:val="16"/>
              </w:rPr>
              <w:t>General SE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28EC1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B6C2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05560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83BD5" w14:textId="77777777" w:rsidR="00982B44" w:rsidRDefault="00982B44">
            <w:r>
              <w:rPr>
                <w:sz w:val="16"/>
                <w:szCs w:val="16"/>
              </w:rPr>
              <w:t>R5-232611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C532A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F449A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7B9AF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5B646F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3AE0774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E3D1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A0B65" w14:textId="77777777" w:rsidR="00982B44" w:rsidRDefault="00982B44">
            <w:r>
              <w:rPr>
                <w:sz w:val="16"/>
                <w:szCs w:val="16"/>
              </w:rPr>
              <w:t>2231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40772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6D8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C3745" w14:textId="77777777" w:rsidR="00982B44" w:rsidRDefault="00982B44">
            <w:r>
              <w:rPr>
                <w:sz w:val="16"/>
                <w:szCs w:val="16"/>
              </w:rPr>
              <w:t>TX SE_Co_exist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1358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E246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4008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07115" w14:textId="77777777" w:rsidR="00982B44" w:rsidRDefault="00982B44">
            <w:r>
              <w:rPr>
                <w:sz w:val="16"/>
                <w:szCs w:val="16"/>
              </w:rPr>
              <w:t>R5-232612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F2E57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16EC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44E5A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2BD598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3BABFD8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0C1CF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805C8" w14:textId="77777777" w:rsidR="00982B44" w:rsidRDefault="00982B44">
            <w:r>
              <w:rPr>
                <w:sz w:val="16"/>
                <w:szCs w:val="16"/>
              </w:rPr>
              <w:t>2232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28C7E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49883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BB228" w14:textId="77777777" w:rsidR="00982B44" w:rsidRDefault="00982B44">
            <w:r>
              <w:rPr>
                <w:sz w:val="16"/>
                <w:szCs w:val="16"/>
              </w:rPr>
              <w:t>Update 7.3A.1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E76D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19C1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E594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4C03A" w14:textId="77777777" w:rsidR="00982B44" w:rsidRDefault="00982B44">
            <w:r>
              <w:rPr>
                <w:sz w:val="16"/>
                <w:szCs w:val="16"/>
              </w:rPr>
              <w:t>R5-232613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F686F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62B70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9D3B9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0493EF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437EC0DF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93B38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1A8C3" w14:textId="77777777" w:rsidR="00982B44" w:rsidRDefault="00982B44">
            <w:r>
              <w:rPr>
                <w:sz w:val="16"/>
                <w:szCs w:val="16"/>
              </w:rPr>
              <w:t>2233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41D5F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7D23B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8D9B5" w14:textId="77777777" w:rsidR="00982B44" w:rsidRDefault="00982B44">
            <w:r>
              <w:rPr>
                <w:sz w:val="16"/>
                <w:szCs w:val="16"/>
              </w:rPr>
              <w:t>Update 6.2A.1.1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4B80B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535D1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E792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9B789" w14:textId="77777777" w:rsidR="00982B44" w:rsidRDefault="00982B44">
            <w:r>
              <w:rPr>
                <w:sz w:val="16"/>
                <w:szCs w:val="16"/>
              </w:rPr>
              <w:t>R5-232614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2E6BA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A2CE3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38C699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7B605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7244E631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A09CB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6A855" w14:textId="77777777" w:rsidR="00982B44" w:rsidRDefault="00982B44">
            <w:r>
              <w:rPr>
                <w:sz w:val="16"/>
                <w:szCs w:val="16"/>
              </w:rPr>
              <w:t>2234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49AD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4513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D812E" w14:textId="77777777" w:rsidR="00982B44" w:rsidRDefault="00982B44">
            <w:r>
              <w:rPr>
                <w:sz w:val="16"/>
                <w:szCs w:val="16"/>
              </w:rPr>
              <w:t>Update 6.2A.4.0.2.3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18A78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9DF62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B7883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AFF20" w14:textId="77777777" w:rsidR="00982B44" w:rsidRDefault="00982B44">
            <w:r>
              <w:rPr>
                <w:sz w:val="16"/>
                <w:szCs w:val="16"/>
              </w:rPr>
              <w:t>R5-232616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A37AE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6EBD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3A5CD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C7081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1EAB93FC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FE421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FA96C" w14:textId="77777777" w:rsidR="00982B44" w:rsidRDefault="00982B44">
            <w:r>
              <w:rPr>
                <w:sz w:val="16"/>
                <w:szCs w:val="16"/>
              </w:rPr>
              <w:t>2262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3492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9805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D14B3" w14:textId="77777777" w:rsidR="00982B44" w:rsidRDefault="00982B44">
            <w:r>
              <w:rPr>
                <w:sz w:val="16"/>
                <w:szCs w:val="16"/>
              </w:rPr>
              <w:t>Update of delta TIB,c for CA_n28A-n41A-n79A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FC60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C104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9F7B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12BF5" w14:textId="77777777" w:rsidR="00982B44" w:rsidRDefault="00982B44">
            <w:r>
              <w:rPr>
                <w:sz w:val="16"/>
                <w:szCs w:val="16"/>
              </w:rPr>
              <w:t>R5-232796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00EE1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77C0B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E9595" w14:textId="77777777" w:rsidR="00982B44" w:rsidRDefault="00982B44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1D289A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5FA583D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8DD93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91EA0" w14:textId="77777777" w:rsidR="00982B44" w:rsidRDefault="00982B44">
            <w:r>
              <w:rPr>
                <w:sz w:val="16"/>
                <w:szCs w:val="16"/>
              </w:rPr>
              <w:t>2263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8D23E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66081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0EF62" w14:textId="77777777" w:rsidR="00982B44" w:rsidRDefault="00982B44">
            <w:r>
              <w:rPr>
                <w:sz w:val="16"/>
                <w:szCs w:val="16"/>
              </w:rPr>
              <w:t>Update of delta RIB,c for CA_n28A-n41A-n79A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C572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15E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0305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C136A" w14:textId="77777777" w:rsidR="00982B44" w:rsidRDefault="00982B44">
            <w:r>
              <w:rPr>
                <w:sz w:val="16"/>
                <w:szCs w:val="16"/>
              </w:rPr>
              <w:t>R5-232797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182C2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1F743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79451" w14:textId="77777777" w:rsidR="00982B44" w:rsidRDefault="00982B44">
            <w:r>
              <w:rPr>
                <w:sz w:val="16"/>
                <w:szCs w:val="16"/>
              </w:rPr>
              <w:t>7.3A.0.3.2.3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31AC22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50C0CCF1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FDA18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EC8C0" w14:textId="77777777" w:rsidR="00982B44" w:rsidRDefault="00982B44">
            <w:r>
              <w:rPr>
                <w:sz w:val="16"/>
                <w:szCs w:val="16"/>
              </w:rPr>
              <w:t>2271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8354E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1DD1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501C" w14:textId="77777777" w:rsidR="00982B44" w:rsidRDefault="00982B44">
            <w:r>
              <w:rPr>
                <w:sz w:val="16"/>
                <w:szCs w:val="16"/>
              </w:rPr>
              <w:t>Update of applicability of simultaneous RxTx capability for CA_n28-n79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281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73BF0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35A9F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89074" w14:textId="77777777" w:rsidR="00982B44" w:rsidRDefault="00982B44">
            <w:r>
              <w:rPr>
                <w:sz w:val="16"/>
                <w:szCs w:val="16"/>
              </w:rPr>
              <w:t>R5-232897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A945F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ADF5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817B3" w14:textId="77777777" w:rsidR="00982B44" w:rsidRDefault="00982B44"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422636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049A8B8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325E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1B50F" w14:textId="77777777" w:rsidR="00982B44" w:rsidRDefault="00982B44">
            <w:r>
              <w:rPr>
                <w:sz w:val="16"/>
                <w:szCs w:val="16"/>
              </w:rPr>
              <w:t>2308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BC563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01EA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42B7A" w14:textId="77777777" w:rsidR="00982B44" w:rsidRDefault="00982B44">
            <w:r>
              <w:rPr>
                <w:sz w:val="16"/>
                <w:szCs w:val="16"/>
              </w:rPr>
              <w:t>Corrections on supported channel bandwidths for SUL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4E679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A933D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F587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27846" w14:textId="77777777" w:rsidR="00982B44" w:rsidRDefault="00982B44">
            <w:r>
              <w:rPr>
                <w:sz w:val="16"/>
                <w:szCs w:val="16"/>
              </w:rPr>
              <w:t>R5-233536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CC622" w14:textId="77777777" w:rsidR="00982B44" w:rsidRDefault="00982B44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9E2BC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5C4512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D2D0A0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5712049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78832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0AAF3" w14:textId="77777777" w:rsidR="00982B44" w:rsidRDefault="00982B44">
            <w:r>
              <w:rPr>
                <w:sz w:val="16"/>
                <w:szCs w:val="16"/>
              </w:rPr>
              <w:t>2313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AFC60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0CF6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0BAA5" w14:textId="77777777" w:rsidR="00982B44" w:rsidRDefault="00982B44">
            <w:r>
              <w:rPr>
                <w:sz w:val="16"/>
                <w:szCs w:val="16"/>
              </w:rPr>
              <w:t>General updates of clause 5 for R17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50FD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D013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4AD0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E4CF7" w14:textId="77777777" w:rsidR="00982B44" w:rsidRDefault="00982B44">
            <w:r>
              <w:rPr>
                <w:sz w:val="16"/>
                <w:szCs w:val="16"/>
              </w:rPr>
              <w:t>R5-233556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B89C2" w14:textId="77777777" w:rsidR="00982B44" w:rsidRDefault="00982B44">
            <w:r>
              <w:rPr>
                <w:sz w:val="16"/>
                <w:szCs w:val="16"/>
              </w:rPr>
              <w:t>CU Digital Technology,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08BC7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F22E4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9A5740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0441EF9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72CF5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4A8DD" w14:textId="77777777" w:rsidR="00982B44" w:rsidRDefault="00982B44">
            <w:r>
              <w:rPr>
                <w:sz w:val="16"/>
                <w:szCs w:val="16"/>
              </w:rPr>
              <w:t>1594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F1BC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94D9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1E7A8" w14:textId="77777777" w:rsidR="00982B44" w:rsidRDefault="00982B44">
            <w:r>
              <w:rPr>
                <w:sz w:val="16"/>
                <w:szCs w:val="16"/>
              </w:rPr>
              <w:t>Editorial update Tx spurious co-existence for DC_71A_n2A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0D70B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6B7F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D0E92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4D095" w14:textId="77777777" w:rsidR="00982B44" w:rsidRDefault="00982B44">
            <w:r>
              <w:rPr>
                <w:sz w:val="16"/>
                <w:szCs w:val="16"/>
              </w:rPr>
              <w:t>R5-232349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299ED" w14:textId="77777777" w:rsidR="00982B44" w:rsidRDefault="00982B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802FA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6D742" w14:textId="77777777" w:rsidR="00982B44" w:rsidRDefault="00982B44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9CDFC9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940B2B9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08DCD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CE289" w14:textId="77777777" w:rsidR="00982B44" w:rsidRDefault="00982B44">
            <w:r>
              <w:rPr>
                <w:sz w:val="16"/>
                <w:szCs w:val="16"/>
              </w:rPr>
              <w:t>1596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BA5B8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158B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61CC8" w14:textId="77777777" w:rsidR="00982B44" w:rsidRDefault="00982B44">
            <w:r>
              <w:rPr>
                <w:sz w:val="16"/>
                <w:szCs w:val="16"/>
              </w:rPr>
              <w:t>Correction to spurious emissions test cases for 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017D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51AA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BAD5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6B3EE" w14:textId="77777777" w:rsidR="00982B44" w:rsidRDefault="00982B44">
            <w:r>
              <w:rPr>
                <w:sz w:val="16"/>
                <w:szCs w:val="16"/>
              </w:rPr>
              <w:t>R5-232365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1A7ED" w14:textId="77777777" w:rsidR="00982B44" w:rsidRDefault="00982B44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3E952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AA770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963374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058F8B7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524EB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630AC" w14:textId="77777777" w:rsidR="00982B44" w:rsidRDefault="00982B44">
            <w:r>
              <w:rPr>
                <w:sz w:val="16"/>
                <w:szCs w:val="16"/>
              </w:rPr>
              <w:t>1608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6268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FEB8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C14AE" w14:textId="77777777" w:rsidR="00982B44" w:rsidRDefault="00982B44">
            <w:r>
              <w:rPr>
                <w:sz w:val="16"/>
                <w:szCs w:val="16"/>
              </w:rPr>
              <w:t>Addition of reference sensitivity for 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2213E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20CA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D622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B3E39" w14:textId="77777777" w:rsidR="00982B44" w:rsidRDefault="00982B44">
            <w:r>
              <w:rPr>
                <w:sz w:val="16"/>
                <w:szCs w:val="16"/>
              </w:rPr>
              <w:t>R5-232772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ED245" w14:textId="77777777" w:rsidR="00982B44" w:rsidRDefault="00982B44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5786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CA0C38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43AEA2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6E4A0671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53B00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55DBE" w14:textId="77777777" w:rsidR="00982B44" w:rsidRDefault="00982B44"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A2DD9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D9FFE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FBC07" w14:textId="77777777" w:rsidR="00982B44" w:rsidRDefault="00982B44">
            <w:r>
              <w:rPr>
                <w:sz w:val="16"/>
                <w:szCs w:val="16"/>
              </w:rPr>
              <w:t>Correction to spurious emissions TP analysis for 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D0978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131E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39D8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EB8CE" w14:textId="77777777" w:rsidR="00982B44" w:rsidRDefault="00982B44">
            <w:r>
              <w:rPr>
                <w:sz w:val="16"/>
                <w:szCs w:val="16"/>
              </w:rPr>
              <w:t>R5-233512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4873C" w14:textId="77777777" w:rsidR="00982B44" w:rsidRDefault="00982B44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4DED0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34BF7C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A2BD6F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7B1CC39E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602F4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C25AE" w14:textId="77777777" w:rsidR="00982B44" w:rsidRDefault="00982B44"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E5249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79EB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00D3F" w14:textId="77777777" w:rsidR="00982B44" w:rsidRDefault="00982B44">
            <w:r>
              <w:rPr>
                <w:sz w:val="16"/>
                <w:szCs w:val="16"/>
              </w:rPr>
              <w:t>Spur_TpAnalysis for CA_n5A_n48A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90A0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23D61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98AB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BEF43" w14:textId="77777777" w:rsidR="00982B44" w:rsidRDefault="00982B44">
            <w:r>
              <w:rPr>
                <w:sz w:val="16"/>
                <w:szCs w:val="16"/>
              </w:rPr>
              <w:t>R5-233513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6DA8B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AF46B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7F7242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F0919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0EA402CF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985CD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ED79F" w14:textId="77777777" w:rsidR="00982B44" w:rsidRDefault="00982B44"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2D9E9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E8FBE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D4C89" w14:textId="77777777" w:rsidR="00982B44" w:rsidRDefault="00982B44">
            <w:r>
              <w:rPr>
                <w:sz w:val="16"/>
                <w:szCs w:val="16"/>
              </w:rPr>
              <w:t>Addition of reference sensitivity test point analysis for DC_21A_n28A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DD57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260A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322F7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1230B" w14:textId="77777777" w:rsidR="00982B44" w:rsidRDefault="00982B44">
            <w:r>
              <w:rPr>
                <w:sz w:val="16"/>
                <w:szCs w:val="16"/>
              </w:rPr>
              <w:t>R5-232718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A1126" w14:textId="77777777" w:rsidR="00982B44" w:rsidRDefault="00982B44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0A277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589E5" w14:textId="77777777" w:rsidR="00982B44" w:rsidRDefault="00982B44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97E7C9" w14:textId="77777777" w:rsidR="00982B44" w:rsidRDefault="00982B44">
            <w:r>
              <w:rPr>
                <w:sz w:val="16"/>
                <w:szCs w:val="16"/>
              </w:rPr>
              <w:t xml:space="preserve">TS/TR ... CR ... ; TS 38.521-3 CR 1608; TS/TR ... CR ... </w:t>
            </w:r>
          </w:p>
        </w:tc>
      </w:tr>
    </w:tbl>
    <w:p w14:paraId="450C6B2F" w14:textId="77777777" w:rsidR="00982B44" w:rsidRDefault="00982B44" w:rsidP="00982B44"/>
    <w:p w14:paraId="0878B575" w14:textId="77777777" w:rsidR="00982B44" w:rsidRDefault="00982B44" w:rsidP="00982B44"/>
    <w:p w14:paraId="15C04ADE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RP-230933</w:t>
      </w:r>
      <w:r>
        <w:rPr>
          <w:b/>
          <w:i/>
          <w:noProof/>
          <w:sz w:val="28"/>
        </w:rPr>
        <w:fldChar w:fldCharType="end"/>
      </w:r>
    </w:p>
    <w:p w14:paraId="0D04D81B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DE332CB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602044F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0208C0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EN-DC with 1 LTE band + 1 NR TDD band (ENDC_UE_PC2_R17_NR_TDD-UEConTest)</w:t>
      </w:r>
      <w:r>
        <w:rPr>
          <w:rFonts w:ascii="Arial" w:hAnsi="Arial" w:cs="Arial"/>
          <w:b/>
          <w:bCs/>
        </w:rPr>
        <w:fldChar w:fldCharType="end"/>
      </w:r>
    </w:p>
    <w:p w14:paraId="56168BDC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</w:t>
      </w:r>
      <w:r>
        <w:rPr>
          <w:rFonts w:ascii="Arial" w:hAnsi="Arial" w:cs="Arial"/>
          <w:b/>
          <w:bCs/>
        </w:rPr>
        <w:fldChar w:fldCharType="end"/>
      </w:r>
    </w:p>
    <w:p w14:paraId="3A005628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F61133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FEB51C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553DD28E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76B60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31457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42BEC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9E666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CB9CD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4DB88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C0E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A96C2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A6114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F1516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CC548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D47C4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4B0FF4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02D7197B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C37F48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6C3FF" w14:textId="77777777" w:rsidR="00982B44" w:rsidRDefault="00982B44">
            <w:r>
              <w:rPr>
                <w:sz w:val="16"/>
                <w:szCs w:val="16"/>
              </w:rPr>
              <w:t>1590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9FB7C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827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6CE79" w14:textId="77777777" w:rsidR="00982B44" w:rsidRDefault="00982B44">
            <w:r>
              <w:rPr>
                <w:sz w:val="16"/>
                <w:szCs w:val="16"/>
              </w:rPr>
              <w:t>Update PC2 MSD minimum requirements and test requirements for DC_2A_n77A, DC_13A_n77A, and DC_66A_n77A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BB72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CFED2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8A0F8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42C67" w14:textId="77777777" w:rsidR="00982B44" w:rsidRDefault="00982B44">
            <w:r>
              <w:rPr>
                <w:sz w:val="16"/>
                <w:szCs w:val="16"/>
              </w:rPr>
              <w:t>R5-233703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82AE1" w14:textId="77777777" w:rsidR="00982B44" w:rsidRDefault="00982B44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1F42C" w14:textId="77777777" w:rsidR="00982B44" w:rsidRDefault="00982B44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10E55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2F9E43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938D50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92C73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AE410" w14:textId="77777777" w:rsidR="00982B44" w:rsidRDefault="00982B44">
            <w:r>
              <w:rPr>
                <w:sz w:val="16"/>
                <w:szCs w:val="16"/>
              </w:rPr>
              <w:t>1598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C11B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002B3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484D8" w14:textId="77777777" w:rsidR="00982B44" w:rsidRDefault="00982B44">
            <w:r>
              <w:rPr>
                <w:sz w:val="16"/>
                <w:szCs w:val="16"/>
              </w:rPr>
              <w:t>Correction of the DC_28A_n78A PC2 MOP test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90799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523BD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8FB7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464CA" w14:textId="77777777" w:rsidR="00982B44" w:rsidRDefault="00982B44">
            <w:r>
              <w:rPr>
                <w:sz w:val="16"/>
                <w:szCs w:val="16"/>
              </w:rPr>
              <w:t>R5-232383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B81C2" w14:textId="77777777" w:rsidR="00982B44" w:rsidRDefault="00982B44">
            <w:r>
              <w:rPr>
                <w:sz w:val="16"/>
                <w:szCs w:val="16"/>
              </w:rPr>
              <w:t>ETSI MCC (NTT DOCOMO INC.)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DCA5D" w14:textId="77777777" w:rsidR="00982B44" w:rsidRDefault="00982B44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29384A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6134F1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045107FF" w14:textId="77777777" w:rsidR="00982B44" w:rsidRDefault="00982B44" w:rsidP="00982B44"/>
    <w:p w14:paraId="33AC79AF" w14:textId="77777777" w:rsidR="00982B44" w:rsidRDefault="00982B44" w:rsidP="00982B44"/>
    <w:p w14:paraId="25508767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RP-230934</w:t>
      </w:r>
      <w:r>
        <w:rPr>
          <w:b/>
          <w:i/>
          <w:noProof/>
          <w:sz w:val="28"/>
        </w:rPr>
        <w:fldChar w:fldCharType="end"/>
      </w:r>
    </w:p>
    <w:p w14:paraId="1D673D8E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CB140D6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571119D2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618837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High power UE for NR inter-band Carrier Aggregation with 2 bands downlink and x bands uplink (x=1,2) (NR_PC2_CA_R17_2BDL_2BUL-UEConTest)</w:t>
      </w:r>
      <w:r>
        <w:rPr>
          <w:rFonts w:ascii="Arial" w:hAnsi="Arial" w:cs="Arial"/>
          <w:b/>
          <w:bCs/>
        </w:rPr>
        <w:fldChar w:fldCharType="end"/>
      </w:r>
    </w:p>
    <w:p w14:paraId="3577BDC7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p w14:paraId="4DB83D7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01A73E4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DCC920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32FA5064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C75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C8A4D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693E0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7E402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6F0FC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BDEED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80468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1EB17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8BD95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1D725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B7382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F15EB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CBA80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5CD0202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ACE1D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21ACF" w14:textId="77777777" w:rsidR="00982B44" w:rsidRDefault="00982B44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B3CBD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5C15A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7775A" w14:textId="77777777" w:rsidR="00982B44" w:rsidRDefault="00982B44">
            <w:r>
              <w:rPr>
                <w:sz w:val="16"/>
                <w:szCs w:val="16"/>
              </w:rPr>
              <w:t>Update inter-band NR CA PC2 configurations of CA_n2A-n77A, CA_n5A-n77A, and CA_n66A-n77A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AB9D9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80F1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75F7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71240" w14:textId="77777777" w:rsidR="00982B44" w:rsidRDefault="00982B44">
            <w:r>
              <w:rPr>
                <w:sz w:val="16"/>
                <w:szCs w:val="16"/>
              </w:rPr>
              <w:t>R5-233508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42B44" w14:textId="77777777" w:rsidR="00982B44" w:rsidRDefault="00982B44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CC006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9F645F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DA6136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DCA075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6E08E1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766A0" w14:textId="77777777" w:rsidR="00982B44" w:rsidRDefault="00982B44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8B529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9FB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EF830" w14:textId="77777777" w:rsidR="00982B44" w:rsidRDefault="00982B44">
            <w:r>
              <w:rPr>
                <w:sz w:val="16"/>
                <w:szCs w:val="16"/>
              </w:rPr>
              <w:t>Addition of R17 new CA PC2 configs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4442B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813D8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E007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3A0A8" w14:textId="77777777" w:rsidR="00982B44" w:rsidRDefault="00982B44">
            <w:r>
              <w:rPr>
                <w:sz w:val="16"/>
                <w:szCs w:val="16"/>
              </w:rPr>
              <w:t>R5-233509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709F2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57C9B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A0B2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0B47B0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419FDB7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D392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C4868" w14:textId="77777777" w:rsidR="00982B44" w:rsidRDefault="00982B44"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27262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AE0B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B680F" w14:textId="77777777" w:rsidR="00982B44" w:rsidRDefault="00982B44">
            <w:r>
              <w:rPr>
                <w:sz w:val="16"/>
                <w:szCs w:val="16"/>
              </w:rPr>
              <w:t>Update inter-band NR CA PC2 MOP configurations for 2UL CA_n2A-n77A, CA_n5A-n77A, and CA_n66A-n77A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3B4E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0F21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53E35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03628" w14:textId="77777777" w:rsidR="00982B44" w:rsidRDefault="00982B44">
            <w:r>
              <w:rPr>
                <w:sz w:val="16"/>
                <w:szCs w:val="16"/>
              </w:rPr>
              <w:t>R5-233538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A75E2" w14:textId="77777777" w:rsidR="00982B44" w:rsidRDefault="00982B44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93D10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38601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BEF16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1B1B3069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307BF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D07F8" w14:textId="77777777" w:rsidR="00982B44" w:rsidRDefault="00982B44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7B047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25EF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14ADE" w14:textId="77777777" w:rsidR="00982B44" w:rsidRDefault="00982B44">
            <w:r>
              <w:rPr>
                <w:sz w:val="16"/>
                <w:szCs w:val="16"/>
              </w:rPr>
              <w:t>Update inter-band NR CA PC2 reference sensitivity minimum requirements for a few 2DL band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2288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8881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9F98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59C35" w14:textId="77777777" w:rsidR="00982B44" w:rsidRDefault="00982B44">
            <w:r>
              <w:rPr>
                <w:sz w:val="16"/>
                <w:szCs w:val="16"/>
              </w:rPr>
              <w:t>R5-233711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68EFF" w14:textId="77777777" w:rsidR="00982B44" w:rsidRDefault="00982B44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89C4A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907995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951388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ED4E08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CE41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820AC" w14:textId="77777777" w:rsidR="00982B44" w:rsidRDefault="00982B44">
            <w:r>
              <w:rPr>
                <w:sz w:val="16"/>
                <w:szCs w:val="16"/>
              </w:rPr>
              <w:t>2202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A554E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75D9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266D" w14:textId="77777777" w:rsidR="00982B44" w:rsidRDefault="00982B44">
            <w:r>
              <w:rPr>
                <w:sz w:val="16"/>
                <w:szCs w:val="16"/>
              </w:rPr>
              <w:t>Update PC2 information for 2DL test configuration exception table and test requirement table for a few NR CA 2DL 2UL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20DF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FC6C8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9A3A5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7EB9A" w14:textId="77777777" w:rsidR="00982B44" w:rsidRDefault="00982B44">
            <w:r>
              <w:rPr>
                <w:sz w:val="16"/>
                <w:szCs w:val="16"/>
              </w:rPr>
              <w:t>R5-233712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633C3" w14:textId="77777777" w:rsidR="00982B44" w:rsidRDefault="00982B44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C77E2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01436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D41FCD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3D6E27FB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75C5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E244A" w14:textId="77777777" w:rsidR="00982B44" w:rsidRDefault="00982B44">
            <w:r>
              <w:rPr>
                <w:sz w:val="16"/>
                <w:szCs w:val="16"/>
              </w:rPr>
              <w:t>2261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2E495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7D65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76409" w14:textId="77777777" w:rsidR="00982B44" w:rsidRDefault="00982B44">
            <w:r>
              <w:rPr>
                <w:sz w:val="16"/>
                <w:szCs w:val="16"/>
              </w:rPr>
              <w:t>Addition of R17 new CA PC2 configs for Ref sens exceptions TC 7.3A.0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5743A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8AF6F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F116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BCC0C" w14:textId="77777777" w:rsidR="00982B44" w:rsidRDefault="00982B44">
            <w:r>
              <w:rPr>
                <w:sz w:val="16"/>
                <w:szCs w:val="16"/>
              </w:rPr>
              <w:t>R5-233539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FDF91" w14:textId="77777777" w:rsidR="00982B44" w:rsidRDefault="00982B44">
            <w:r>
              <w:rPr>
                <w:sz w:val="16"/>
                <w:szCs w:val="16"/>
              </w:rPr>
              <w:t>CMCC, 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0BD80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2D30F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C7AE15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588359F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0A58B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BABC6" w14:textId="77777777" w:rsidR="00982B44" w:rsidRDefault="00982B44">
            <w:r>
              <w:rPr>
                <w:sz w:val="16"/>
                <w:szCs w:val="16"/>
              </w:rPr>
              <w:t>2297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9A27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9CF40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089F1" w14:textId="77777777" w:rsidR="00982B44" w:rsidRDefault="00982B44">
            <w:r>
              <w:rPr>
                <w:sz w:val="16"/>
                <w:szCs w:val="16"/>
              </w:rPr>
              <w:t>Updating MOP for PC2 configuration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8A52A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50218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E114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9EAB3" w14:textId="77777777" w:rsidR="00982B44" w:rsidRDefault="00982B44">
            <w:r>
              <w:rPr>
                <w:sz w:val="16"/>
                <w:szCs w:val="16"/>
              </w:rPr>
              <w:t>R5-233102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8BF4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EC896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1FE21" w14:textId="77777777" w:rsidR="00982B44" w:rsidRDefault="00982B44">
            <w:r>
              <w:rPr>
                <w:sz w:val="16"/>
                <w:szCs w:val="16"/>
              </w:rPr>
              <w:t>6.2A.1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8F1773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576AA2B0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01620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DB3F2" w14:textId="77777777" w:rsidR="00982B44" w:rsidRDefault="00982B44">
            <w:r>
              <w:rPr>
                <w:sz w:val="16"/>
                <w:szCs w:val="16"/>
              </w:rPr>
              <w:t>2298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D4174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4C041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05189" w14:textId="77777777" w:rsidR="00982B44" w:rsidRDefault="00982B44">
            <w:r>
              <w:rPr>
                <w:sz w:val="16"/>
                <w:szCs w:val="16"/>
              </w:rPr>
              <w:t>Updating MPR for PC2 configuration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4B90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B2D9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0D0D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8EA41" w14:textId="77777777" w:rsidR="00982B44" w:rsidRDefault="00982B44">
            <w:r>
              <w:rPr>
                <w:sz w:val="16"/>
                <w:szCs w:val="16"/>
              </w:rPr>
              <w:t>R5-233103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F75C8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68660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DC925" w14:textId="77777777" w:rsidR="00982B44" w:rsidRDefault="00982B44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3A7A17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A354E1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02E14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47D93" w14:textId="77777777" w:rsidR="00982B44" w:rsidRDefault="00982B44"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22EBE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80DA9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0CFAE" w14:textId="77777777" w:rsidR="00982B44" w:rsidRDefault="00982B44">
            <w:r>
              <w:rPr>
                <w:sz w:val="16"/>
                <w:szCs w:val="16"/>
              </w:rPr>
              <w:t>Update inter-band NR CA reference sensitivity exception cases due to UL PC2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C2466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D285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219F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A78E4" w14:textId="77777777" w:rsidR="00982B44" w:rsidRDefault="00982B44">
            <w:r>
              <w:rPr>
                <w:sz w:val="16"/>
                <w:szCs w:val="16"/>
              </w:rPr>
              <w:t>R5-233713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C6EBD" w14:textId="77777777" w:rsidR="00982B44" w:rsidRDefault="00982B44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10D13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AF3F2A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16D6A5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0A025DAB" w14:textId="77777777" w:rsidR="00982B44" w:rsidRDefault="00982B44" w:rsidP="00982B44"/>
    <w:p w14:paraId="17D02644" w14:textId="77777777" w:rsidR="00982B44" w:rsidRDefault="00982B44" w:rsidP="00982B44"/>
    <w:p w14:paraId="114D7C01" w14:textId="77777777" w:rsidR="00BB72E7" w:rsidRPr="00917427" w:rsidRDefault="00BB72E7" w:rsidP="00BB72E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RP-230988</w:t>
      </w:r>
      <w:r>
        <w:rPr>
          <w:b/>
          <w:i/>
          <w:noProof/>
          <w:sz w:val="28"/>
        </w:rPr>
        <w:fldChar w:fldCharType="end"/>
      </w:r>
    </w:p>
    <w:p w14:paraId="649AE6F6" w14:textId="77777777" w:rsidR="00BB72E7" w:rsidRPr="00784730" w:rsidRDefault="00BB72E7" w:rsidP="00BB72E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259B58D7" w14:textId="77777777" w:rsidR="00BB72E7" w:rsidRPr="00050554" w:rsidRDefault="00BB72E7" w:rsidP="00BB72E7">
      <w:pPr>
        <w:rPr>
          <w:rFonts w:ascii="Arial" w:hAnsi="Arial" w:cs="Arial"/>
          <w:b/>
          <w:bCs/>
          <w:lang w:val="en-US"/>
        </w:rPr>
      </w:pPr>
    </w:p>
    <w:p w14:paraId="53ABF20B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67163D8" w14:textId="77777777" w:rsidR="00BB72E7" w:rsidRPr="00E145B1" w:rsidRDefault="00BB72E7" w:rsidP="00BB72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band n39 (NR_UE_PC2_n39-UEConTest)</w:t>
      </w:r>
      <w:r>
        <w:rPr>
          <w:rFonts w:ascii="Arial" w:hAnsi="Arial" w:cs="Arial"/>
          <w:b/>
          <w:bCs/>
        </w:rPr>
        <w:fldChar w:fldCharType="end"/>
      </w:r>
    </w:p>
    <w:p w14:paraId="471012C3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13.3.7</w:t>
      </w:r>
      <w:r>
        <w:rPr>
          <w:rFonts w:ascii="Arial" w:hAnsi="Arial" w:cs="Arial"/>
          <w:b/>
          <w:bCs/>
        </w:rPr>
        <w:fldChar w:fldCharType="end"/>
      </w:r>
    </w:p>
    <w:p w14:paraId="4EAC8CA5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9C6C8F" w14:textId="77777777" w:rsidR="00BB72E7" w:rsidRDefault="00BB72E7" w:rsidP="00BB72E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FD82E4" w14:textId="77777777" w:rsidR="00BB72E7" w:rsidRPr="004E535C" w:rsidRDefault="00BB72E7" w:rsidP="00BB72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72E7" w:rsidRPr="004E535C" w14:paraId="5F0B3F74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932F9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9631C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00DC1D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09142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5837A4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5B413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E2462E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AB331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D303A5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3F9D1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7983F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C999EA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227C66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72E7" w14:paraId="662FBBC5" w14:textId="77777777" w:rsidTr="0055613A">
        <w:tc>
          <w:tcPr>
            <w:tcW w:w="879" w:type="dxa"/>
          </w:tcPr>
          <w:p w14:paraId="4D8E1C48" w14:textId="77777777" w:rsidR="00BB72E7" w:rsidRDefault="00BB72E7" w:rsidP="0055613A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DFD982" w14:textId="77777777" w:rsidR="00BB72E7" w:rsidRDefault="00BB72E7" w:rsidP="0055613A">
            <w:r>
              <w:rPr>
                <w:sz w:val="16"/>
                <w:szCs w:val="16"/>
              </w:rPr>
              <w:t>2264</w:t>
            </w:r>
          </w:p>
        </w:tc>
        <w:tc>
          <w:tcPr>
            <w:tcW w:w="517" w:type="dxa"/>
          </w:tcPr>
          <w:p w14:paraId="29A84AE3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DA734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144D56" w14:textId="77777777" w:rsidR="00BB72E7" w:rsidRDefault="00BB72E7" w:rsidP="0055613A">
            <w:r>
              <w:rPr>
                <w:sz w:val="16"/>
                <w:szCs w:val="16"/>
              </w:rPr>
              <w:t>Update for PC2 PC3 n39 A-MPR</w:t>
            </w:r>
          </w:p>
        </w:tc>
        <w:tc>
          <w:tcPr>
            <w:tcW w:w="517" w:type="dxa"/>
          </w:tcPr>
          <w:p w14:paraId="23E78EBF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BF933" w14:textId="77777777" w:rsidR="00BB72E7" w:rsidRDefault="00BB72E7" w:rsidP="0055613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73DBC4" w14:textId="77777777" w:rsidR="00BB72E7" w:rsidRDefault="00BB72E7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BC2B78E" w14:textId="77777777" w:rsidR="00BB72E7" w:rsidRDefault="00BB72E7" w:rsidP="0055613A">
            <w:r>
              <w:rPr>
                <w:sz w:val="16"/>
                <w:szCs w:val="16"/>
              </w:rPr>
              <w:t>R5-233721</w:t>
            </w:r>
          </w:p>
        </w:tc>
        <w:tc>
          <w:tcPr>
            <w:tcW w:w="1597" w:type="dxa"/>
          </w:tcPr>
          <w:p w14:paraId="5808BC1E" w14:textId="77777777" w:rsidR="00BB72E7" w:rsidRDefault="00BB72E7" w:rsidP="0055613A">
            <w:r>
              <w:rPr>
                <w:sz w:val="16"/>
                <w:szCs w:val="16"/>
              </w:rPr>
              <w:t>CMCC, Huawei</w:t>
            </w:r>
          </w:p>
        </w:tc>
        <w:tc>
          <w:tcPr>
            <w:tcW w:w="1122" w:type="dxa"/>
          </w:tcPr>
          <w:p w14:paraId="6225BC90" w14:textId="77777777" w:rsidR="00BB72E7" w:rsidRDefault="00BB72E7" w:rsidP="0055613A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5CBFCF3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7CF78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4219807" w14:textId="77777777" w:rsidTr="0055613A">
        <w:tc>
          <w:tcPr>
            <w:tcW w:w="879" w:type="dxa"/>
          </w:tcPr>
          <w:p w14:paraId="50435F57" w14:textId="77777777" w:rsidR="00BB72E7" w:rsidRDefault="00BB72E7" w:rsidP="0055613A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3AD603A" w14:textId="77777777" w:rsidR="00BB72E7" w:rsidRDefault="00BB72E7" w:rsidP="0055613A">
            <w:r>
              <w:rPr>
                <w:sz w:val="16"/>
                <w:szCs w:val="16"/>
              </w:rPr>
              <w:t>2265</w:t>
            </w:r>
          </w:p>
        </w:tc>
        <w:tc>
          <w:tcPr>
            <w:tcW w:w="517" w:type="dxa"/>
          </w:tcPr>
          <w:p w14:paraId="6D515FD1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5D174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14B25" w14:textId="77777777" w:rsidR="00BB72E7" w:rsidRDefault="00BB72E7" w:rsidP="0055613A">
            <w:r>
              <w:rPr>
                <w:sz w:val="16"/>
                <w:szCs w:val="16"/>
              </w:rPr>
              <w:t>Update for PC2 n39 A-SE</w:t>
            </w:r>
          </w:p>
        </w:tc>
        <w:tc>
          <w:tcPr>
            <w:tcW w:w="517" w:type="dxa"/>
          </w:tcPr>
          <w:p w14:paraId="363CBBE2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00A717" w14:textId="77777777" w:rsidR="00BB72E7" w:rsidRDefault="00BB72E7" w:rsidP="0055613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B16FCF6" w14:textId="77777777" w:rsidR="00BB72E7" w:rsidRDefault="00BB72E7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F360E1" w14:textId="77777777" w:rsidR="00BB72E7" w:rsidRDefault="00BB72E7" w:rsidP="0055613A">
            <w:r>
              <w:rPr>
                <w:sz w:val="16"/>
                <w:szCs w:val="16"/>
              </w:rPr>
              <w:t>R5-232804</w:t>
            </w:r>
          </w:p>
        </w:tc>
        <w:tc>
          <w:tcPr>
            <w:tcW w:w="1597" w:type="dxa"/>
          </w:tcPr>
          <w:p w14:paraId="62D866B6" w14:textId="77777777" w:rsidR="00BB72E7" w:rsidRDefault="00BB72E7" w:rsidP="0055613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2E93F31" w14:textId="77777777" w:rsidR="00BB72E7" w:rsidRDefault="00BB72E7" w:rsidP="0055613A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692A03EE" w14:textId="77777777" w:rsidR="00BB72E7" w:rsidRDefault="00BB72E7" w:rsidP="0055613A">
            <w:r>
              <w:rPr>
                <w:sz w:val="16"/>
                <w:szCs w:val="16"/>
              </w:rPr>
              <w:t>6.5.3.3</w:t>
            </w:r>
          </w:p>
        </w:tc>
        <w:tc>
          <w:tcPr>
            <w:tcW w:w="998" w:type="dxa"/>
          </w:tcPr>
          <w:p w14:paraId="0BE5A618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BB72E7" w14:paraId="410880AD" w14:textId="77777777" w:rsidTr="0055613A">
        <w:tc>
          <w:tcPr>
            <w:tcW w:w="879" w:type="dxa"/>
          </w:tcPr>
          <w:p w14:paraId="17D1E597" w14:textId="77777777" w:rsidR="00BB72E7" w:rsidRDefault="00BB72E7" w:rsidP="0055613A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A61894D" w14:textId="77777777" w:rsidR="00BB72E7" w:rsidRDefault="00BB72E7" w:rsidP="0055613A"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 w14:paraId="3ADD38B2" w14:textId="77777777" w:rsidR="00BB72E7" w:rsidRDefault="00BB72E7" w:rsidP="0055613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D4E9D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1AD902" w14:textId="77777777" w:rsidR="00BB72E7" w:rsidRDefault="00BB72E7" w:rsidP="0055613A">
            <w:r>
              <w:rPr>
                <w:sz w:val="16"/>
                <w:szCs w:val="16"/>
              </w:rPr>
              <w:t>TP analysis for PC2 PC3 n39 A-MPR and A-SE</w:t>
            </w:r>
          </w:p>
        </w:tc>
        <w:tc>
          <w:tcPr>
            <w:tcW w:w="517" w:type="dxa"/>
          </w:tcPr>
          <w:p w14:paraId="6303F2A6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80AABD" w14:textId="77777777" w:rsidR="00BB72E7" w:rsidRDefault="00BB72E7" w:rsidP="0055613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822E5BB" w14:textId="77777777" w:rsidR="00BB72E7" w:rsidRDefault="00BB72E7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D4254D" w14:textId="77777777" w:rsidR="00BB72E7" w:rsidRDefault="00BB72E7" w:rsidP="0055613A">
            <w:r>
              <w:rPr>
                <w:sz w:val="16"/>
                <w:szCs w:val="16"/>
              </w:rPr>
              <w:t>R5-233528</w:t>
            </w:r>
          </w:p>
        </w:tc>
        <w:tc>
          <w:tcPr>
            <w:tcW w:w="1597" w:type="dxa"/>
          </w:tcPr>
          <w:p w14:paraId="4EA7EA2A" w14:textId="77777777" w:rsidR="00BB72E7" w:rsidRDefault="00BB72E7" w:rsidP="0055613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ACF3C61" w14:textId="77777777" w:rsidR="00BB72E7" w:rsidRDefault="00BB72E7" w:rsidP="0055613A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1B4C170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1C2D7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</w:tbl>
    <w:p w14:paraId="7E3D35E6" w14:textId="77777777" w:rsidR="00BB72E7" w:rsidRDefault="00BB72E7" w:rsidP="00BB72E7"/>
    <w:p w14:paraId="0D49BC95" w14:textId="77777777" w:rsidR="00BB72E7" w:rsidRDefault="00BB72E7" w:rsidP="00BB72E7"/>
    <w:p w14:paraId="10B4036D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RP-230935</w:t>
      </w:r>
      <w:r>
        <w:rPr>
          <w:b/>
          <w:i/>
          <w:noProof/>
          <w:sz w:val="28"/>
        </w:rPr>
        <w:fldChar w:fldCharType="end"/>
      </w:r>
    </w:p>
    <w:p w14:paraId="64F418E1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36B56FE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47F50D4A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F0BA082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- RF requirements enhancement for NR frequency range 1 (FR1) (NR_RF_FR1_enh-UEConTest)</w:t>
      </w:r>
      <w:r>
        <w:rPr>
          <w:rFonts w:ascii="Arial" w:hAnsi="Arial" w:cs="Arial"/>
          <w:b/>
          <w:bCs/>
        </w:rPr>
        <w:fldChar w:fldCharType="end"/>
      </w:r>
    </w:p>
    <w:p w14:paraId="1C195FCA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13.3.8</w:t>
      </w:r>
      <w:r>
        <w:rPr>
          <w:rFonts w:ascii="Arial" w:hAnsi="Arial" w:cs="Arial"/>
          <w:b/>
          <w:bCs/>
        </w:rPr>
        <w:fldChar w:fldCharType="end"/>
      </w:r>
    </w:p>
    <w:p w14:paraId="147C839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7D08B47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67BD358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1EAB8AEF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67CBC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01985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3D1B0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4330A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ADCD8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2BF0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793F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D3259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56160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97F44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82B9D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20E8A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89AC8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2E1C0EF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DC3E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1168F" w14:textId="77777777" w:rsidR="00982B44" w:rsidRDefault="00982B44">
            <w:r>
              <w:rPr>
                <w:sz w:val="16"/>
                <w:szCs w:val="16"/>
              </w:rPr>
              <w:t>2211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B5B2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4633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5D51" w14:textId="77777777" w:rsidR="00982B44" w:rsidRDefault="00982B44">
            <w:r>
              <w:rPr>
                <w:sz w:val="16"/>
                <w:szCs w:val="16"/>
              </w:rPr>
              <w:t>p-Max conditions corrections in 6.5A.3.1.1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EB25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C52C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0655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CE4FF" w14:textId="77777777" w:rsidR="00982B44" w:rsidRDefault="00982B44">
            <w:r>
              <w:rPr>
                <w:sz w:val="16"/>
                <w:szCs w:val="16"/>
              </w:rPr>
              <w:t>R5-232348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9C00F" w14:textId="77777777" w:rsidR="00982B44" w:rsidRDefault="00982B44">
            <w:r>
              <w:rPr>
                <w:sz w:val="16"/>
                <w:szCs w:val="16"/>
              </w:rPr>
              <w:t>Keysight Technologies UK Ltd,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9ECD9" w14:textId="77777777" w:rsidR="00982B44" w:rsidRDefault="00982B44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FFBCD" w14:textId="77777777" w:rsidR="00982B44" w:rsidRDefault="00982B44">
            <w:r>
              <w:rPr>
                <w:sz w:val="16"/>
                <w:szCs w:val="16"/>
              </w:rPr>
              <w:t>6.5A.3.1.1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EBBF70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38813BCB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0D6C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AAD18" w14:textId="77777777" w:rsidR="00982B44" w:rsidRDefault="00982B44">
            <w:r>
              <w:rPr>
                <w:sz w:val="16"/>
                <w:szCs w:val="16"/>
              </w:rPr>
              <w:t>2283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F48CA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82367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32532" w14:textId="77777777" w:rsidR="00982B44" w:rsidRDefault="00982B44">
            <w:r>
              <w:rPr>
                <w:sz w:val="16"/>
                <w:szCs w:val="16"/>
              </w:rPr>
              <w:t>Correction of P-max in AMPR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6D5E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866C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4100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933C" w14:textId="77777777" w:rsidR="00982B44" w:rsidRDefault="00982B44">
            <w:r>
              <w:rPr>
                <w:sz w:val="16"/>
                <w:szCs w:val="16"/>
              </w:rPr>
              <w:t>R5-233036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B56C3" w14:textId="77777777" w:rsidR="00982B44" w:rsidRDefault="00982B44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C5B51" w14:textId="77777777" w:rsidR="00982B44" w:rsidRDefault="00982B44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82284" w14:textId="77777777" w:rsidR="00982B44" w:rsidRDefault="00982B44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8117F8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82B44" w14:paraId="2764CBC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FA52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8ACE" w14:textId="77777777" w:rsidR="00982B44" w:rsidRDefault="00982B44">
            <w:r>
              <w:rPr>
                <w:sz w:val="16"/>
                <w:szCs w:val="16"/>
              </w:rPr>
              <w:t>2284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CDF2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A68C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1C94C" w14:textId="77777777" w:rsidR="00982B44" w:rsidRDefault="00982B44">
            <w:r>
              <w:rPr>
                <w:sz w:val="16"/>
                <w:szCs w:val="16"/>
              </w:rPr>
              <w:t>Adding PC2 intra-band contiguous testing to 6.5A.3.2.1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434E4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BEDD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FC1F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0AB25" w14:textId="77777777" w:rsidR="00982B44" w:rsidRDefault="00982B44">
            <w:r>
              <w:rPr>
                <w:sz w:val="16"/>
                <w:szCs w:val="16"/>
              </w:rPr>
              <w:t>R5-233037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29C42" w14:textId="77777777" w:rsidR="00982B44" w:rsidRDefault="00982B44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16685" w14:textId="77777777" w:rsidR="00982B44" w:rsidRDefault="00982B44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6CE4A" w14:textId="77777777" w:rsidR="00982B44" w:rsidRDefault="00982B44">
            <w:r>
              <w:rPr>
                <w:sz w:val="16"/>
                <w:szCs w:val="16"/>
              </w:rPr>
              <w:t>6.5A.3.2.0, 6.5A.3.2.1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C4BBC8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0E9C517" w14:textId="77777777" w:rsidR="00982B44" w:rsidRDefault="00982B44" w:rsidP="00982B44"/>
    <w:p w14:paraId="033AE79D" w14:textId="77777777" w:rsidR="00982B44" w:rsidRDefault="00982B44" w:rsidP="00982B44"/>
    <w:p w14:paraId="40873B5F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RP-230936</w:t>
      </w:r>
      <w:r>
        <w:rPr>
          <w:b/>
          <w:i/>
          <w:noProof/>
          <w:sz w:val="28"/>
        </w:rPr>
        <w:fldChar w:fldCharType="end"/>
      </w:r>
    </w:p>
    <w:p w14:paraId="1EFD9576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15BA391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339EA108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9481F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RF requirements for Transparent Tx Diversity (TxD) for NR (NR_RF_TxD-UEConTest)</w:t>
      </w:r>
      <w:r>
        <w:rPr>
          <w:rFonts w:ascii="Arial" w:hAnsi="Arial" w:cs="Arial"/>
          <w:b/>
          <w:bCs/>
        </w:rPr>
        <w:fldChar w:fldCharType="end"/>
      </w:r>
    </w:p>
    <w:p w14:paraId="474A4F0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13.3.9</w:t>
      </w:r>
      <w:r>
        <w:rPr>
          <w:rFonts w:ascii="Arial" w:hAnsi="Arial" w:cs="Arial"/>
          <w:b/>
          <w:bCs/>
        </w:rPr>
        <w:fldChar w:fldCharType="end"/>
      </w:r>
    </w:p>
    <w:p w14:paraId="08C5EE5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549D87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2C006F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59E846B9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198B9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0D4E4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81415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B402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C4E10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F8969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B6E82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F5791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33151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BBD90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811C8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30827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091E9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650BF2C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114E" w14:textId="77777777" w:rsidR="00982B44" w:rsidRDefault="00982B44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ABEF8" w14:textId="77777777" w:rsidR="00982B44" w:rsidRDefault="00982B44">
            <w:r>
              <w:rPr>
                <w:sz w:val="16"/>
                <w:szCs w:val="16"/>
              </w:rPr>
              <w:t>2781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CFD9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89CD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58CA5" w14:textId="77777777" w:rsidR="00982B44" w:rsidRDefault="00982B44">
            <w:r>
              <w:rPr>
                <w:sz w:val="16"/>
                <w:szCs w:val="16"/>
              </w:rPr>
              <w:t>Correction to default P-Max value for Power Class 1.5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153B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42DD4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EDBE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72E78" w14:textId="77777777" w:rsidR="00982B44" w:rsidRDefault="00982B44">
            <w:r>
              <w:rPr>
                <w:sz w:val="16"/>
                <w:szCs w:val="16"/>
              </w:rPr>
              <w:t>R5-232723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8D9B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B4F3E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BF8DA" w14:textId="77777777" w:rsidR="00982B44" w:rsidRDefault="00982B44"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26C2CD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3F08745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CF6D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63AF8" w14:textId="77777777" w:rsidR="00982B44" w:rsidRDefault="00982B44">
            <w:r>
              <w:rPr>
                <w:sz w:val="16"/>
                <w:szCs w:val="16"/>
              </w:rPr>
              <w:t>2240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12405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AB4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9DBD9" w14:textId="77777777" w:rsidR="00982B44" w:rsidRDefault="00982B44">
            <w:r>
              <w:rPr>
                <w:sz w:val="16"/>
                <w:szCs w:val="16"/>
              </w:rPr>
              <w:t>Update of 6.4G.2.4 EVM equalizer spectrum flatness for Tx Diversity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3B14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4D965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4CC9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9689D" w14:textId="77777777" w:rsidR="00982B44" w:rsidRDefault="00982B44">
            <w:r>
              <w:rPr>
                <w:sz w:val="16"/>
                <w:szCs w:val="16"/>
              </w:rPr>
              <w:t>R5-233720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F2BDF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E5E0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C99060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49017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5766F3B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3C0A3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20C4D" w14:textId="77777777" w:rsidR="00982B44" w:rsidRDefault="00982B44">
            <w:r>
              <w:rPr>
                <w:sz w:val="16"/>
                <w:szCs w:val="16"/>
              </w:rPr>
              <w:t>2242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ACB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46137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23D11" w14:textId="77777777" w:rsidR="00982B44" w:rsidRDefault="00982B44">
            <w:r>
              <w:rPr>
                <w:sz w:val="16"/>
                <w:szCs w:val="16"/>
              </w:rPr>
              <w:t>Addition of abbreviation and clause 4 general description for Tx diversity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D96F6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107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6834C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7C60F" w14:textId="77777777" w:rsidR="00982B44" w:rsidRDefault="00982B44">
            <w:r>
              <w:rPr>
                <w:sz w:val="16"/>
                <w:szCs w:val="16"/>
              </w:rPr>
              <w:t>R5-232726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62A47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0D74F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0D2BB" w14:textId="77777777" w:rsidR="00982B44" w:rsidRDefault="00982B44">
            <w:r>
              <w:rPr>
                <w:sz w:val="16"/>
                <w:szCs w:val="16"/>
              </w:rPr>
              <w:t>3.3, 4.2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313265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3FE1A5EC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118C4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FCF3F" w14:textId="77777777" w:rsidR="00982B44" w:rsidRDefault="00982B44">
            <w:r>
              <w:rPr>
                <w:sz w:val="16"/>
                <w:szCs w:val="16"/>
              </w:rPr>
              <w:t>2301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9EFF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660E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01D3C" w14:textId="77777777" w:rsidR="00982B44" w:rsidRDefault="00982B44">
            <w:r>
              <w:rPr>
                <w:sz w:val="16"/>
                <w:szCs w:val="16"/>
              </w:rPr>
              <w:t>Correction of ON/OFF time mask for Tx Diversity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E842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0A1A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6B3E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060CA" w14:textId="77777777" w:rsidR="00982B44" w:rsidRDefault="00982B44">
            <w:r>
              <w:rPr>
                <w:sz w:val="16"/>
                <w:szCs w:val="16"/>
              </w:rPr>
              <w:t>R5-233540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DDDE0" w14:textId="77777777" w:rsidR="00982B44" w:rsidRDefault="00982B4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5D8EE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7FF45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CE355A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4EA71B9C" w14:textId="77777777" w:rsidR="00982B44" w:rsidRDefault="00982B44" w:rsidP="00982B44"/>
    <w:p w14:paraId="7BDB1772" w14:textId="77777777" w:rsidR="00982B44" w:rsidRDefault="00982B44" w:rsidP="00982B44"/>
    <w:p w14:paraId="7122830C" w14:textId="77777777" w:rsidR="00971000" w:rsidRDefault="00971000" w:rsidP="009710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RP-230937</w:t>
      </w:r>
      <w:r>
        <w:rPr>
          <w:b/>
          <w:i/>
          <w:noProof/>
          <w:sz w:val="28"/>
        </w:rPr>
        <w:fldChar w:fldCharType="end"/>
      </w:r>
    </w:p>
    <w:p w14:paraId="540A4CC8" w14:textId="77777777" w:rsidR="00971000" w:rsidRDefault="00971000" w:rsidP="00971000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2A308460" w14:textId="77777777" w:rsidR="00971000" w:rsidRDefault="00971000" w:rsidP="00971000">
      <w:pPr>
        <w:rPr>
          <w:rFonts w:ascii="Arial" w:hAnsi="Arial" w:cs="Arial"/>
          <w:b/>
          <w:bCs/>
          <w:lang w:val="en-US"/>
        </w:rPr>
      </w:pPr>
    </w:p>
    <w:p w14:paraId="22532A0C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B80D9A9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 on NR demodulation performance (NR_demod_enh2-UEConTest)</w:t>
      </w:r>
      <w:r>
        <w:rPr>
          <w:rFonts w:ascii="Arial" w:hAnsi="Arial" w:cs="Arial"/>
          <w:b/>
          <w:bCs/>
        </w:rPr>
        <w:fldChar w:fldCharType="end"/>
      </w:r>
    </w:p>
    <w:p w14:paraId="492B174A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13.3.11</w:t>
      </w:r>
      <w:r>
        <w:rPr>
          <w:rFonts w:ascii="Arial" w:hAnsi="Arial" w:cs="Arial"/>
          <w:b/>
          <w:bCs/>
        </w:rPr>
        <w:fldChar w:fldCharType="end"/>
      </w:r>
    </w:p>
    <w:p w14:paraId="15294522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B4DD542" w14:textId="77777777" w:rsidR="00971000" w:rsidRDefault="00971000" w:rsidP="009710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3FB2FC0" w14:textId="77777777" w:rsidR="00971000" w:rsidRDefault="00971000" w:rsidP="00971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71000" w14:paraId="1E11C525" w14:textId="77777777" w:rsidTr="0097100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63AC7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DB672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105566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A8FFEC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6EE0B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AFC078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79C53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B5091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2AE21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31712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F310C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997CA3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4F6CE7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71000" w14:paraId="1CBB3D74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4CD25" w14:textId="77777777" w:rsidR="00971000" w:rsidRDefault="0097100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EE0D4" w14:textId="77777777" w:rsidR="00971000" w:rsidRDefault="00971000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3FD6D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E4BB0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A79FA" w14:textId="77777777" w:rsidR="00971000" w:rsidRDefault="00971000">
            <w:r>
              <w:rPr>
                <w:sz w:val="16"/>
                <w:szCs w:val="16"/>
              </w:rPr>
              <w:t>Adding ICS for UE MMSE-IRC receiver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639E6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7EA5F" w14:textId="77777777" w:rsidR="00971000" w:rsidRDefault="0097100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712BB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67012" w14:textId="77777777" w:rsidR="00971000" w:rsidRDefault="00971000">
            <w:r>
              <w:rPr>
                <w:sz w:val="16"/>
                <w:szCs w:val="16"/>
              </w:rPr>
              <w:t>R5-232837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617BD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98626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C4D81" w14:textId="77777777" w:rsidR="00971000" w:rsidRDefault="00971000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C5FE57" w14:textId="77777777" w:rsidR="00971000" w:rsidRDefault="00971000">
            <w:r>
              <w:rPr>
                <w:sz w:val="16"/>
                <w:szCs w:val="16"/>
              </w:rPr>
              <w:t xml:space="preserve">TS/TR ... CR ... ; TS/TR 38.508-2 CR 0284 ; TS/TR ... CR ... </w:t>
            </w:r>
          </w:p>
        </w:tc>
      </w:tr>
      <w:tr w:rsidR="00971000" w14:paraId="7E4C28EB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1498E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B230" w14:textId="77777777" w:rsidR="00971000" w:rsidRDefault="00971000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3C0F8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EA24A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4D391" w14:textId="77777777" w:rsidR="00971000" w:rsidRDefault="00971000">
            <w:r>
              <w:rPr>
                <w:sz w:val="16"/>
                <w:szCs w:val="16"/>
              </w:rPr>
              <w:t>Add applicability rule for PDSCH with inter cell interference and CRS-IM demodulation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51D9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E1C3A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DB125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18445" w14:textId="77777777" w:rsidR="00971000" w:rsidRDefault="00971000">
            <w:r>
              <w:rPr>
                <w:sz w:val="16"/>
                <w:szCs w:val="16"/>
              </w:rPr>
              <w:t>R5-232835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C553C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EB689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D9A81" w14:textId="77777777" w:rsidR="00971000" w:rsidRDefault="00971000">
            <w:r>
              <w:rPr>
                <w:sz w:val="16"/>
                <w:szCs w:val="16"/>
              </w:rPr>
              <w:t>5.1.1.35.1.1.10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6D4710" w14:textId="77777777" w:rsidR="00971000" w:rsidRDefault="00971000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971000" w14:paraId="07AEB829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AC618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E50F9" w14:textId="77777777" w:rsidR="00971000" w:rsidRDefault="00971000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53A86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2E6E4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0AC39" w14:textId="77777777" w:rsidR="00971000" w:rsidRDefault="00971000">
            <w:r>
              <w:rPr>
                <w:sz w:val="16"/>
                <w:szCs w:val="16"/>
              </w:rPr>
              <w:t>Adding FRC for R17 demodulation enhancement WI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BAFB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000DA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D8615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DBA21" w14:textId="77777777" w:rsidR="00971000" w:rsidRDefault="00971000">
            <w:r>
              <w:rPr>
                <w:sz w:val="16"/>
                <w:szCs w:val="16"/>
              </w:rPr>
              <w:t>R5-232836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A706A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73F9D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05136" w14:textId="77777777" w:rsidR="00971000" w:rsidRDefault="00971000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68631A" w14:textId="77777777" w:rsidR="00971000" w:rsidRDefault="00971000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971000" w14:paraId="4B3A12F5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BBCF5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CE876" w14:textId="77777777" w:rsidR="00971000" w:rsidRDefault="00971000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EA818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38786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2DB3F" w14:textId="77777777" w:rsidR="00971000" w:rsidRDefault="00971000">
            <w:r>
              <w:rPr>
                <w:sz w:val="16"/>
                <w:szCs w:val="16"/>
              </w:rPr>
              <w:t>Add PDSCH demodulation test case with inter-cell intereference 2Rx FDD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1E93C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D8B7A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C714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2A634" w14:textId="77777777" w:rsidR="00971000" w:rsidRDefault="00971000">
            <w:r>
              <w:rPr>
                <w:sz w:val="16"/>
                <w:szCs w:val="16"/>
              </w:rPr>
              <w:t>R5-233707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F0AEF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337FD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C78B20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11687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4E6C3C78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619A6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2A436" w14:textId="77777777" w:rsidR="00971000" w:rsidRDefault="00971000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27A37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77E92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FAB24" w14:textId="77777777" w:rsidR="00971000" w:rsidRDefault="00971000">
            <w:r>
              <w:rPr>
                <w:sz w:val="16"/>
                <w:szCs w:val="16"/>
              </w:rPr>
              <w:t>Add PDSCH demodulation test case with inter-cell intereference 4Rx FDD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5408C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A04BD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4A43F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DD9B4" w14:textId="77777777" w:rsidR="00971000" w:rsidRDefault="00971000">
            <w:r>
              <w:rPr>
                <w:sz w:val="16"/>
                <w:szCs w:val="16"/>
              </w:rPr>
              <w:t>R5-233708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5BFE8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0083D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8E7A6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B9CD4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7263CD5B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89E10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496D1" w14:textId="77777777" w:rsidR="00971000" w:rsidRDefault="00971000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AA2F1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A01A6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DE7CA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with inter-cell interference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09D8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09F06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1972C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165B4" w14:textId="77777777" w:rsidR="00971000" w:rsidRDefault="00971000">
            <w:r>
              <w:rPr>
                <w:sz w:val="16"/>
                <w:szCs w:val="16"/>
              </w:rPr>
              <w:t>R5-233580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76164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FF93E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799709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43A77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1410B072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A0C13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E2405" w14:textId="77777777" w:rsidR="00971000" w:rsidRDefault="00971000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8BC0C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2BEE0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158CA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with intra-cell inter user interference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806D0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A33B3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E4794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C9B4F" w14:textId="77777777" w:rsidR="00971000" w:rsidRDefault="00971000">
            <w:r>
              <w:rPr>
                <w:sz w:val="16"/>
                <w:szCs w:val="16"/>
              </w:rPr>
              <w:t>R5-233581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EF56D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A1FB9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700733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10744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5E68133D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DB8BD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514C2" w14:textId="77777777" w:rsidR="00971000" w:rsidRDefault="00971000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381C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757A5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A4E1A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CRS interference mitigation under NR-LTE coexistense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30A59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0B612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5C427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2F06D" w14:textId="77777777" w:rsidR="00971000" w:rsidRDefault="00971000">
            <w:r>
              <w:rPr>
                <w:sz w:val="16"/>
                <w:szCs w:val="16"/>
              </w:rPr>
              <w:t>R5-233582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E3A92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9DCFC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4FA9C2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3034D9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3964B6DB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70405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20D21" w14:textId="77777777" w:rsidR="00971000" w:rsidRDefault="00971000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E989B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1688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48E9D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with inter-cell CRS interference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FE90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AF8F8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E3D0E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8F856" w14:textId="77777777" w:rsidR="00971000" w:rsidRDefault="00971000">
            <w:r>
              <w:rPr>
                <w:sz w:val="16"/>
                <w:szCs w:val="16"/>
              </w:rPr>
              <w:t>R5-233583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BC233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F8E5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A1EEB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0D9EA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5B8BC512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7C905" w14:textId="77777777" w:rsidR="00971000" w:rsidRDefault="0097100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7C05F" w14:textId="77777777" w:rsidR="00971000" w:rsidRDefault="00971000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BEA81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04995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39034" w14:textId="77777777" w:rsidR="00971000" w:rsidRDefault="00971000">
            <w:r>
              <w:rPr>
                <w:sz w:val="16"/>
                <w:szCs w:val="16"/>
              </w:rPr>
              <w:t>Adding applicability for MMSE-IRC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FE1C7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53C54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81C5D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4D7F4" w14:textId="77777777" w:rsidR="00971000" w:rsidRDefault="00971000">
            <w:r>
              <w:rPr>
                <w:sz w:val="16"/>
                <w:szCs w:val="16"/>
              </w:rPr>
              <w:t>R5-232834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D8002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4BACC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EF780" w14:textId="77777777" w:rsidR="00971000" w:rsidRDefault="00971000">
            <w:r>
              <w:rPr>
                <w:sz w:val="16"/>
                <w:szCs w:val="16"/>
              </w:rPr>
              <w:t>4.04.1.4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49F013" w14:textId="77777777" w:rsidR="00971000" w:rsidRDefault="00971000">
            <w:r>
              <w:rPr>
                <w:sz w:val="16"/>
                <w:szCs w:val="16"/>
              </w:rPr>
              <w:t xml:space="preserve">TS/TR ... CR ... ; TS/TR 38.508-2 CR 0470 ; TS/TR ... CR ... </w:t>
            </w:r>
          </w:p>
        </w:tc>
      </w:tr>
    </w:tbl>
    <w:p w14:paraId="1C1417E9" w14:textId="77777777" w:rsidR="00971000" w:rsidRDefault="00971000" w:rsidP="00971000"/>
    <w:p w14:paraId="49E60D5A" w14:textId="77777777" w:rsidR="00971000" w:rsidRDefault="00971000" w:rsidP="00971000"/>
    <w:p w14:paraId="2A44ACE1" w14:textId="77777777" w:rsidR="00971000" w:rsidRDefault="00971000" w:rsidP="009710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RP-230938</w:t>
      </w:r>
      <w:r>
        <w:rPr>
          <w:b/>
          <w:i/>
          <w:noProof/>
          <w:sz w:val="28"/>
        </w:rPr>
        <w:fldChar w:fldCharType="end"/>
      </w:r>
    </w:p>
    <w:p w14:paraId="27A8F108" w14:textId="77777777" w:rsidR="00971000" w:rsidRDefault="00971000" w:rsidP="00971000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73389B7" w14:textId="77777777" w:rsidR="00971000" w:rsidRDefault="00971000" w:rsidP="00971000">
      <w:pPr>
        <w:rPr>
          <w:rFonts w:ascii="Arial" w:hAnsi="Arial" w:cs="Arial"/>
          <w:b/>
          <w:bCs/>
          <w:lang w:val="en-US"/>
        </w:rPr>
      </w:pPr>
    </w:p>
    <w:p w14:paraId="2F36E1BC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7EC23C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DL 1024QAM for NR FR1 (NR_DL1024QAM_FR1-UEConTest)</w:t>
      </w:r>
      <w:r>
        <w:rPr>
          <w:rFonts w:ascii="Arial" w:hAnsi="Arial" w:cs="Arial"/>
          <w:b/>
          <w:bCs/>
        </w:rPr>
        <w:fldChar w:fldCharType="end"/>
      </w:r>
    </w:p>
    <w:p w14:paraId="04EE68F1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13.3.12</w:t>
      </w:r>
      <w:r>
        <w:rPr>
          <w:rFonts w:ascii="Arial" w:hAnsi="Arial" w:cs="Arial"/>
          <w:b/>
          <w:bCs/>
        </w:rPr>
        <w:fldChar w:fldCharType="end"/>
      </w:r>
    </w:p>
    <w:p w14:paraId="493CA3AB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65FA0DA" w14:textId="77777777" w:rsidR="00971000" w:rsidRDefault="00971000" w:rsidP="009710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AA9AD9" w14:textId="77777777" w:rsidR="00971000" w:rsidRDefault="00971000" w:rsidP="00971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71000" w14:paraId="7D9C0AF6" w14:textId="77777777" w:rsidTr="0097100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032D87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F684C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51E134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393FDC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3CF0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3B611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09A09A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631295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CA16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593DB2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A09593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97264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A477FD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71000" w14:paraId="029174BF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D6857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8BDE1" w14:textId="77777777" w:rsidR="00971000" w:rsidRDefault="00971000"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92646" w14:textId="26BA3160" w:rsidR="00971000" w:rsidRDefault="00211D73">
            <w:r w:rsidRPr="00211D7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E147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4B6B5" w14:textId="77777777" w:rsidR="00971000" w:rsidRDefault="00971000">
            <w:r>
              <w:rPr>
                <w:sz w:val="16"/>
                <w:szCs w:val="16"/>
              </w:rPr>
              <w:t>Updates to PDSCH Performance Test cases for 1024QAM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2198A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AB086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30C60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E96EB" w14:textId="11869A23" w:rsidR="00971000" w:rsidRPr="00211D73" w:rsidRDefault="00971000">
            <w:pPr>
              <w:rPr>
                <w:color w:val="FF0000"/>
              </w:rPr>
            </w:pPr>
            <w:r w:rsidRPr="00211D73">
              <w:rPr>
                <w:color w:val="FF0000"/>
                <w:sz w:val="16"/>
                <w:szCs w:val="16"/>
              </w:rPr>
              <w:t>R5-2337</w:t>
            </w:r>
            <w:r w:rsidR="00211D73" w:rsidRPr="00211D73">
              <w:rPr>
                <w:color w:val="FF0000"/>
                <w:sz w:val="16"/>
                <w:szCs w:val="16"/>
              </w:rPr>
              <w:t>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07943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8A22E" w14:textId="77777777" w:rsidR="00971000" w:rsidRDefault="00971000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32AA4E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C6C3F" w14:textId="77777777" w:rsidR="00971000" w:rsidRDefault="00971000">
            <w:pPr>
              <w:rPr>
                <w:sz w:val="16"/>
                <w:szCs w:val="16"/>
              </w:rPr>
            </w:pPr>
          </w:p>
        </w:tc>
      </w:tr>
    </w:tbl>
    <w:p w14:paraId="21387E48" w14:textId="77777777" w:rsidR="00971000" w:rsidRDefault="00971000" w:rsidP="00971000"/>
    <w:p w14:paraId="0F516129" w14:textId="77777777" w:rsidR="00971000" w:rsidRDefault="00971000" w:rsidP="00971000"/>
    <w:p w14:paraId="4F297AF2" w14:textId="77777777" w:rsidR="00971000" w:rsidRDefault="00971000" w:rsidP="009710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RP-230939</w:t>
      </w:r>
      <w:r>
        <w:rPr>
          <w:b/>
          <w:i/>
          <w:noProof/>
          <w:sz w:val="28"/>
        </w:rPr>
        <w:fldChar w:fldCharType="end"/>
      </w:r>
    </w:p>
    <w:p w14:paraId="055E6365" w14:textId="77777777" w:rsidR="00971000" w:rsidRDefault="00971000" w:rsidP="00971000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117C621" w14:textId="77777777" w:rsidR="00971000" w:rsidRDefault="00971000" w:rsidP="00971000">
      <w:pPr>
        <w:rPr>
          <w:rFonts w:ascii="Arial" w:hAnsi="Arial" w:cs="Arial"/>
          <w:b/>
          <w:bCs/>
          <w:lang w:val="en-US"/>
        </w:rPr>
      </w:pPr>
    </w:p>
    <w:p w14:paraId="58188873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03780EA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coverage enhancements (NR_cov_enh-UEConTest)</w:t>
      </w:r>
      <w:r>
        <w:rPr>
          <w:rFonts w:ascii="Arial" w:hAnsi="Arial" w:cs="Arial"/>
          <w:b/>
          <w:bCs/>
        </w:rPr>
        <w:fldChar w:fldCharType="end"/>
      </w:r>
    </w:p>
    <w:p w14:paraId="2C596262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13.3.13</w:t>
      </w:r>
      <w:r>
        <w:rPr>
          <w:rFonts w:ascii="Arial" w:hAnsi="Arial" w:cs="Arial"/>
          <w:b/>
          <w:bCs/>
        </w:rPr>
        <w:fldChar w:fldCharType="end"/>
      </w:r>
    </w:p>
    <w:p w14:paraId="7C20071D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3BDE89B" w14:textId="77777777" w:rsidR="00971000" w:rsidRDefault="00971000" w:rsidP="009710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79172ED" w14:textId="77777777" w:rsidR="00971000" w:rsidRDefault="00971000" w:rsidP="00971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71000" w14:paraId="433F5986" w14:textId="77777777" w:rsidTr="0097100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2C83E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F89357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395FE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1FFB1B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F0EF68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1D564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82BDA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B17DE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393FB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4E6675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BD96E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540F3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D77F68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71000" w14:paraId="0E66DCC4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5A51FB" w14:textId="77777777" w:rsidR="00971000" w:rsidRDefault="0097100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7F508" w14:textId="77777777" w:rsidR="00971000" w:rsidRDefault="00971000">
            <w:r>
              <w:rPr>
                <w:sz w:val="16"/>
                <w:szCs w:val="16"/>
              </w:rPr>
              <w:t>2765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00EA5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EA882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35187" w14:textId="77777777" w:rsidR="00971000" w:rsidRDefault="00971000">
            <w:r>
              <w:rPr>
                <w:sz w:val="16"/>
                <w:szCs w:val="16"/>
              </w:rPr>
              <w:t>Correction to default configuration of RRC IEs for NR cov enh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B7AC3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1790F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E15B5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391C1" w14:textId="77777777" w:rsidR="00971000" w:rsidRDefault="00971000">
            <w:r>
              <w:rPr>
                <w:sz w:val="16"/>
                <w:szCs w:val="16"/>
              </w:rPr>
              <w:t>R5-232497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B5A27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E571F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108A5" w14:textId="77777777" w:rsidR="00971000" w:rsidRDefault="00971000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556740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42579A28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0EDE" w14:textId="77777777" w:rsidR="00971000" w:rsidRDefault="0097100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70EF3" w14:textId="77777777" w:rsidR="00971000" w:rsidRDefault="00971000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551E1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2D0C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0F475" w14:textId="77777777" w:rsidR="00971000" w:rsidRDefault="00971000">
            <w:r>
              <w:rPr>
                <w:sz w:val="16"/>
                <w:szCs w:val="16"/>
              </w:rPr>
              <w:t>Addition of PICS for NR cov enh SIG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EF7E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8689A" w14:textId="77777777" w:rsidR="00971000" w:rsidRDefault="0097100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1AB11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CA430" w14:textId="77777777" w:rsidR="00971000" w:rsidRDefault="00971000">
            <w:r>
              <w:rPr>
                <w:sz w:val="16"/>
                <w:szCs w:val="16"/>
              </w:rPr>
              <w:t>R5-232498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38666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7E367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BB2EC" w14:textId="77777777" w:rsidR="00971000" w:rsidRDefault="00971000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2BCCAC" w14:textId="77777777" w:rsidR="00971000" w:rsidRDefault="00971000">
            <w:r>
              <w:rPr>
                <w:sz w:val="16"/>
                <w:szCs w:val="16"/>
              </w:rPr>
              <w:t xml:space="preserve">TS/TR ... CR ... ; TS 38.523-2 CR 0349; TS/TR ... CR ... </w:t>
            </w:r>
          </w:p>
        </w:tc>
      </w:tr>
      <w:tr w:rsidR="00971000" w14:paraId="2CDFBDF2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1C8CD" w14:textId="77777777" w:rsidR="00971000" w:rsidRDefault="0097100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129E6" w14:textId="77777777" w:rsidR="00971000" w:rsidRDefault="00971000">
            <w:r>
              <w:rPr>
                <w:sz w:val="16"/>
                <w:szCs w:val="16"/>
              </w:rPr>
              <w:t>2311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15D0E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BCFA3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942E8" w14:textId="77777777" w:rsidR="00971000" w:rsidRDefault="00971000">
            <w:r>
              <w:rPr>
                <w:sz w:val="16"/>
                <w:szCs w:val="16"/>
              </w:rPr>
              <w:t>Addition of new FR1 phase continuity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89BF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35F57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D70EF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262FA" w14:textId="77777777" w:rsidR="00971000" w:rsidRDefault="00971000">
            <w:r>
              <w:rPr>
                <w:sz w:val="16"/>
                <w:szCs w:val="16"/>
              </w:rPr>
              <w:t>R5-233537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C0F39" w14:textId="77777777" w:rsidR="00971000" w:rsidRDefault="00971000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E808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24B14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2725BE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448896E6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6B12D" w14:textId="77777777" w:rsidR="00971000" w:rsidRDefault="0097100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7D108" w14:textId="77777777" w:rsidR="00971000" w:rsidRDefault="00971000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AF6E6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EAAF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1EEFF" w14:textId="77777777" w:rsidR="00971000" w:rsidRDefault="00971000">
            <w:r>
              <w:rPr>
                <w:sz w:val="16"/>
                <w:szCs w:val="16"/>
              </w:rPr>
              <w:t>Update to FR2 RF phase continuity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A6CA0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6149C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18062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71607" w14:textId="77777777" w:rsidR="00971000" w:rsidRDefault="00971000">
            <w:r>
              <w:rPr>
                <w:sz w:val="16"/>
                <w:szCs w:val="16"/>
              </w:rPr>
              <w:t>R5-233551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4EFFF" w14:textId="77777777" w:rsidR="00971000" w:rsidRDefault="00971000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7E13B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854E0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1CD0F2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2E5473A7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1DE3B" w14:textId="77777777" w:rsidR="00971000" w:rsidRDefault="0097100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74DC2" w14:textId="77777777" w:rsidR="00971000" w:rsidRDefault="00971000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EDA87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38B8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6D638" w14:textId="77777777" w:rsidR="00971000" w:rsidRDefault="00971000">
            <w:r>
              <w:rPr>
                <w:sz w:val="16"/>
                <w:szCs w:val="16"/>
              </w:rPr>
              <w:t>Addition of applicability for FR2 RF phase continuity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4E0FC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7F7B2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61A7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226EA" w14:textId="77777777" w:rsidR="00971000" w:rsidRDefault="00971000">
            <w:r>
              <w:rPr>
                <w:sz w:val="16"/>
                <w:szCs w:val="16"/>
              </w:rPr>
              <w:t>R5-233687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CE21" w14:textId="77777777" w:rsidR="00971000" w:rsidRDefault="00971000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F89C7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55D33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55596C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03385057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5AB53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A914E" w14:textId="77777777" w:rsidR="00971000" w:rsidRDefault="00971000">
            <w:r>
              <w:rPr>
                <w:sz w:val="16"/>
                <w:szCs w:val="16"/>
              </w:rPr>
              <w:t>3723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52471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3EB5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8AF8A" w14:textId="77777777" w:rsidR="00971000" w:rsidRDefault="00971000">
            <w:r>
              <w:rPr>
                <w:sz w:val="16"/>
                <w:szCs w:val="16"/>
              </w:rPr>
              <w:t>Addition of NR cov enh SIG TC 7.1.1.2.6 dynamic PUCCH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324DD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A030F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428F2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3A53B" w14:textId="77777777" w:rsidR="00971000" w:rsidRDefault="00971000">
            <w:r>
              <w:rPr>
                <w:sz w:val="16"/>
                <w:szCs w:val="16"/>
              </w:rPr>
              <w:t>R5-232499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68FB1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3492E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B0EF4" w14:textId="77777777" w:rsidR="00971000" w:rsidRDefault="00971000">
            <w:r>
              <w:rPr>
                <w:sz w:val="16"/>
                <w:szCs w:val="16"/>
              </w:rPr>
              <w:t>7.1.1.2.6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1964AE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04231739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EC704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59AC8" w14:textId="77777777" w:rsidR="00971000" w:rsidRDefault="00971000">
            <w:r>
              <w:rPr>
                <w:sz w:val="16"/>
                <w:szCs w:val="16"/>
              </w:rPr>
              <w:t>3724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FA939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BBCE3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A0764" w14:textId="77777777" w:rsidR="00971000" w:rsidRDefault="00971000">
            <w:r>
              <w:rPr>
                <w:sz w:val="16"/>
                <w:szCs w:val="16"/>
              </w:rPr>
              <w:t>Addition of NR cov enh SIG TC 7.1.1.3.14.1 DG PUSCH repetition 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A4046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09911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D00A2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E306D" w14:textId="77777777" w:rsidR="00971000" w:rsidRDefault="00971000">
            <w:r>
              <w:rPr>
                <w:sz w:val="16"/>
                <w:szCs w:val="16"/>
              </w:rPr>
              <w:t>R5-232500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49CD1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0C1E3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AF1A3" w14:textId="77777777" w:rsidR="00971000" w:rsidRDefault="00971000">
            <w:r>
              <w:rPr>
                <w:sz w:val="16"/>
                <w:szCs w:val="16"/>
              </w:rPr>
              <w:t>7.1.1.3.14.1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14E1B0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0AC5F538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EA9F7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B54C6" w14:textId="77777777" w:rsidR="00971000" w:rsidRDefault="00971000">
            <w:r>
              <w:rPr>
                <w:sz w:val="16"/>
                <w:szCs w:val="16"/>
              </w:rPr>
              <w:t>3725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02D4A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61F04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09999" w14:textId="77777777" w:rsidR="00971000" w:rsidRDefault="00971000">
            <w:r>
              <w:rPr>
                <w:sz w:val="16"/>
                <w:szCs w:val="16"/>
              </w:rPr>
              <w:t>Addition of NR cov enh SIG TC 7.1.1.3.14.2 CG PUSCH repetition 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13E73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5A0A3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0656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F189A" w14:textId="77777777" w:rsidR="00971000" w:rsidRDefault="00971000">
            <w:r>
              <w:rPr>
                <w:sz w:val="16"/>
                <w:szCs w:val="16"/>
              </w:rPr>
              <w:t>R5-232501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FB345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D4A6A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C9103" w14:textId="77777777" w:rsidR="00971000" w:rsidRDefault="00971000">
            <w:r>
              <w:rPr>
                <w:sz w:val="16"/>
                <w:szCs w:val="16"/>
              </w:rPr>
              <w:t>7.1.1.3.14.2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93E505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283E53A4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D1752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4848B" w14:textId="77777777" w:rsidR="00971000" w:rsidRDefault="00971000">
            <w:r>
              <w:rPr>
                <w:sz w:val="16"/>
                <w:szCs w:val="16"/>
              </w:rPr>
              <w:t>3726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DCDF2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283B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1CA3" w14:textId="77777777" w:rsidR="00971000" w:rsidRDefault="00971000">
            <w:r>
              <w:rPr>
                <w:sz w:val="16"/>
                <w:szCs w:val="16"/>
              </w:rPr>
              <w:t>Addition of NR cov enh SIG TC 7.1.1.3.14.3 DG PUSCH availableSlotCouting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B572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C61DF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3598A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EDF71" w14:textId="77777777" w:rsidR="00971000" w:rsidRDefault="00971000">
            <w:r>
              <w:rPr>
                <w:sz w:val="16"/>
                <w:szCs w:val="16"/>
              </w:rPr>
              <w:t>R5-232502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EE9DD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E87D8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E4B06" w14:textId="77777777" w:rsidR="00971000" w:rsidRDefault="00971000">
            <w:r>
              <w:rPr>
                <w:sz w:val="16"/>
                <w:szCs w:val="16"/>
              </w:rPr>
              <w:t>7.1.1.3.14.3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A1120C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040773EC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B8906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4B234" w14:textId="77777777" w:rsidR="00971000" w:rsidRDefault="00971000">
            <w:r>
              <w:rPr>
                <w:sz w:val="16"/>
                <w:szCs w:val="16"/>
              </w:rPr>
              <w:t>3727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534A7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1DA9D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C7AE6" w14:textId="77777777" w:rsidR="00971000" w:rsidRDefault="00971000">
            <w:r>
              <w:rPr>
                <w:sz w:val="16"/>
                <w:szCs w:val="16"/>
              </w:rPr>
              <w:t>Addition of NR cov enh SIG TC 7.1.1.3.14.4 CG PUSCH availableSlotCouting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3966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EE1BD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6D917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3217F" w14:textId="77777777" w:rsidR="00971000" w:rsidRDefault="00971000">
            <w:r>
              <w:rPr>
                <w:sz w:val="16"/>
                <w:szCs w:val="16"/>
              </w:rPr>
              <w:t>R5-232503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8CC52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32EB2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33264" w14:textId="77777777" w:rsidR="00971000" w:rsidRDefault="00971000">
            <w:r>
              <w:rPr>
                <w:sz w:val="16"/>
                <w:szCs w:val="16"/>
              </w:rPr>
              <w:t>7.1.1.3.14.4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10E3FE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23B1DD0D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6E6BF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F0834" w14:textId="77777777" w:rsidR="00971000" w:rsidRDefault="00971000">
            <w:r>
              <w:rPr>
                <w:sz w:val="16"/>
                <w:szCs w:val="16"/>
              </w:rPr>
              <w:t>3728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A6C0F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06BFE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C25E" w14:textId="77777777" w:rsidR="00971000" w:rsidRDefault="00971000">
            <w:r>
              <w:rPr>
                <w:sz w:val="16"/>
                <w:szCs w:val="16"/>
              </w:rPr>
              <w:t>Addition of NR cov enh SIG TC 7.1.1.3.15.1 TBoMS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C7AD9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1A37C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99EEB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2732A" w14:textId="77777777" w:rsidR="00971000" w:rsidRDefault="00971000">
            <w:r>
              <w:rPr>
                <w:sz w:val="16"/>
                <w:szCs w:val="16"/>
              </w:rPr>
              <w:t>R5-232504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8EB45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AE2D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4D4B5" w14:textId="77777777" w:rsidR="00971000" w:rsidRDefault="00971000">
            <w:r>
              <w:rPr>
                <w:sz w:val="16"/>
                <w:szCs w:val="16"/>
              </w:rPr>
              <w:t>7.1.1.3.15.1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00EDDC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30F407F5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A042D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F24FD" w14:textId="77777777" w:rsidR="00971000" w:rsidRDefault="00971000">
            <w:r>
              <w:rPr>
                <w:sz w:val="16"/>
                <w:szCs w:val="16"/>
              </w:rPr>
              <w:t>3729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AD474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5381D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67F6F" w14:textId="77777777" w:rsidR="00971000" w:rsidRDefault="00971000">
            <w:r>
              <w:rPr>
                <w:sz w:val="16"/>
                <w:szCs w:val="16"/>
              </w:rPr>
              <w:t>Addition of NR cov enh SIG TC 7.1.1.3.15.2 TBoMS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3A96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7AE37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331DF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D1334" w14:textId="77777777" w:rsidR="00971000" w:rsidRDefault="00971000">
            <w:r>
              <w:rPr>
                <w:sz w:val="16"/>
                <w:szCs w:val="16"/>
              </w:rPr>
              <w:t>R5-232505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6678A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EF511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C8881" w14:textId="77777777" w:rsidR="00971000" w:rsidRDefault="00971000">
            <w:r>
              <w:rPr>
                <w:sz w:val="16"/>
                <w:szCs w:val="16"/>
              </w:rPr>
              <w:t>7.1.1.3.15.2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BDBC77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6739D286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21CF8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E1D34" w14:textId="77777777" w:rsidR="00971000" w:rsidRDefault="00971000">
            <w:r>
              <w:rPr>
                <w:sz w:val="16"/>
                <w:szCs w:val="16"/>
              </w:rPr>
              <w:t>3730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315D3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939D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D9094" w14:textId="77777777" w:rsidR="00971000" w:rsidRDefault="00971000">
            <w:r>
              <w:rPr>
                <w:sz w:val="16"/>
                <w:szCs w:val="16"/>
              </w:rPr>
              <w:t>Addition of NR cov enh SIG TC 7.1.1.4.2.7 TBoMS TBS 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0479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682A9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F3FF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5FE3D" w14:textId="77777777" w:rsidR="00971000" w:rsidRDefault="00971000">
            <w:r>
              <w:rPr>
                <w:sz w:val="16"/>
                <w:szCs w:val="16"/>
              </w:rPr>
              <w:t>R5-232506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73F47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36DD3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8E1C2" w14:textId="77777777" w:rsidR="00971000" w:rsidRDefault="00971000">
            <w:r>
              <w:rPr>
                <w:sz w:val="16"/>
                <w:szCs w:val="16"/>
              </w:rPr>
              <w:t>7.1.1.4.2.7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99D2D3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2E5DCB3A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E51C5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3CC68" w14:textId="77777777" w:rsidR="00971000" w:rsidRDefault="00971000">
            <w:r>
              <w:rPr>
                <w:sz w:val="16"/>
                <w:szCs w:val="16"/>
              </w:rPr>
              <w:t>3842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58373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0D28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979B6" w14:textId="77777777" w:rsidR="00971000" w:rsidRDefault="00971000">
            <w:r>
              <w:rPr>
                <w:sz w:val="16"/>
                <w:szCs w:val="16"/>
              </w:rPr>
              <w:t>Correction to NR SA SIG TC 8.1.5.1.1 UE capability transfer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EE77B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2FB2D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ACE9B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4E14F" w14:textId="77777777" w:rsidR="00971000" w:rsidRDefault="00971000">
            <w:r>
              <w:rPr>
                <w:sz w:val="16"/>
                <w:szCs w:val="16"/>
              </w:rPr>
              <w:t>R5-233295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454BD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3A39D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8866B" w14:textId="77777777" w:rsidR="00971000" w:rsidRDefault="00971000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397C2D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177AF023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A33BB" w14:textId="77777777" w:rsidR="00971000" w:rsidRDefault="0097100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F6799" w14:textId="77777777" w:rsidR="00971000" w:rsidRDefault="00971000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62A2E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F922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E5FB3" w14:textId="77777777" w:rsidR="00971000" w:rsidRDefault="00971000">
            <w:r>
              <w:rPr>
                <w:sz w:val="16"/>
                <w:szCs w:val="16"/>
              </w:rPr>
              <w:t>Addition of applicability for NR cov enh SIG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A2168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06248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73349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23CD" w14:textId="77777777" w:rsidR="00971000" w:rsidRDefault="00971000">
            <w:r>
              <w:rPr>
                <w:sz w:val="16"/>
                <w:szCs w:val="16"/>
              </w:rPr>
              <w:t>R5-233394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556B9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CDC97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E7371D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A3E76" w14:textId="77777777" w:rsidR="00971000" w:rsidRDefault="00971000">
            <w:pPr>
              <w:rPr>
                <w:sz w:val="16"/>
                <w:szCs w:val="16"/>
              </w:rPr>
            </w:pPr>
          </w:p>
        </w:tc>
      </w:tr>
    </w:tbl>
    <w:p w14:paraId="625B3C30" w14:textId="77777777" w:rsidR="00971000" w:rsidRDefault="00971000" w:rsidP="00971000"/>
    <w:p w14:paraId="6120F698" w14:textId="77777777" w:rsidR="00971000" w:rsidRDefault="00971000" w:rsidP="00971000"/>
    <w:p w14:paraId="07088E81" w14:textId="77777777" w:rsidR="00E1057C" w:rsidRDefault="00E1057C" w:rsidP="00E1057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RP-230940</w:t>
      </w:r>
      <w:r>
        <w:rPr>
          <w:b/>
          <w:i/>
          <w:noProof/>
          <w:sz w:val="28"/>
        </w:rPr>
        <w:fldChar w:fldCharType="end"/>
      </w:r>
    </w:p>
    <w:p w14:paraId="6E4FAB00" w14:textId="77777777" w:rsidR="00E1057C" w:rsidRDefault="00E1057C" w:rsidP="00E1057C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1600B6D" w14:textId="77777777" w:rsidR="00E1057C" w:rsidRDefault="00E1057C" w:rsidP="00E1057C">
      <w:pPr>
        <w:rPr>
          <w:rFonts w:ascii="Arial" w:hAnsi="Arial" w:cs="Arial"/>
          <w:b/>
          <w:bCs/>
          <w:lang w:val="en-US"/>
        </w:rPr>
      </w:pPr>
    </w:p>
    <w:p w14:paraId="5CA301C7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4881D70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on MIMO for NR (NR_feMIMO-UEConTest)</w:t>
      </w:r>
      <w:r>
        <w:rPr>
          <w:rFonts w:ascii="Arial" w:hAnsi="Arial" w:cs="Arial"/>
          <w:b/>
          <w:bCs/>
        </w:rPr>
        <w:fldChar w:fldCharType="end"/>
      </w:r>
    </w:p>
    <w:p w14:paraId="24DE3771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13.3.14</w:t>
      </w:r>
      <w:r>
        <w:rPr>
          <w:rFonts w:ascii="Arial" w:hAnsi="Arial" w:cs="Arial"/>
          <w:b/>
          <w:bCs/>
        </w:rPr>
        <w:fldChar w:fldCharType="end"/>
      </w:r>
    </w:p>
    <w:p w14:paraId="7C01B74C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E1E939" w14:textId="77777777" w:rsidR="00E1057C" w:rsidRDefault="00E1057C" w:rsidP="00E1057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BD3169" w14:textId="77777777" w:rsidR="00E1057C" w:rsidRDefault="00E1057C" w:rsidP="00E105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1057C" w14:paraId="423D26AE" w14:textId="77777777" w:rsidTr="00E1057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1D4CB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1575A0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4E7736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3FFE4C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0BA5D8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E6202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6CDD25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6CD83D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B0897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970E0C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02BE73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50FE52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3960A2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1057C" w14:paraId="212A0A96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1B668" w14:textId="77777777" w:rsidR="00E1057C" w:rsidRDefault="00E1057C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F7B6A" w14:textId="77777777" w:rsidR="00E1057C" w:rsidRDefault="00E1057C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E5DDC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39E4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C166F" w14:textId="77777777" w:rsidR="00E1057C" w:rsidRDefault="00E1057C">
            <w:r>
              <w:rPr>
                <w:sz w:val="16"/>
                <w:szCs w:val="16"/>
              </w:rPr>
              <w:t>Addition of PICS for NR feMIMO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577D7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352F0" w14:textId="77777777" w:rsidR="00E1057C" w:rsidRDefault="00E1057C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1A73D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9B849" w14:textId="77777777" w:rsidR="00E1057C" w:rsidRDefault="00E1057C">
            <w:r>
              <w:rPr>
                <w:sz w:val="16"/>
                <w:szCs w:val="16"/>
              </w:rPr>
              <w:t>R5-233054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F9C5E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E7F71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BDBDB" w14:textId="77777777" w:rsidR="00E1057C" w:rsidRDefault="00E1057C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9E4E2E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2EB1680E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4E818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8C520" w14:textId="77777777" w:rsidR="00E1057C" w:rsidRDefault="00E1057C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F1F63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3ECBC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DC4FC" w14:textId="77777777" w:rsidR="00E1057C" w:rsidRDefault="00E1057C">
            <w:r>
              <w:rPr>
                <w:sz w:val="16"/>
                <w:szCs w:val="16"/>
              </w:rPr>
              <w:t>Additional test case 5.3.2.1.5 2RX FDD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AC57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68932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A45FD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BDA71" w14:textId="77777777" w:rsidR="00E1057C" w:rsidRDefault="00E1057C">
            <w:r>
              <w:rPr>
                <w:sz w:val="16"/>
                <w:szCs w:val="16"/>
              </w:rPr>
              <w:t>R5-233584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81199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7C776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BBF281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530345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52BCA3F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1A08C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9154A" w14:textId="77777777" w:rsidR="00E1057C" w:rsidRDefault="00E1057C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2B072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7C2DB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B234C" w14:textId="77777777" w:rsidR="00E1057C" w:rsidRDefault="00E1057C">
            <w:r>
              <w:rPr>
                <w:sz w:val="16"/>
                <w:szCs w:val="16"/>
              </w:rPr>
              <w:t>Additional test case 5.3.2.2.5 2RX TDD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60F5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7A30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5E0EB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252A3" w14:textId="77777777" w:rsidR="00E1057C" w:rsidRDefault="00E1057C">
            <w:r>
              <w:rPr>
                <w:sz w:val="16"/>
                <w:szCs w:val="16"/>
              </w:rPr>
              <w:t>R5-233585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92B0E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58AE3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BDCEEC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B8373B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3AF3A17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A9772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0D1F8" w14:textId="77777777" w:rsidR="00E1057C" w:rsidRDefault="00E1057C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403F7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8F1A6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B3BC2" w14:textId="77777777" w:rsidR="00E1057C" w:rsidRDefault="00E1057C">
            <w:r>
              <w:rPr>
                <w:sz w:val="16"/>
                <w:szCs w:val="16"/>
              </w:rPr>
              <w:t>Additional test case 5.3.3.1.4 4RX FDD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03BC6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1DA8C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9E880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966D1" w14:textId="77777777" w:rsidR="00E1057C" w:rsidRDefault="00E1057C">
            <w:r>
              <w:rPr>
                <w:sz w:val="16"/>
                <w:szCs w:val="16"/>
              </w:rPr>
              <w:t>R5-233586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A447B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1F361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42C222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1E496D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81496B7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6BF15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D4279" w14:textId="77777777" w:rsidR="00E1057C" w:rsidRDefault="00E1057C"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BFE7E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ED5C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C215C" w14:textId="77777777" w:rsidR="00E1057C" w:rsidRDefault="00E1057C">
            <w:r>
              <w:rPr>
                <w:sz w:val="16"/>
                <w:szCs w:val="16"/>
              </w:rPr>
              <w:t>Additional test case 5.3.3.2.4 4RX TDD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8C01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EA50C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EA403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6DB16" w14:textId="77777777" w:rsidR="00E1057C" w:rsidRDefault="00E1057C">
            <w:r>
              <w:rPr>
                <w:sz w:val="16"/>
                <w:szCs w:val="16"/>
              </w:rPr>
              <w:t>R5-233587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FA638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89A45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03206E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01439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227E2AE6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6B34F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9CCD1" w14:textId="77777777" w:rsidR="00E1057C" w:rsidRDefault="00E1057C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35613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A0352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E5AA0" w14:textId="77777777" w:rsidR="00E1057C" w:rsidRDefault="00E1057C">
            <w:r>
              <w:rPr>
                <w:sz w:val="16"/>
                <w:szCs w:val="16"/>
              </w:rPr>
              <w:t>Addition of test applicability of HST-SFN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76CF0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B1199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EEF53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02DB3" w14:textId="77777777" w:rsidR="00E1057C" w:rsidRDefault="00E1057C">
            <w:r>
              <w:rPr>
                <w:sz w:val="16"/>
                <w:szCs w:val="16"/>
              </w:rPr>
              <w:t>R5-233041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61142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0D3A9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4ED8F" w14:textId="77777777" w:rsidR="00E1057C" w:rsidRDefault="00E1057C">
            <w:r>
              <w:rPr>
                <w:sz w:val="16"/>
                <w:szCs w:val="16"/>
              </w:rPr>
              <w:t>5.1.1.3, 5.1.1.7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4A67D5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23E6937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08F32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2629C" w14:textId="77777777" w:rsidR="00E1057C" w:rsidRDefault="00E1057C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DAE4D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4793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B2A7D" w14:textId="77777777" w:rsidR="00E1057C" w:rsidRDefault="00E1057C">
            <w:r>
              <w:rPr>
                <w:sz w:val="16"/>
                <w:szCs w:val="16"/>
              </w:rPr>
              <w:t>Addition of 5.2.2.1.20 2Rx FDD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9F2C0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2747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A9BF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F6A44" w14:textId="77777777" w:rsidR="00E1057C" w:rsidRDefault="00E1057C">
            <w:r>
              <w:rPr>
                <w:sz w:val="16"/>
                <w:szCs w:val="16"/>
              </w:rPr>
              <w:t>R5-233588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C8A5F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525EC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C862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47C70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704D99BF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49166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AED58" w14:textId="77777777" w:rsidR="00E1057C" w:rsidRDefault="00E1057C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0030A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167B5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452C2" w14:textId="77777777" w:rsidR="00E1057C" w:rsidRDefault="00E1057C">
            <w:r>
              <w:rPr>
                <w:sz w:val="16"/>
                <w:szCs w:val="16"/>
              </w:rPr>
              <w:t>Addition of 5.2.2.1.21 2Rx FDD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7CBA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D4E3E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F624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B5CF9" w14:textId="77777777" w:rsidR="00E1057C" w:rsidRDefault="00E1057C">
            <w:r>
              <w:rPr>
                <w:sz w:val="16"/>
                <w:szCs w:val="16"/>
              </w:rPr>
              <w:t>R5-233589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A81FD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9B655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E4922E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C8A423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7996F8F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015B7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E0BE3" w14:textId="77777777" w:rsidR="00E1057C" w:rsidRDefault="00E1057C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C76C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170C6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01D0B" w14:textId="77777777" w:rsidR="00E1057C" w:rsidRDefault="00E1057C">
            <w:r>
              <w:rPr>
                <w:sz w:val="16"/>
                <w:szCs w:val="16"/>
              </w:rPr>
              <w:t>Addition of 5.2.2.2.21 2Rx TDD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702EA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7B5A1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FCD89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CD7C3" w14:textId="77777777" w:rsidR="00E1057C" w:rsidRDefault="00E1057C">
            <w:r>
              <w:rPr>
                <w:sz w:val="16"/>
                <w:szCs w:val="16"/>
              </w:rPr>
              <w:t>R5-233590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E2943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1A583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778F1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79409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59ED68A0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A9B9D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09532" w14:textId="77777777" w:rsidR="00E1057C" w:rsidRDefault="00E1057C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8A415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BC2D3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DE29B" w14:textId="77777777" w:rsidR="00E1057C" w:rsidRDefault="00E1057C">
            <w:r>
              <w:rPr>
                <w:sz w:val="16"/>
                <w:szCs w:val="16"/>
              </w:rPr>
              <w:t>Addition of 5.2.2.2.22 2Rx TDD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B38DD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14723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2BCD0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2731F" w14:textId="77777777" w:rsidR="00E1057C" w:rsidRDefault="00E1057C">
            <w:r>
              <w:rPr>
                <w:sz w:val="16"/>
                <w:szCs w:val="16"/>
              </w:rPr>
              <w:t>R5-233591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733F7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1846A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61AFB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0190A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344BF79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3B3B8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25B67" w14:textId="77777777" w:rsidR="00E1057C" w:rsidRDefault="00E1057C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97C26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C8FD9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77410" w14:textId="77777777" w:rsidR="00E1057C" w:rsidRDefault="00E1057C">
            <w:r>
              <w:rPr>
                <w:sz w:val="16"/>
                <w:szCs w:val="16"/>
              </w:rPr>
              <w:t>Addition of 5.2.3.1.19 4Rx FDD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C69F3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9447A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4D4C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4F6E5" w14:textId="77777777" w:rsidR="00E1057C" w:rsidRDefault="00E1057C">
            <w:r>
              <w:rPr>
                <w:sz w:val="16"/>
                <w:szCs w:val="16"/>
              </w:rPr>
              <w:t>R5-233592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8608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2CEC1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28088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69A0A5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5E5BEE0D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23D3A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3C3B8" w14:textId="77777777" w:rsidR="00E1057C" w:rsidRDefault="00E1057C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84807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01AD2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1C1CE" w14:textId="77777777" w:rsidR="00E1057C" w:rsidRDefault="00E1057C">
            <w:r>
              <w:rPr>
                <w:sz w:val="16"/>
                <w:szCs w:val="16"/>
              </w:rPr>
              <w:t>Addition of 5.2.3.1.20 4Rx FDD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4DBA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C152C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521F5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4A034" w14:textId="77777777" w:rsidR="00E1057C" w:rsidRDefault="00E1057C">
            <w:r>
              <w:rPr>
                <w:sz w:val="16"/>
                <w:szCs w:val="16"/>
              </w:rPr>
              <w:t>R5-233593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2A975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BBAAE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958280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C2172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5F35DAFA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8482F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5F649" w14:textId="77777777" w:rsidR="00E1057C" w:rsidRDefault="00E1057C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625BD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287A0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9AEF0" w14:textId="77777777" w:rsidR="00E1057C" w:rsidRDefault="00E1057C">
            <w:r>
              <w:rPr>
                <w:sz w:val="16"/>
                <w:szCs w:val="16"/>
              </w:rPr>
              <w:t>Addition of 5.2.3.2.20 4Rx TDD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8EE4D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AD3E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FBC74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D73D4" w14:textId="77777777" w:rsidR="00E1057C" w:rsidRDefault="00E1057C">
            <w:r>
              <w:rPr>
                <w:sz w:val="16"/>
                <w:szCs w:val="16"/>
              </w:rPr>
              <w:t>R5-233594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13CA5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05B5D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DCBF6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C679A7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40354CA3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E8475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C5BF7" w14:textId="77777777" w:rsidR="00E1057C" w:rsidRDefault="00E1057C"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0D5F1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C55C5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32A87" w14:textId="77777777" w:rsidR="00E1057C" w:rsidRDefault="00E1057C">
            <w:r>
              <w:rPr>
                <w:sz w:val="16"/>
                <w:szCs w:val="16"/>
              </w:rPr>
              <w:t>Addition of 5.2.3.2.21 4Rx TDD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34D37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61E7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B426D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013DC" w14:textId="77777777" w:rsidR="00E1057C" w:rsidRDefault="00E1057C">
            <w:r>
              <w:rPr>
                <w:sz w:val="16"/>
                <w:szCs w:val="16"/>
              </w:rPr>
              <w:t>R5-233595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6A49A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5A54D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B35064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1FE8DE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23798BB7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9E7B3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AA533" w14:textId="77777777" w:rsidR="00E1057C" w:rsidRDefault="00E1057C"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09A4D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C50B7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16707" w14:textId="77777777" w:rsidR="00E1057C" w:rsidRDefault="00E1057C">
            <w:r>
              <w:rPr>
                <w:sz w:val="16"/>
                <w:szCs w:val="16"/>
              </w:rPr>
              <w:t>Addition of RMC for HST-SFN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A5C9F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01ADF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3D86B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26101" w14:textId="77777777" w:rsidR="00E1057C" w:rsidRDefault="00E1057C">
            <w:r>
              <w:rPr>
                <w:sz w:val="16"/>
                <w:szCs w:val="16"/>
              </w:rPr>
              <w:t>R5-233596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03EED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AE297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B3822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64247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4BA4A4A1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1B0DE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AEFC4" w14:textId="77777777" w:rsidR="00E1057C" w:rsidRDefault="00E1057C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D181C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29ED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4B8E9" w14:textId="77777777" w:rsidR="00E1057C" w:rsidRDefault="00E1057C">
            <w:r>
              <w:rPr>
                <w:sz w:val="16"/>
                <w:szCs w:val="16"/>
              </w:rPr>
              <w:t>Addition of propagation information of HST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68075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B0317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2431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5FE31" w14:textId="77777777" w:rsidR="00E1057C" w:rsidRDefault="00E1057C">
            <w:r>
              <w:rPr>
                <w:sz w:val="16"/>
                <w:szCs w:val="16"/>
              </w:rPr>
              <w:t>R5-233051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55015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DE488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2A5E" w14:textId="77777777" w:rsidR="00E1057C" w:rsidRDefault="00E1057C">
            <w:r>
              <w:rPr>
                <w:sz w:val="16"/>
                <w:szCs w:val="16"/>
              </w:rPr>
              <w:t>B.3.5, B.3.6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3746D2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0C04BEC1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C9320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4F5E9" w14:textId="77777777" w:rsidR="00E1057C" w:rsidRDefault="00E1057C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AC9D5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DB037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E24E5" w14:textId="77777777" w:rsidR="00E1057C" w:rsidRDefault="00E1057C">
            <w:r>
              <w:rPr>
                <w:sz w:val="16"/>
                <w:szCs w:val="16"/>
              </w:rPr>
              <w:t>Addition of MU and TT for HST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A22C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53856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F0160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49A50" w14:textId="77777777" w:rsidR="00E1057C" w:rsidRDefault="00E1057C">
            <w:r>
              <w:rPr>
                <w:sz w:val="16"/>
                <w:szCs w:val="16"/>
              </w:rPr>
              <w:t>R5-233597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0D21E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9A7AE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02B5CB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05290E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37001D0E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69C39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413B1" w14:textId="77777777" w:rsidR="00E1057C" w:rsidRDefault="00E1057C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4571A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E4634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16D9" w14:textId="77777777" w:rsidR="00E1057C" w:rsidRDefault="00E1057C">
            <w:r>
              <w:rPr>
                <w:sz w:val="16"/>
                <w:szCs w:val="16"/>
              </w:rPr>
              <w:t>Addition of minimum test time for HST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17A7E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510C3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0CC46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9858D" w14:textId="77777777" w:rsidR="00E1057C" w:rsidRDefault="00E1057C">
            <w:r>
              <w:rPr>
                <w:sz w:val="16"/>
                <w:szCs w:val="16"/>
              </w:rPr>
              <w:t>R5-233688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55030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1EC5E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5D56D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397312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04D59CF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77FAD" w14:textId="77777777" w:rsidR="00E1057C" w:rsidRDefault="00E1057C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9CCB1" w14:textId="77777777" w:rsidR="00E1057C" w:rsidRDefault="00E1057C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E68A9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1E460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30D91" w14:textId="77777777" w:rsidR="00E1057C" w:rsidRDefault="00E1057C">
            <w:r>
              <w:rPr>
                <w:sz w:val="16"/>
                <w:szCs w:val="16"/>
              </w:rPr>
              <w:t>Addition of applicabiltiy for NR feMIMO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C5395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F6826" w14:textId="77777777" w:rsidR="00E1057C" w:rsidRDefault="00E1057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B5EA8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B3F9B" w14:textId="77777777" w:rsidR="00E1057C" w:rsidRDefault="00E1057C">
            <w:r>
              <w:rPr>
                <w:sz w:val="16"/>
                <w:szCs w:val="16"/>
              </w:rPr>
              <w:t>R5-233689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3D85A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FD3A0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6A6A6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E3FC28" w14:textId="77777777" w:rsidR="00E1057C" w:rsidRDefault="00E1057C">
            <w:pPr>
              <w:rPr>
                <w:sz w:val="16"/>
                <w:szCs w:val="16"/>
              </w:rPr>
            </w:pPr>
          </w:p>
        </w:tc>
      </w:tr>
    </w:tbl>
    <w:p w14:paraId="027B146C" w14:textId="77777777" w:rsidR="00E1057C" w:rsidRDefault="00E1057C" w:rsidP="00E1057C"/>
    <w:p w14:paraId="46CB2BE1" w14:textId="77777777" w:rsidR="00E1057C" w:rsidRDefault="00E1057C" w:rsidP="00E1057C"/>
    <w:p w14:paraId="13D1AB35" w14:textId="77777777" w:rsidR="00DB4EDB" w:rsidRDefault="00DB4EDB" w:rsidP="00DB4ED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RP-230941</w:t>
      </w:r>
      <w:r>
        <w:rPr>
          <w:b/>
          <w:i/>
          <w:noProof/>
          <w:sz w:val="28"/>
        </w:rPr>
        <w:fldChar w:fldCharType="end"/>
      </w:r>
    </w:p>
    <w:p w14:paraId="6DA1C1DB" w14:textId="77777777" w:rsidR="00DB4EDB" w:rsidRDefault="00DB4EDB" w:rsidP="00DB4EDB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196D1D6" w14:textId="77777777" w:rsidR="00DB4EDB" w:rsidRDefault="00DB4EDB" w:rsidP="00DB4EDB">
      <w:pPr>
        <w:rPr>
          <w:rFonts w:ascii="Arial" w:hAnsi="Arial" w:cs="Arial"/>
          <w:b/>
          <w:bCs/>
          <w:lang w:val="en-US"/>
        </w:rPr>
      </w:pPr>
    </w:p>
    <w:p w14:paraId="41FCF282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FF03122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Multi-SIM devices for LTE/NR (LTE_NR_MUSIM_plus_CT1-UEConTest)</w:t>
      </w:r>
      <w:r>
        <w:rPr>
          <w:rFonts w:ascii="Arial" w:hAnsi="Arial" w:cs="Arial"/>
          <w:b/>
          <w:bCs/>
        </w:rPr>
        <w:fldChar w:fldCharType="end"/>
      </w:r>
    </w:p>
    <w:p w14:paraId="5C9998E7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13.3.15</w:t>
      </w:r>
      <w:r>
        <w:rPr>
          <w:rFonts w:ascii="Arial" w:hAnsi="Arial" w:cs="Arial"/>
          <w:b/>
          <w:bCs/>
        </w:rPr>
        <w:fldChar w:fldCharType="end"/>
      </w:r>
    </w:p>
    <w:p w14:paraId="0B8BAE90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B47939" w14:textId="77777777" w:rsidR="00DB4EDB" w:rsidRDefault="00DB4EDB" w:rsidP="00DB4ED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9B27F2" w14:textId="77777777" w:rsidR="00DB4EDB" w:rsidRDefault="00DB4EDB" w:rsidP="00DB4E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4EDB" w14:paraId="14E9D78A" w14:textId="77777777" w:rsidTr="00DB4ED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583724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48642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37F52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C5AF9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EE1172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1FF0E0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687D2C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6B284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4B27E7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469A5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9CCCA2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633D9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3EA26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4EDB" w14:paraId="376DDE4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E757E" w14:textId="77777777" w:rsidR="00DB4EDB" w:rsidRDefault="00DB4EDB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E41A2" w14:textId="77777777" w:rsidR="00DB4EDB" w:rsidRDefault="00DB4EDB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8BC0C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2C3D1" w14:textId="77777777" w:rsidR="00DB4EDB" w:rsidRDefault="00DB4ED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F1041" w14:textId="77777777" w:rsidR="00DB4EDB" w:rsidRDefault="00DB4EDB">
            <w:r>
              <w:rPr>
                <w:sz w:val="16"/>
                <w:szCs w:val="16"/>
              </w:rPr>
              <w:t>Correction to generic procedure 4.5.2E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F5399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6E115" w14:textId="77777777" w:rsidR="00DB4EDB" w:rsidRDefault="00DB4ED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5CDEE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DB21" w14:textId="77777777" w:rsidR="00DB4EDB" w:rsidRDefault="00DB4EDB">
            <w:r>
              <w:rPr>
                <w:sz w:val="16"/>
                <w:szCs w:val="16"/>
              </w:rPr>
              <w:t>R5-232055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87F9D" w14:textId="77777777" w:rsidR="00DB4EDB" w:rsidRDefault="00DB4EDB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4A956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913976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5628F3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5F7F5F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40D47" w14:textId="77777777" w:rsidR="00DB4EDB" w:rsidRDefault="00DB4EDB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E0FF9" w14:textId="77777777" w:rsidR="00DB4EDB" w:rsidRDefault="00DB4EDB">
            <w:r>
              <w:rPr>
                <w:sz w:val="16"/>
                <w:szCs w:val="16"/>
              </w:rPr>
              <w:t>5224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77941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39C7D" w14:textId="77777777" w:rsidR="00DB4EDB" w:rsidRDefault="00DB4ED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73437" w14:textId="77777777" w:rsidR="00DB4EDB" w:rsidRDefault="00DB4EDB">
            <w:r>
              <w:rPr>
                <w:sz w:val="16"/>
                <w:szCs w:val="16"/>
              </w:rPr>
              <w:t>Update of MUSIM test case 9.2.1.1.33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ADC6D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70F27" w14:textId="77777777" w:rsidR="00DB4EDB" w:rsidRDefault="00DB4ED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FE92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EF1BE" w14:textId="77777777" w:rsidR="00DB4EDB" w:rsidRDefault="00DB4EDB">
            <w:r>
              <w:rPr>
                <w:sz w:val="16"/>
                <w:szCs w:val="16"/>
              </w:rPr>
              <w:t>R5-233487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CE389" w14:textId="77777777" w:rsidR="00DB4EDB" w:rsidRDefault="00DB4EDB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1CC9E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3BF09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B49D00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0CA7836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322CC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ADCCE" w14:textId="77777777" w:rsidR="00DB4EDB" w:rsidRDefault="00DB4EDB">
            <w:r>
              <w:rPr>
                <w:sz w:val="16"/>
                <w:szCs w:val="16"/>
              </w:rPr>
              <w:t>2805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58582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F8853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D7F31" w14:textId="77777777" w:rsidR="00DB4EDB" w:rsidRDefault="00DB4EDB">
            <w:r>
              <w:rPr>
                <w:sz w:val="16"/>
                <w:szCs w:val="16"/>
              </w:rPr>
              <w:t>Update to test procedure for registration of a MUSIM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546A1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3616F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DBC1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56CE2" w14:textId="77777777" w:rsidR="00DB4EDB" w:rsidRDefault="00DB4EDB">
            <w:r>
              <w:rPr>
                <w:sz w:val="16"/>
                <w:szCs w:val="16"/>
              </w:rPr>
              <w:t>R5-233142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F1296" w14:textId="77777777" w:rsidR="00DB4EDB" w:rsidRDefault="00DB4ED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E154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92F62" w14:textId="77777777" w:rsidR="00DB4EDB" w:rsidRDefault="00DB4EDB">
            <w:r>
              <w:rPr>
                <w:sz w:val="16"/>
                <w:szCs w:val="16"/>
              </w:rPr>
              <w:t>4.9.36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7B6A3E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7C1CA87C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7ABDB" w14:textId="77777777" w:rsidR="00DB4EDB" w:rsidRDefault="00DB4EDB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8A9F4" w14:textId="77777777" w:rsidR="00DB4EDB" w:rsidRDefault="00DB4EDB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CD4BA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9AA4E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737CB" w14:textId="77777777" w:rsidR="00DB4EDB" w:rsidRDefault="00DB4EDB">
            <w:r>
              <w:rPr>
                <w:sz w:val="16"/>
                <w:szCs w:val="16"/>
              </w:rPr>
              <w:t>Addition of MUSIM UAI test function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44F33" w14:textId="77777777" w:rsidR="00DB4EDB" w:rsidRDefault="00DB4ED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F12F2" w14:textId="77777777" w:rsidR="00DB4EDB" w:rsidRDefault="00DB4EDB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6A953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AC612" w14:textId="77777777" w:rsidR="00DB4EDB" w:rsidRDefault="00DB4EDB">
            <w:r>
              <w:rPr>
                <w:sz w:val="16"/>
                <w:szCs w:val="16"/>
              </w:rPr>
              <w:t>R5-233380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D702F" w14:textId="77777777" w:rsidR="00DB4EDB" w:rsidRDefault="00DB4ED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5BE80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09FF0E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A8BA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F16D928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91EF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36574" w14:textId="77777777" w:rsidR="00DB4EDB" w:rsidRDefault="00DB4EDB">
            <w:r>
              <w:rPr>
                <w:sz w:val="16"/>
                <w:szCs w:val="16"/>
              </w:rPr>
              <w:t>3624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7CEB5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1DF1A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8D11E" w14:textId="77777777" w:rsidR="00DB4EDB" w:rsidRDefault="00DB4EDB">
            <w:r>
              <w:rPr>
                <w:sz w:val="16"/>
                <w:szCs w:val="16"/>
              </w:rPr>
              <w:t>Add new NR Multi-SIM test case 8.1.5.10.2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B62A9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4C369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98110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2EA3" w14:textId="77777777" w:rsidR="00DB4EDB" w:rsidRDefault="00DB4EDB">
            <w:r>
              <w:rPr>
                <w:sz w:val="16"/>
                <w:szCs w:val="16"/>
              </w:rPr>
              <w:t>R5-233469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E54D" w14:textId="77777777" w:rsidR="00DB4EDB" w:rsidRDefault="00DB4ED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F9CC2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D7387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D5CC9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35B30D03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5A9A0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92DA7" w14:textId="77777777" w:rsidR="00DB4EDB" w:rsidRDefault="00DB4EDB">
            <w:r>
              <w:rPr>
                <w:sz w:val="16"/>
                <w:szCs w:val="16"/>
              </w:rPr>
              <w:t>3751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920EF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12C52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E01CF" w14:textId="77777777" w:rsidR="00DB4EDB" w:rsidRDefault="00DB4EDB">
            <w:r>
              <w:rPr>
                <w:sz w:val="16"/>
                <w:szCs w:val="16"/>
              </w:rPr>
              <w:t>Correction to NR MUSIM TC 8.1.5.10.3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83422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4DAF3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06F4D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A9A57" w14:textId="77777777" w:rsidR="00DB4EDB" w:rsidRDefault="00DB4EDB">
            <w:r>
              <w:rPr>
                <w:sz w:val="16"/>
                <w:szCs w:val="16"/>
              </w:rPr>
              <w:t>R5-233470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FCC60" w14:textId="77777777" w:rsidR="00DB4EDB" w:rsidRDefault="00DB4EDB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077BC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2E40B0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746E2A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7BF78ED6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6F812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7850E" w14:textId="77777777" w:rsidR="00DB4EDB" w:rsidRDefault="00DB4EDB">
            <w:r>
              <w:rPr>
                <w:sz w:val="16"/>
                <w:szCs w:val="16"/>
              </w:rPr>
              <w:t>3825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864F7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653BC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744BD" w14:textId="77777777" w:rsidR="00DB4EDB" w:rsidRDefault="00DB4EDB">
            <w:r>
              <w:rPr>
                <w:sz w:val="16"/>
                <w:szCs w:val="16"/>
              </w:rPr>
              <w:t>Update to NR MUSIM test case 9.1.5.1.16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4E0CD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0DFA7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0F8F0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ADEFC" w14:textId="77777777" w:rsidR="00DB4EDB" w:rsidRDefault="00DB4EDB">
            <w:r>
              <w:rPr>
                <w:sz w:val="16"/>
                <w:szCs w:val="16"/>
              </w:rPr>
              <w:t>R5-233143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9548C" w14:textId="77777777" w:rsidR="00DB4EDB" w:rsidRDefault="00DB4ED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D4105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44590" w14:textId="77777777" w:rsidR="00DB4EDB" w:rsidRDefault="00DB4EDB">
            <w:r>
              <w:rPr>
                <w:sz w:val="16"/>
                <w:szCs w:val="16"/>
              </w:rPr>
              <w:t>9.1.5.1.16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CDA31E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3B2A8FD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F98E2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8FABB" w14:textId="77777777" w:rsidR="00DB4EDB" w:rsidRDefault="00DB4EDB">
            <w:r>
              <w:rPr>
                <w:sz w:val="16"/>
                <w:szCs w:val="16"/>
              </w:rPr>
              <w:t>3826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7AF99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86E5B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E5081" w14:textId="77777777" w:rsidR="00DB4EDB" w:rsidRDefault="00DB4EDB">
            <w:r>
              <w:rPr>
                <w:sz w:val="16"/>
                <w:szCs w:val="16"/>
              </w:rPr>
              <w:t>Update to NR MUSIM test case 9.1.7.4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34E9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AB5A6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75D2B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E3FD8" w14:textId="77777777" w:rsidR="00DB4EDB" w:rsidRDefault="00DB4EDB">
            <w:r>
              <w:rPr>
                <w:sz w:val="16"/>
                <w:szCs w:val="16"/>
              </w:rPr>
              <w:t>R5-233144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419CF" w14:textId="77777777" w:rsidR="00DB4EDB" w:rsidRDefault="00DB4ED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EF9F6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80B16" w14:textId="77777777" w:rsidR="00DB4EDB" w:rsidRDefault="00DB4EDB">
            <w:r>
              <w:rPr>
                <w:sz w:val="16"/>
                <w:szCs w:val="16"/>
              </w:rPr>
              <w:t>9.1.7.4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2E3816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376200FE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C0703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5DFE0" w14:textId="77777777" w:rsidR="00DB4EDB" w:rsidRDefault="00DB4EDB">
            <w:r>
              <w:rPr>
                <w:sz w:val="16"/>
                <w:szCs w:val="16"/>
              </w:rPr>
              <w:t>3827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A497F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28505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602A2" w14:textId="77777777" w:rsidR="00DB4EDB" w:rsidRDefault="00DB4EDB">
            <w:r>
              <w:rPr>
                <w:sz w:val="16"/>
                <w:szCs w:val="16"/>
              </w:rPr>
              <w:t>Update to NR MUSIM test case 9.1.7.3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FD751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42FCB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A51D8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28FCE" w14:textId="77777777" w:rsidR="00DB4EDB" w:rsidRDefault="00DB4EDB">
            <w:r>
              <w:rPr>
                <w:sz w:val="16"/>
                <w:szCs w:val="16"/>
              </w:rPr>
              <w:t>R5-233145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39E7C" w14:textId="77777777" w:rsidR="00DB4EDB" w:rsidRDefault="00DB4EDB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3F449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F43F3" w14:textId="77777777" w:rsidR="00DB4EDB" w:rsidRDefault="00DB4EDB">
            <w:r>
              <w:rPr>
                <w:sz w:val="16"/>
                <w:szCs w:val="16"/>
              </w:rPr>
              <w:t>9.1.7.3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AE9A4B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5978A98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CF0A2" w14:textId="77777777" w:rsidR="00DB4EDB" w:rsidRDefault="00DB4EDB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840F4" w14:textId="77777777" w:rsidR="00DB4EDB" w:rsidRDefault="00DB4EDB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0C322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AB7CF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A4C7A" w14:textId="77777777" w:rsidR="00DB4EDB" w:rsidRDefault="00DB4EDB">
            <w:r>
              <w:rPr>
                <w:sz w:val="16"/>
                <w:szCs w:val="16"/>
              </w:rPr>
              <w:t>Add applicability for NR multi-SIM test case 8.1.5.10.2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4BAB7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BC285" w14:textId="77777777" w:rsidR="00DB4EDB" w:rsidRDefault="00DB4EDB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2191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99112" w14:textId="77777777" w:rsidR="00DB4EDB" w:rsidRDefault="00DB4EDB">
            <w:r>
              <w:rPr>
                <w:sz w:val="16"/>
                <w:szCs w:val="16"/>
              </w:rPr>
              <w:t>R5-232038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F5A33" w14:textId="77777777" w:rsidR="00DB4EDB" w:rsidRDefault="00DB4ED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41745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D6325" w14:textId="77777777" w:rsidR="00DB4EDB" w:rsidRDefault="00DB4EDB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E15B4E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53383999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BC8D5" w14:textId="77777777" w:rsidR="00DB4EDB" w:rsidRDefault="00DB4EDB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4365F" w14:textId="77777777" w:rsidR="00DB4EDB" w:rsidRDefault="00DB4EDB">
            <w:r>
              <w:rPr>
                <w:sz w:val="16"/>
                <w:szCs w:val="16"/>
              </w:rPr>
              <w:t>3093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6ADAE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1DDE0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9C957" w14:textId="77777777" w:rsidR="00DB4EDB" w:rsidRDefault="00DB4EDB">
            <w:r>
              <w:rPr>
                <w:sz w:val="16"/>
                <w:szCs w:val="16"/>
              </w:rPr>
              <w:t>Multi-SIM: Addition of NR MUSIM Test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E0F2F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94C3A" w14:textId="77777777" w:rsidR="00DB4EDB" w:rsidRDefault="00DB4EDB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E11DA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FCEA9" w14:textId="77777777" w:rsidR="00DB4EDB" w:rsidRDefault="00DB4EDB">
            <w:r>
              <w:rPr>
                <w:sz w:val="16"/>
                <w:szCs w:val="16"/>
              </w:rPr>
              <w:t>R5-232199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7E38A" w14:textId="77777777" w:rsidR="00DB4EDB" w:rsidRDefault="00DB4EDB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0FD2C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BD6B3C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C7A601" w14:textId="77777777" w:rsidR="00DB4EDB" w:rsidRDefault="00DB4EDB">
            <w:pPr>
              <w:rPr>
                <w:sz w:val="16"/>
                <w:szCs w:val="16"/>
              </w:rPr>
            </w:pPr>
          </w:p>
        </w:tc>
      </w:tr>
    </w:tbl>
    <w:p w14:paraId="2F067621" w14:textId="77777777" w:rsidR="00DB4EDB" w:rsidRDefault="00DB4EDB" w:rsidP="00DB4EDB"/>
    <w:p w14:paraId="25EE97C6" w14:textId="77777777" w:rsidR="00DB4EDB" w:rsidRDefault="00DB4EDB" w:rsidP="00DB4EDB"/>
    <w:p w14:paraId="5C36DE26" w14:textId="77777777" w:rsidR="00DB4EDB" w:rsidRDefault="00DB4EDB" w:rsidP="00DB4ED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RP-230942</w:t>
      </w:r>
      <w:r>
        <w:rPr>
          <w:b/>
          <w:i/>
          <w:noProof/>
          <w:sz w:val="28"/>
        </w:rPr>
        <w:fldChar w:fldCharType="end"/>
      </w:r>
    </w:p>
    <w:p w14:paraId="3FF54653" w14:textId="77777777" w:rsidR="00DB4EDB" w:rsidRDefault="00DB4EDB" w:rsidP="00DB4EDB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F97B4EB" w14:textId="77777777" w:rsidR="00DB4EDB" w:rsidRDefault="00DB4EDB" w:rsidP="00DB4EDB">
      <w:pPr>
        <w:rPr>
          <w:rFonts w:ascii="Arial" w:hAnsi="Arial" w:cs="Arial"/>
          <w:b/>
          <w:bCs/>
          <w:lang w:val="en-US"/>
        </w:rPr>
      </w:pPr>
    </w:p>
    <w:p w14:paraId="3A048240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0593C9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UE Conformance - NR Multicast and Broadcast Services including CT and SA aspects (NR_MBS_5MBS_5MBUSA-UEConTest)</w:t>
      </w:r>
      <w:r>
        <w:rPr>
          <w:rFonts w:ascii="Arial" w:hAnsi="Arial" w:cs="Arial"/>
          <w:b/>
          <w:bCs/>
        </w:rPr>
        <w:fldChar w:fldCharType="end"/>
      </w:r>
    </w:p>
    <w:p w14:paraId="23036B40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13.3.16</w:t>
      </w:r>
      <w:r>
        <w:rPr>
          <w:rFonts w:ascii="Arial" w:hAnsi="Arial" w:cs="Arial"/>
          <w:b/>
          <w:bCs/>
        </w:rPr>
        <w:fldChar w:fldCharType="end"/>
      </w:r>
    </w:p>
    <w:p w14:paraId="553638EF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C331BFE" w14:textId="77777777" w:rsidR="00DB4EDB" w:rsidRDefault="00DB4EDB" w:rsidP="00DB4ED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C599B7" w14:textId="77777777" w:rsidR="00DB4EDB" w:rsidRDefault="00DB4EDB" w:rsidP="00DB4E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4EDB" w14:paraId="1176A10A" w14:textId="77777777" w:rsidTr="00DB4ED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A6F566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20FD8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AB1C15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6104A7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FC6F42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4502BB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868BEA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B24A8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E1F191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FCF6F4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9AE015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936B29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82BC17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4EDB" w14:paraId="1DAB1347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CB8A7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4A519" w14:textId="77777777" w:rsidR="00DB4EDB" w:rsidRDefault="00DB4EDB">
            <w:r>
              <w:rPr>
                <w:sz w:val="16"/>
                <w:szCs w:val="16"/>
              </w:rPr>
              <w:t>2791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EA666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24356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E217F" w14:textId="77777777" w:rsidR="00DB4EDB" w:rsidRDefault="00DB4EDB">
            <w:r>
              <w:rPr>
                <w:sz w:val="16"/>
                <w:szCs w:val="16"/>
              </w:rPr>
              <w:t>Addition of Procedure to check TMGI and associated MRB reception in a multicast MBS 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7C44E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29C89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BF01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65E4C" w14:textId="77777777" w:rsidR="00DB4EDB" w:rsidRDefault="00DB4EDB">
            <w:r>
              <w:rPr>
                <w:sz w:val="16"/>
                <w:szCs w:val="16"/>
              </w:rPr>
              <w:t>R5-233382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C6F6F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BEFC1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09B7D2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DE51B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0C6422E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F55CC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B4622" w14:textId="77777777" w:rsidR="00DB4EDB" w:rsidRDefault="00DB4EDB">
            <w:r>
              <w:rPr>
                <w:sz w:val="16"/>
                <w:szCs w:val="16"/>
              </w:rPr>
              <w:t>2792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E43B7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8BA9E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C120B" w14:textId="77777777" w:rsidR="00DB4EDB" w:rsidRDefault="00DB4EDB">
            <w:r>
              <w:rPr>
                <w:sz w:val="16"/>
                <w:szCs w:val="16"/>
              </w:rPr>
              <w:t>Update PDCCH-Config for MSS condtion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D173E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1B144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A4E67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E90F2" w14:textId="77777777" w:rsidR="00DB4EDB" w:rsidRDefault="00DB4EDB">
            <w:r>
              <w:rPr>
                <w:sz w:val="16"/>
                <w:szCs w:val="16"/>
              </w:rPr>
              <w:t>R5-233383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B715A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850A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EAF108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2D9BFF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004942B3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5AF90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CDA6A" w14:textId="77777777" w:rsidR="00DB4EDB" w:rsidRDefault="00DB4EDB">
            <w:r>
              <w:rPr>
                <w:sz w:val="16"/>
                <w:szCs w:val="16"/>
              </w:rPr>
              <w:t>2793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3E9B3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96605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BC088" w14:textId="77777777" w:rsidR="00DB4EDB" w:rsidRDefault="00DB4EDB">
            <w:r>
              <w:rPr>
                <w:sz w:val="16"/>
                <w:szCs w:val="16"/>
              </w:rPr>
              <w:t>Delete NR-19 for MBS in the Common configurations of system information blocks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5FEC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B8B7C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2C534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42C5B" w14:textId="77777777" w:rsidR="00DB4EDB" w:rsidRDefault="00DB4EDB">
            <w:r>
              <w:rPr>
                <w:sz w:val="16"/>
                <w:szCs w:val="16"/>
              </w:rPr>
              <w:t>R5-232946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6CC2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7362E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6452D" w14:textId="77777777" w:rsidR="00DB4EDB" w:rsidRDefault="00DB4EDB">
            <w:r>
              <w:rPr>
                <w:sz w:val="16"/>
                <w:szCs w:val="16"/>
              </w:rPr>
              <w:t>4.4.3.1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58873F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DB4EDB" w14:paraId="542BDD77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07318" w14:textId="77777777" w:rsidR="00DB4EDB" w:rsidRDefault="00DB4EDB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C1DAF" w14:textId="77777777" w:rsidR="00DB4EDB" w:rsidRDefault="00DB4EDB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BB319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2A10B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91077" w14:textId="77777777" w:rsidR="00DB4EDB" w:rsidRDefault="00DB4EDB">
            <w:r>
              <w:rPr>
                <w:sz w:val="16"/>
                <w:szCs w:val="16"/>
              </w:rPr>
              <w:t>Addition of PICS for MBS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98D87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76E41" w14:textId="77777777" w:rsidR="00DB4EDB" w:rsidRDefault="00DB4EDB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D70E7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13E16" w14:textId="77777777" w:rsidR="00DB4EDB" w:rsidRDefault="00DB4EDB">
            <w:r>
              <w:rPr>
                <w:sz w:val="16"/>
                <w:szCs w:val="16"/>
              </w:rPr>
              <w:t>R5-232947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7A89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C419C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DEED0" w14:textId="77777777" w:rsidR="00DB4EDB" w:rsidRDefault="00DB4EDB">
            <w:r>
              <w:rPr>
                <w:sz w:val="16"/>
                <w:szCs w:val="16"/>
              </w:rPr>
              <w:t>A.4.3.14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DF8632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5A2A489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C0C01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550D0" w14:textId="77777777" w:rsidR="00DB4EDB" w:rsidRDefault="00DB4EDB">
            <w:r>
              <w:rPr>
                <w:sz w:val="16"/>
                <w:szCs w:val="16"/>
              </w:rPr>
              <w:t>3770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A1C38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97653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D09CB" w14:textId="77777777" w:rsidR="00DB4EDB" w:rsidRDefault="00DB4EDB">
            <w:r>
              <w:rPr>
                <w:sz w:val="16"/>
                <w:szCs w:val="16"/>
              </w:rPr>
              <w:t>Correction of MBS Broadcast TCs 14.1.x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DA110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8C75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531FF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BDD1A" w14:textId="77777777" w:rsidR="00DB4EDB" w:rsidRDefault="00DB4EDB">
            <w:r>
              <w:rPr>
                <w:sz w:val="16"/>
                <w:szCs w:val="16"/>
              </w:rPr>
              <w:t>R5-232948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E03A4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E723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04DF7" w14:textId="77777777" w:rsidR="00DB4EDB" w:rsidRDefault="00DB4EDB">
            <w:r>
              <w:rPr>
                <w:sz w:val="16"/>
                <w:szCs w:val="16"/>
              </w:rPr>
              <w:t>14.1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7C0075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66B9090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EC821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07194" w14:textId="77777777" w:rsidR="00DB4EDB" w:rsidRDefault="00DB4EDB">
            <w:r>
              <w:rPr>
                <w:sz w:val="16"/>
                <w:szCs w:val="16"/>
              </w:rPr>
              <w:t>3771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22190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E999C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7B8BB" w14:textId="77777777" w:rsidR="00DB4EDB" w:rsidRDefault="00DB4EDB">
            <w:r>
              <w:rPr>
                <w:sz w:val="16"/>
                <w:szCs w:val="16"/>
              </w:rPr>
              <w:t>Correction of MBS Multicast TC 14.2.4.1.x-group paging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6CD94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972F8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C638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2AD79" w14:textId="77777777" w:rsidR="00DB4EDB" w:rsidRDefault="00DB4EDB">
            <w:r>
              <w:rPr>
                <w:sz w:val="16"/>
                <w:szCs w:val="16"/>
              </w:rPr>
              <w:t>R5-232949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5D1B9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B8D16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0479A" w14:textId="77777777" w:rsidR="00DB4EDB" w:rsidRDefault="00DB4EDB">
            <w:r>
              <w:rPr>
                <w:sz w:val="16"/>
                <w:szCs w:val="16"/>
              </w:rPr>
              <w:t>14.2.4.1.1,14.2.4.1.2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77CB24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15E58CCD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B5EE7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4A134" w14:textId="77777777" w:rsidR="00DB4EDB" w:rsidRDefault="00DB4EDB">
            <w:r>
              <w:rPr>
                <w:sz w:val="16"/>
                <w:szCs w:val="16"/>
              </w:rPr>
              <w:t>3772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92734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1AB29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049B7" w14:textId="77777777" w:rsidR="00DB4EDB" w:rsidRDefault="00DB4EDB">
            <w:r>
              <w:rPr>
                <w:sz w:val="16"/>
                <w:szCs w:val="16"/>
              </w:rPr>
              <w:t>Addition of MBS Broadcast TC 14.1.1.2-becoming interested to receive MBS broadcast services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8DB34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E3F1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84AF3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01915" w14:textId="77777777" w:rsidR="00DB4EDB" w:rsidRDefault="00DB4EDB">
            <w:r>
              <w:rPr>
                <w:sz w:val="16"/>
                <w:szCs w:val="16"/>
              </w:rPr>
              <w:t>R5-233384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EF513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CA773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50E6E8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B71D23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5D5245D8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75A15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7A7A8" w14:textId="77777777" w:rsidR="00DB4EDB" w:rsidRDefault="00DB4EDB">
            <w:r>
              <w:rPr>
                <w:sz w:val="16"/>
                <w:szCs w:val="16"/>
              </w:rPr>
              <w:t>3773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78B35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44C6B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46862" w14:textId="77777777" w:rsidR="00DB4EDB" w:rsidRDefault="00DB4EDB">
            <w:r>
              <w:rPr>
                <w:sz w:val="16"/>
                <w:szCs w:val="16"/>
              </w:rPr>
              <w:t>Addition of MBS Broadcast TC 14.1.1.3-MCCH Information change notification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54454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B2FD1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654F1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59099" w14:textId="77777777" w:rsidR="00DB4EDB" w:rsidRDefault="00DB4EDB">
            <w:r>
              <w:rPr>
                <w:sz w:val="16"/>
                <w:szCs w:val="16"/>
              </w:rPr>
              <w:t>R5-232951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8F88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41130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441B8" w14:textId="77777777" w:rsidR="00DB4EDB" w:rsidRDefault="00DB4EDB">
            <w:r>
              <w:rPr>
                <w:sz w:val="16"/>
                <w:szCs w:val="16"/>
              </w:rPr>
              <w:t>14.1.1.3(new)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59FD2B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16241C5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E469C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7B207" w14:textId="77777777" w:rsidR="00DB4EDB" w:rsidRDefault="00DB4EDB">
            <w:r>
              <w:rPr>
                <w:sz w:val="16"/>
                <w:szCs w:val="16"/>
              </w:rPr>
              <w:t>3774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58AD7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C1AD8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EA7E9" w14:textId="77777777" w:rsidR="00DB4EDB" w:rsidRDefault="00DB4EDB">
            <w:r>
              <w:rPr>
                <w:sz w:val="16"/>
                <w:szCs w:val="16"/>
              </w:rPr>
              <w:t>Addition of MBS Broadcast TC 14.1.1.4-receiving SIB20 of an SCell via dedicated signalling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C6E83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85B67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740A7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83664" w14:textId="77777777" w:rsidR="00DB4EDB" w:rsidRDefault="00DB4EDB">
            <w:r>
              <w:rPr>
                <w:sz w:val="16"/>
                <w:szCs w:val="16"/>
              </w:rPr>
              <w:t>R5-232952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B5E23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74D51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E5C8" w14:textId="77777777" w:rsidR="00DB4EDB" w:rsidRDefault="00DB4EDB">
            <w:r>
              <w:rPr>
                <w:sz w:val="16"/>
                <w:szCs w:val="16"/>
              </w:rPr>
              <w:t>14.1.1.4(new)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C4FCD3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0356; TS/TR ... CR ... </w:t>
            </w:r>
          </w:p>
        </w:tc>
      </w:tr>
      <w:tr w:rsidR="00DB4EDB" w14:paraId="1FFCAC2B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F3E66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982E8" w14:textId="77777777" w:rsidR="00DB4EDB" w:rsidRDefault="00DB4EDB">
            <w:r>
              <w:rPr>
                <w:sz w:val="16"/>
                <w:szCs w:val="16"/>
              </w:rPr>
              <w:t>3775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FCC70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29A1D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F1191" w14:textId="77777777" w:rsidR="00DB4EDB" w:rsidRDefault="00DB4EDB">
            <w:r>
              <w:rPr>
                <w:sz w:val="16"/>
                <w:szCs w:val="16"/>
              </w:rPr>
              <w:t>Addition of MBS Multicast TC 14.2.1.1.2-DCI format 4_2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1C902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929B1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14E95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07774" w14:textId="77777777" w:rsidR="00DB4EDB" w:rsidRDefault="00DB4EDB">
            <w:r>
              <w:rPr>
                <w:sz w:val="16"/>
                <w:szCs w:val="16"/>
              </w:rPr>
              <w:t>R5-232953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3885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32EEC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C1D74" w14:textId="77777777" w:rsidR="00DB4EDB" w:rsidRDefault="00DB4EDB">
            <w:r>
              <w:rPr>
                <w:sz w:val="16"/>
                <w:szCs w:val="16"/>
              </w:rPr>
              <w:t>14.2.1.1.2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82BF96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0356; TS/TR ... CR ... </w:t>
            </w:r>
          </w:p>
        </w:tc>
      </w:tr>
      <w:tr w:rsidR="00DB4EDB" w14:paraId="2FA1D909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5BCD2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99DE7" w14:textId="77777777" w:rsidR="00DB4EDB" w:rsidRDefault="00DB4EDB">
            <w:r>
              <w:rPr>
                <w:sz w:val="16"/>
                <w:szCs w:val="16"/>
              </w:rPr>
              <w:t>3776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B8A0D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BD41D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529A4" w14:textId="77777777" w:rsidR="00DB4EDB" w:rsidRDefault="00DB4EDB">
            <w:r>
              <w:rPr>
                <w:sz w:val="16"/>
                <w:szCs w:val="16"/>
              </w:rPr>
              <w:t>Addition of MBS Multicast TC 14.2.1.1.6-DCI-based ACK-NACK HARQ feedback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B2887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ECCD7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50915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A2E37" w14:textId="77777777" w:rsidR="00DB4EDB" w:rsidRDefault="00DB4EDB">
            <w:r>
              <w:rPr>
                <w:sz w:val="16"/>
                <w:szCs w:val="16"/>
              </w:rPr>
              <w:t>R5-232954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C7AE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80D90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D45B8" w14:textId="77777777" w:rsidR="00DB4EDB" w:rsidRDefault="00DB4EDB">
            <w:r>
              <w:rPr>
                <w:sz w:val="16"/>
                <w:szCs w:val="16"/>
              </w:rPr>
              <w:t>14.2.1.1.6(new)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78A012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7F7E811C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009E7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8E8BD" w14:textId="77777777" w:rsidR="00DB4EDB" w:rsidRDefault="00DB4EDB">
            <w:r>
              <w:rPr>
                <w:sz w:val="16"/>
                <w:szCs w:val="16"/>
              </w:rPr>
              <w:t>3777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58462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488C1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F3631" w14:textId="77777777" w:rsidR="00DB4EDB" w:rsidRDefault="00DB4EDB">
            <w:r>
              <w:rPr>
                <w:sz w:val="16"/>
                <w:szCs w:val="16"/>
              </w:rPr>
              <w:t>Addition of MBS Multicast TC 14.2.1.1.9-DCI-based NACK-only HARQ feedback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EED16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A456D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637AC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2897E" w14:textId="77777777" w:rsidR="00DB4EDB" w:rsidRDefault="00DB4EDB">
            <w:r>
              <w:rPr>
                <w:sz w:val="16"/>
                <w:szCs w:val="16"/>
              </w:rPr>
              <w:t>R5-232955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16F9B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35610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98BF7" w14:textId="77777777" w:rsidR="00DB4EDB" w:rsidRDefault="00DB4EDB">
            <w:r>
              <w:rPr>
                <w:sz w:val="16"/>
                <w:szCs w:val="16"/>
              </w:rPr>
              <w:t>14.2.1.1.9(new)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DB48A4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0356; TS/TR ... CR ... </w:t>
            </w:r>
          </w:p>
        </w:tc>
      </w:tr>
      <w:tr w:rsidR="00DB4EDB" w14:paraId="6A72910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BFE97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2C497" w14:textId="77777777" w:rsidR="00DB4EDB" w:rsidRDefault="00DB4EDB">
            <w:r>
              <w:rPr>
                <w:sz w:val="16"/>
                <w:szCs w:val="16"/>
              </w:rPr>
              <w:t>3778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CB79C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CC4F1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C599E" w14:textId="77777777" w:rsidR="00DB4EDB" w:rsidRDefault="00DB4EDB">
            <w:r>
              <w:rPr>
                <w:sz w:val="16"/>
                <w:szCs w:val="16"/>
              </w:rPr>
              <w:t>Addition of MBS Multicast TC 14.2.1.2.2-DRX-PTM retransmission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6FD3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CA902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618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673E7" w14:textId="77777777" w:rsidR="00DB4EDB" w:rsidRDefault="00DB4EDB">
            <w:r>
              <w:rPr>
                <w:sz w:val="16"/>
                <w:szCs w:val="16"/>
              </w:rPr>
              <w:t>R5-232956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92210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C92AF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4195F" w14:textId="77777777" w:rsidR="00DB4EDB" w:rsidRDefault="00DB4EDB">
            <w:r>
              <w:rPr>
                <w:sz w:val="16"/>
                <w:szCs w:val="16"/>
              </w:rPr>
              <w:t>14.2.1.2.2(new)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7E042A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1358ADC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1B3B9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88A50" w14:textId="77777777" w:rsidR="00DB4EDB" w:rsidRDefault="00DB4EDB">
            <w:r>
              <w:rPr>
                <w:sz w:val="16"/>
                <w:szCs w:val="16"/>
              </w:rPr>
              <w:t>3779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EEB30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17F41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D340" w14:textId="77777777" w:rsidR="00DB4EDB" w:rsidRDefault="00DB4EDB">
            <w:r>
              <w:rPr>
                <w:sz w:val="16"/>
                <w:szCs w:val="16"/>
              </w:rPr>
              <w:t>Addition of MBS Multicast TC 14.2.1.2.3-DRX-PTP retransmission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43B02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87FD6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D12DB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9146D" w14:textId="77777777" w:rsidR="00DB4EDB" w:rsidRDefault="00DB4EDB">
            <w:r>
              <w:rPr>
                <w:sz w:val="16"/>
                <w:szCs w:val="16"/>
              </w:rPr>
              <w:t>R5-232957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194A2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FC83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0DD1F" w14:textId="77777777" w:rsidR="00DB4EDB" w:rsidRDefault="00DB4EDB">
            <w:r>
              <w:rPr>
                <w:sz w:val="16"/>
                <w:szCs w:val="16"/>
              </w:rPr>
              <w:t>14.2.1.2.3(new)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7F9A8C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0780E25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E6944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934F9" w14:textId="77777777" w:rsidR="00DB4EDB" w:rsidRDefault="00DB4EDB">
            <w:r>
              <w:rPr>
                <w:sz w:val="16"/>
                <w:szCs w:val="16"/>
              </w:rPr>
              <w:t>3780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21FC2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90D26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A4313" w14:textId="77777777" w:rsidR="00DB4EDB" w:rsidRDefault="00DB4EDB">
            <w:r>
              <w:rPr>
                <w:sz w:val="16"/>
                <w:szCs w:val="16"/>
              </w:rPr>
              <w:t>Addition of MBS Multicast TC 14.2.4.3.1-Handover between multicast supporting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BE25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693BA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DE691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311A7" w14:textId="77777777" w:rsidR="00DB4EDB" w:rsidRDefault="00DB4EDB">
            <w:r>
              <w:rPr>
                <w:sz w:val="16"/>
                <w:szCs w:val="16"/>
              </w:rPr>
              <w:t>R5-233385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93F1C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6F05B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DFD570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0BDF42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0499B88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6C9C9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82319" w14:textId="77777777" w:rsidR="00DB4EDB" w:rsidRDefault="00DB4EDB">
            <w:r>
              <w:rPr>
                <w:sz w:val="16"/>
                <w:szCs w:val="16"/>
              </w:rPr>
              <w:t>3781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5252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DDE45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4C5AB" w14:textId="77777777" w:rsidR="00DB4EDB" w:rsidRDefault="00DB4EDB">
            <w:r>
              <w:rPr>
                <w:sz w:val="16"/>
                <w:szCs w:val="16"/>
              </w:rPr>
              <w:t>Addition of MBS Multicast TC 14.2.4.3.2-Re-establishment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031B3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F6E2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29F7F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D9B3C" w14:textId="77777777" w:rsidR="00DB4EDB" w:rsidRDefault="00DB4EDB">
            <w:r>
              <w:rPr>
                <w:sz w:val="16"/>
                <w:szCs w:val="16"/>
              </w:rPr>
              <w:t>R5-233386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92D4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E161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520A33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5E16B4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B7D414B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800C9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2E348" w14:textId="77777777" w:rsidR="00DB4EDB" w:rsidRDefault="00DB4EDB">
            <w:r>
              <w:rPr>
                <w:sz w:val="16"/>
                <w:szCs w:val="16"/>
              </w:rPr>
              <w:t>3782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606D8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13D1A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1BD7F" w14:textId="77777777" w:rsidR="00DB4EDB" w:rsidRDefault="00DB4EDB">
            <w:r>
              <w:rPr>
                <w:sz w:val="16"/>
                <w:szCs w:val="16"/>
              </w:rPr>
              <w:t>Addition of MBS Multicast TC 14.2.4.3.3-Handover between Multicast-supporting cell and Multicast non-supporting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FB40A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AA3B3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6C91F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E5B7F" w14:textId="77777777" w:rsidR="00DB4EDB" w:rsidRDefault="00DB4EDB">
            <w:r>
              <w:rPr>
                <w:sz w:val="16"/>
                <w:szCs w:val="16"/>
              </w:rPr>
              <w:t>R5-232960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8BCB7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C82B3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EE76D" w14:textId="77777777" w:rsidR="00DB4EDB" w:rsidRDefault="00DB4EDB">
            <w:r>
              <w:rPr>
                <w:sz w:val="16"/>
                <w:szCs w:val="16"/>
              </w:rPr>
              <w:t>14.2.4.3.3(new)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E13364" w14:textId="77777777" w:rsidR="00DB4EDB" w:rsidRDefault="00DB4EDB">
            <w:r>
              <w:rPr>
                <w:sz w:val="16"/>
                <w:szCs w:val="16"/>
              </w:rPr>
              <w:t xml:space="preserve">TS/TR ... CR ... ; TS/TR 38.523-2 CR 0356 ; TS/TR ... CR ... </w:t>
            </w:r>
          </w:p>
        </w:tc>
      </w:tr>
      <w:tr w:rsidR="00DB4EDB" w14:paraId="06D693EB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EBC68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E934F" w14:textId="77777777" w:rsidR="00DB4EDB" w:rsidRDefault="00DB4EDB">
            <w:r>
              <w:rPr>
                <w:sz w:val="16"/>
                <w:szCs w:val="16"/>
              </w:rPr>
              <w:t>3783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61A03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0B689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7909E" w14:textId="77777777" w:rsidR="00DB4EDB" w:rsidRDefault="00DB4EDB">
            <w:r>
              <w:rPr>
                <w:sz w:val="16"/>
                <w:szCs w:val="16"/>
              </w:rPr>
              <w:t>Addition of MBS Multicast TC 14.2.5.1.1-Network-requested PDU session modification to remove UE from MBS 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3D7FD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1CF8A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3B7AC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A39D2" w14:textId="77777777" w:rsidR="00DB4EDB" w:rsidRDefault="00DB4EDB">
            <w:r>
              <w:rPr>
                <w:sz w:val="16"/>
                <w:szCs w:val="16"/>
              </w:rPr>
              <w:t>R5-233387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8FC30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FA18A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051EBE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969A5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17A312CE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561F5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BDEB2" w14:textId="77777777" w:rsidR="00DB4EDB" w:rsidRDefault="00DB4EDB">
            <w:r>
              <w:rPr>
                <w:sz w:val="16"/>
                <w:szCs w:val="16"/>
              </w:rPr>
              <w:t>3784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B102F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8936C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C607C" w14:textId="77777777" w:rsidR="00DB4EDB" w:rsidRDefault="00DB4EDB">
            <w:r>
              <w:rPr>
                <w:sz w:val="16"/>
                <w:szCs w:val="16"/>
              </w:rPr>
              <w:t>Addition of MBS Multicast TC 14.2.5.1.2-Network-requested PDU session modification to update MBS service area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E7579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D89A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7D98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14A64" w14:textId="77777777" w:rsidR="00DB4EDB" w:rsidRDefault="00DB4EDB">
            <w:r>
              <w:rPr>
                <w:sz w:val="16"/>
                <w:szCs w:val="16"/>
              </w:rPr>
              <w:t>R5-233388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FAE34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ACC7E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33E22D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78C17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10000498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52620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489CB" w14:textId="77777777" w:rsidR="00DB4EDB" w:rsidRDefault="00DB4EDB">
            <w:r>
              <w:rPr>
                <w:sz w:val="16"/>
                <w:szCs w:val="16"/>
              </w:rPr>
              <w:t>3785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7075D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253BA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2D15A" w14:textId="77777777" w:rsidR="00DB4EDB" w:rsidRDefault="00DB4EDB">
            <w:r>
              <w:rPr>
                <w:sz w:val="16"/>
                <w:szCs w:val="16"/>
              </w:rPr>
              <w:t>Addition of MBS Multicast TC 14.2.5.2.1-UE-requested to join MBS multicast session-accept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27CF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2204B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DACE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EAA40" w14:textId="77777777" w:rsidR="00DB4EDB" w:rsidRDefault="00DB4EDB">
            <w:r>
              <w:rPr>
                <w:sz w:val="16"/>
                <w:szCs w:val="16"/>
              </w:rPr>
              <w:t>R5-233389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64A05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2638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11759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497AFD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3CB2BFBA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CF609" w14:textId="77777777" w:rsidR="00DB4EDB" w:rsidRDefault="00DB4EDB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7A7A9" w14:textId="77777777" w:rsidR="00DB4EDB" w:rsidRDefault="00DB4EDB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7E9EB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5A8F2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F3E2F" w14:textId="77777777" w:rsidR="00DB4EDB" w:rsidRDefault="00DB4EDB">
            <w:r>
              <w:rPr>
                <w:sz w:val="16"/>
                <w:szCs w:val="16"/>
              </w:rPr>
              <w:t>Addition of test applicablity for MBS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144A1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286C5" w14:textId="77777777" w:rsidR="00DB4EDB" w:rsidRDefault="00DB4EDB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8F97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74958" w14:textId="77777777" w:rsidR="00DB4EDB" w:rsidRDefault="00DB4EDB">
            <w:r>
              <w:rPr>
                <w:sz w:val="16"/>
                <w:szCs w:val="16"/>
              </w:rPr>
              <w:t>R5-233390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5A7DF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5F1A6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44CC4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1BE6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</w:tbl>
    <w:p w14:paraId="30720688" w14:textId="77777777" w:rsidR="00DB4EDB" w:rsidRDefault="00DB4EDB" w:rsidP="00DB4EDB"/>
    <w:p w14:paraId="21715F95" w14:textId="6FBE99A9" w:rsidR="00DB4EDB" w:rsidRDefault="00DB4EDB" w:rsidP="00DB4EDB"/>
    <w:p w14:paraId="3AF98CCF" w14:textId="77777777" w:rsidR="00E1057C" w:rsidRDefault="00E1057C" w:rsidP="00E1057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RP-230943</w:t>
      </w:r>
      <w:r>
        <w:rPr>
          <w:b/>
          <w:i/>
          <w:noProof/>
          <w:sz w:val="28"/>
        </w:rPr>
        <w:fldChar w:fldCharType="end"/>
      </w:r>
    </w:p>
    <w:p w14:paraId="129BAC35" w14:textId="77777777" w:rsidR="00E1057C" w:rsidRDefault="00E1057C" w:rsidP="00E1057C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92A19E8" w14:textId="77777777" w:rsidR="00E1057C" w:rsidRDefault="00E1057C" w:rsidP="00E1057C">
      <w:pPr>
        <w:rPr>
          <w:rFonts w:ascii="Arial" w:hAnsi="Arial" w:cs="Arial"/>
          <w:b/>
          <w:bCs/>
          <w:lang w:val="en-US"/>
        </w:rPr>
      </w:pPr>
    </w:p>
    <w:p w14:paraId="5F30E35F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18FAAB8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data collection for SON (Self-Organising Networks)/MDT (Minimization of Drive Tests) in NR standalone and MR-DC (Multi-Radio Dual Connectivity) (NR_ENDC_SON_MDT_enh-UEConTest)</w:t>
      </w:r>
      <w:r>
        <w:rPr>
          <w:rFonts w:ascii="Arial" w:hAnsi="Arial" w:cs="Arial"/>
          <w:b/>
          <w:bCs/>
        </w:rPr>
        <w:fldChar w:fldCharType="end"/>
      </w:r>
    </w:p>
    <w:p w14:paraId="2F9554AC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13.3.17</w:t>
      </w:r>
      <w:r>
        <w:rPr>
          <w:rFonts w:ascii="Arial" w:hAnsi="Arial" w:cs="Arial"/>
          <w:b/>
          <w:bCs/>
        </w:rPr>
        <w:fldChar w:fldCharType="end"/>
      </w:r>
    </w:p>
    <w:p w14:paraId="0EDE1FD5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A77DD95" w14:textId="77777777" w:rsidR="00E1057C" w:rsidRDefault="00E1057C" w:rsidP="00E1057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7C879A" w14:textId="77777777" w:rsidR="00E1057C" w:rsidRDefault="00E1057C" w:rsidP="00E105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1057C" w14:paraId="4B3B125C" w14:textId="77777777" w:rsidTr="00E1057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6AFD21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7DC132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694558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964B49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3155A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E6CB66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16009F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2281D7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DC0A24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7DFCA4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51F944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D48FCC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9D8D1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1057C" w14:paraId="0032D9CE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C2D30" w14:textId="77777777" w:rsidR="00E1057C" w:rsidRDefault="00E1057C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E5525" w14:textId="77777777" w:rsidR="00E1057C" w:rsidRDefault="00E1057C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52396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325B5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A601B" w14:textId="77777777" w:rsidR="00E1057C" w:rsidRDefault="00E1057C">
            <w:r>
              <w:rPr>
                <w:sz w:val="16"/>
                <w:szCs w:val="16"/>
              </w:rPr>
              <w:t>Addition of new PICS for Enhancement of data collection for SON/MDT in NR standalone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5ACFE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A8D87" w14:textId="77777777" w:rsidR="00E1057C" w:rsidRDefault="00E1057C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4342E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2B522" w14:textId="77777777" w:rsidR="00E1057C" w:rsidRDefault="00E1057C">
            <w:r>
              <w:rPr>
                <w:sz w:val="16"/>
                <w:szCs w:val="16"/>
              </w:rPr>
              <w:t>R5-232189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BACD2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1DB78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D42A4" w14:textId="77777777" w:rsidR="00E1057C" w:rsidRDefault="00E1057C">
            <w:r>
              <w:rPr>
                <w:sz w:val="16"/>
                <w:szCs w:val="16"/>
              </w:rPr>
              <w:t>Table A.4.4-1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726253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3B0199BA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A6A89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5D42E" w14:textId="77777777" w:rsidR="00E1057C" w:rsidRDefault="00E1057C">
            <w:r>
              <w:rPr>
                <w:sz w:val="16"/>
                <w:szCs w:val="16"/>
              </w:rPr>
              <w:t>3745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9925F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1200E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6EE3" w14:textId="77777777" w:rsidR="00E1057C" w:rsidRDefault="00E1057C">
            <w:r>
              <w:rPr>
                <w:sz w:val="16"/>
                <w:szCs w:val="16"/>
              </w:rPr>
              <w:t>Corrections to MDT test case 8.1.6.1.4.9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5BDF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5EC8C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090B2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BF4B4" w14:textId="77777777" w:rsidR="00E1057C" w:rsidRDefault="00E1057C">
            <w:r>
              <w:rPr>
                <w:sz w:val="16"/>
                <w:szCs w:val="16"/>
              </w:rPr>
              <w:t>R5-232682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7506B" w14:textId="77777777" w:rsidR="00E1057C" w:rsidRDefault="00E1057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4E719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F275D6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9F5EB8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27CC7DED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34917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7CD00" w14:textId="77777777" w:rsidR="00E1057C" w:rsidRDefault="00E1057C">
            <w:r>
              <w:rPr>
                <w:sz w:val="16"/>
                <w:szCs w:val="16"/>
              </w:rPr>
              <w:t>3758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04415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08D40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7D638" w14:textId="77777777" w:rsidR="00E1057C" w:rsidRDefault="00E1057C">
            <w:r>
              <w:rPr>
                <w:sz w:val="16"/>
                <w:szCs w:val="16"/>
              </w:rPr>
              <w:t>Update of test case 8.1.6.1.2.15 for SON_MDT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219DC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6B589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F0D7A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4F0D0" w14:textId="77777777" w:rsidR="00E1057C" w:rsidRDefault="00E1057C">
            <w:r>
              <w:rPr>
                <w:sz w:val="16"/>
                <w:szCs w:val="16"/>
              </w:rPr>
              <w:t>R5-233377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74031" w14:textId="77777777" w:rsidR="00E1057C" w:rsidRDefault="00E1057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66F77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9F1600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1BDBCF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4FA2A38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7ABE3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A058C" w14:textId="77777777" w:rsidR="00E1057C" w:rsidRDefault="00E1057C">
            <w:r>
              <w:rPr>
                <w:sz w:val="16"/>
                <w:szCs w:val="16"/>
              </w:rPr>
              <w:t>3834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39CDC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564F6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EFE52" w14:textId="77777777" w:rsidR="00E1057C" w:rsidRDefault="00E1057C">
            <w:r>
              <w:rPr>
                <w:sz w:val="16"/>
                <w:szCs w:val="16"/>
              </w:rPr>
              <w:t>Addition of new RRC test case for Logging and reporting of on-Demand SI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582C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6554C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2F8C2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E1481" w14:textId="77777777" w:rsidR="00E1057C" w:rsidRDefault="00E1057C">
            <w:r>
              <w:rPr>
                <w:sz w:val="16"/>
                <w:szCs w:val="16"/>
              </w:rPr>
              <w:t>R5-233278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5642A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08E27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4169" w14:textId="77777777" w:rsidR="00E1057C" w:rsidRDefault="00E1057C">
            <w:r>
              <w:rPr>
                <w:sz w:val="16"/>
                <w:szCs w:val="16"/>
              </w:rPr>
              <w:t>8.1.6.4.2[new]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9C51C7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4609A9C8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2619C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79184" w14:textId="77777777" w:rsidR="00E1057C" w:rsidRDefault="00E1057C">
            <w:r>
              <w:rPr>
                <w:sz w:val="16"/>
                <w:szCs w:val="16"/>
              </w:rPr>
              <w:t>3835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62163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BA1CA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A9F85" w14:textId="77777777" w:rsidR="00E1057C" w:rsidRDefault="00E1057C">
            <w:r>
              <w:rPr>
                <w:sz w:val="16"/>
                <w:szCs w:val="16"/>
              </w:rPr>
              <w:t>Addition of new RRC test case for Logging and reporting of 2-step RACH report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682AF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07DD2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799B5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0AC56" w14:textId="77777777" w:rsidR="00E1057C" w:rsidRDefault="00E1057C">
            <w:r>
              <w:rPr>
                <w:sz w:val="16"/>
                <w:szCs w:val="16"/>
              </w:rPr>
              <w:t>R5-233279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05B8D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4F0E2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A04F0" w14:textId="77777777" w:rsidR="00E1057C" w:rsidRDefault="00E1057C">
            <w:r>
              <w:rPr>
                <w:sz w:val="16"/>
                <w:szCs w:val="16"/>
              </w:rPr>
              <w:t>8.1.6.4.3[new]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1C482C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1151BBF4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349C6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23542" w14:textId="77777777" w:rsidR="00E1057C" w:rsidRDefault="00E1057C">
            <w:r>
              <w:rPr>
                <w:sz w:val="16"/>
                <w:szCs w:val="16"/>
              </w:rPr>
              <w:t>3836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1D010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7BA4D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2D032" w14:textId="77777777" w:rsidR="00E1057C" w:rsidRDefault="00E1057C">
            <w:r>
              <w:rPr>
                <w:sz w:val="16"/>
                <w:szCs w:val="16"/>
              </w:rPr>
              <w:t>Addition of new RRC test case for Logging and reporting fallback to 4-step RA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9FF28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E7813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142D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F5A46" w14:textId="77777777" w:rsidR="00E1057C" w:rsidRDefault="00E1057C">
            <w:r>
              <w:rPr>
                <w:sz w:val="16"/>
                <w:szCs w:val="16"/>
              </w:rPr>
              <w:t>R5-233280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7139D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81BE4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2D9F7" w14:textId="77777777" w:rsidR="00E1057C" w:rsidRDefault="00E1057C">
            <w:r>
              <w:rPr>
                <w:sz w:val="16"/>
                <w:szCs w:val="16"/>
              </w:rPr>
              <w:t>8.1.6.4.4[new]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08DEE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6DBB2F3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446FA" w14:textId="77777777" w:rsidR="00E1057C" w:rsidRDefault="00E1057C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3954D" w14:textId="77777777" w:rsidR="00E1057C" w:rsidRDefault="00E1057C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37274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AB0EC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20D0D" w14:textId="77777777" w:rsidR="00E1057C" w:rsidRDefault="00E1057C">
            <w:r>
              <w:rPr>
                <w:sz w:val="16"/>
                <w:szCs w:val="16"/>
              </w:rPr>
              <w:t>Addition of applicability of new RRC test cases Enhancement of data collection for SON/MDT in NR standalone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B71D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BB900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4F1B1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8F215" w14:textId="77777777" w:rsidR="00E1057C" w:rsidRDefault="00E1057C">
            <w:r>
              <w:rPr>
                <w:sz w:val="16"/>
                <w:szCs w:val="16"/>
              </w:rPr>
              <w:t>R5-233381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C0738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D9EED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16AAA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9EEB71" w14:textId="77777777" w:rsidR="00E1057C" w:rsidRDefault="00E1057C">
            <w:pPr>
              <w:rPr>
                <w:sz w:val="16"/>
                <w:szCs w:val="16"/>
              </w:rPr>
            </w:pPr>
          </w:p>
        </w:tc>
      </w:tr>
    </w:tbl>
    <w:p w14:paraId="410FDAD4" w14:textId="77777777" w:rsidR="00E1057C" w:rsidRDefault="00E1057C" w:rsidP="00E1057C"/>
    <w:p w14:paraId="184ABC2D" w14:textId="77777777" w:rsidR="00E1057C" w:rsidRDefault="00E1057C" w:rsidP="00E1057C"/>
    <w:p w14:paraId="34D8EC64" w14:textId="77777777" w:rsidR="001305FF" w:rsidRDefault="001305FF" w:rsidP="001305F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RP-230944</w:t>
      </w:r>
      <w:r>
        <w:rPr>
          <w:b/>
          <w:i/>
          <w:noProof/>
          <w:sz w:val="28"/>
        </w:rPr>
        <w:fldChar w:fldCharType="end"/>
      </w:r>
    </w:p>
    <w:p w14:paraId="00F19B16" w14:textId="77777777" w:rsidR="001305FF" w:rsidRDefault="001305FF" w:rsidP="001305F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FD75DE7" w14:textId="77777777" w:rsidR="001305FF" w:rsidRDefault="001305FF" w:rsidP="001305FF">
      <w:pPr>
        <w:rPr>
          <w:rFonts w:ascii="Arial" w:hAnsi="Arial" w:cs="Arial"/>
          <w:b/>
          <w:bCs/>
          <w:lang w:val="en-US"/>
        </w:rPr>
      </w:pPr>
    </w:p>
    <w:p w14:paraId="143A48A1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B010209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RAN slicing for NR (NR_slice-UEConTest)</w:t>
      </w:r>
      <w:r>
        <w:rPr>
          <w:rFonts w:ascii="Arial" w:hAnsi="Arial" w:cs="Arial"/>
          <w:b/>
          <w:bCs/>
        </w:rPr>
        <w:fldChar w:fldCharType="end"/>
      </w:r>
    </w:p>
    <w:p w14:paraId="10B7D9EE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13.3.18</w:t>
      </w:r>
      <w:r>
        <w:rPr>
          <w:rFonts w:ascii="Arial" w:hAnsi="Arial" w:cs="Arial"/>
          <w:b/>
          <w:bCs/>
        </w:rPr>
        <w:fldChar w:fldCharType="end"/>
      </w:r>
    </w:p>
    <w:p w14:paraId="78303DF3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C57FD9" w14:textId="77777777" w:rsidR="001305FF" w:rsidRDefault="001305FF" w:rsidP="001305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CC68950" w14:textId="77777777" w:rsidR="001305FF" w:rsidRDefault="001305FF" w:rsidP="00130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305FF" w14:paraId="6FC5E8AC" w14:textId="77777777" w:rsidTr="001305F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8EA809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D169A4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CE8289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727FF5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A3D110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9844C8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936AB3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7117CB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AA7428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36D8D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2A177D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D3C64B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6AF857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305FF" w14:paraId="7266AA01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067C" w14:textId="77777777" w:rsidR="001305FF" w:rsidRDefault="001305F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185CF" w14:textId="77777777" w:rsidR="001305FF" w:rsidRDefault="001305FF">
            <w:r>
              <w:rPr>
                <w:sz w:val="16"/>
                <w:szCs w:val="16"/>
              </w:rPr>
              <w:t>2785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729F8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1EBC8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F2594" w14:textId="77777777" w:rsidR="001305FF" w:rsidRDefault="001305FF">
            <w:r>
              <w:rPr>
                <w:sz w:val="16"/>
                <w:szCs w:val="16"/>
              </w:rPr>
              <w:t>Addition of a new combination of system information block for SIB16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19B60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2680D" w14:textId="77777777" w:rsidR="001305FF" w:rsidRDefault="001305F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E7AB6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684FB" w14:textId="77777777" w:rsidR="001305FF" w:rsidRDefault="001305FF">
            <w:r>
              <w:rPr>
                <w:sz w:val="16"/>
                <w:szCs w:val="16"/>
              </w:rPr>
              <w:t>R5-233379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58D1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41648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77F27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C5E171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E78FD13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4CF3D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F4022" w14:textId="77777777" w:rsidR="001305FF" w:rsidRDefault="001305FF">
            <w:r>
              <w:rPr>
                <w:sz w:val="16"/>
                <w:szCs w:val="16"/>
              </w:rPr>
              <w:t>3662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C448C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E93CA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8798F" w14:textId="77777777" w:rsidR="001305FF" w:rsidRDefault="001305FF">
            <w:r>
              <w:rPr>
                <w:sz w:val="16"/>
                <w:szCs w:val="16"/>
              </w:rPr>
              <w:t>Update to MAC test case for 4 step RACH with Slice specific RACH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C403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91D1A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E7073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CA4F3" w14:textId="77777777" w:rsidR="001305FF" w:rsidRDefault="001305FF">
            <w:r>
              <w:rPr>
                <w:sz w:val="16"/>
                <w:szCs w:val="16"/>
              </w:rPr>
              <w:t>R5-232179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C875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7039A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1EF48" w14:textId="77777777" w:rsidR="001305FF" w:rsidRDefault="001305FF">
            <w:r>
              <w:rPr>
                <w:sz w:val="16"/>
                <w:szCs w:val="16"/>
              </w:rPr>
              <w:t>7.1.1.1.11.3.3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C569CE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641C9C94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1717B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B62A3" w14:textId="77777777" w:rsidR="001305FF" w:rsidRDefault="001305FF">
            <w:r>
              <w:rPr>
                <w:sz w:val="16"/>
                <w:szCs w:val="16"/>
              </w:rPr>
              <w:t>3663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3D0B9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B03F4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36AB4" w14:textId="77777777" w:rsidR="001305FF" w:rsidRDefault="001305FF">
            <w:r>
              <w:rPr>
                <w:sz w:val="16"/>
                <w:szCs w:val="16"/>
              </w:rPr>
              <w:t>Update to MAC test case for 4 step RACH with Slice specific RACH configuration with ra-PrioritizationForSlicing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144A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446B0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89D5C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9C0F1" w14:textId="77777777" w:rsidR="001305FF" w:rsidRDefault="001305FF">
            <w:r>
              <w:rPr>
                <w:sz w:val="16"/>
                <w:szCs w:val="16"/>
              </w:rPr>
              <w:t>R5-232180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BB465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44E2C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7D2C3" w14:textId="77777777" w:rsidR="001305FF" w:rsidRDefault="001305FF">
            <w:r>
              <w:rPr>
                <w:sz w:val="16"/>
                <w:szCs w:val="16"/>
              </w:rPr>
              <w:t>7.1.1.1.12.3.3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7D6872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52788B2A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FB853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F2AD5" w14:textId="77777777" w:rsidR="001305FF" w:rsidRDefault="001305FF">
            <w:r>
              <w:rPr>
                <w:sz w:val="16"/>
                <w:szCs w:val="16"/>
              </w:rPr>
              <w:t>3664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B0FAF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59267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E4D7E" w14:textId="77777777" w:rsidR="001305FF" w:rsidRDefault="001305FF">
            <w:r>
              <w:rPr>
                <w:sz w:val="16"/>
                <w:szCs w:val="16"/>
              </w:rPr>
              <w:t>Update to MAC test case for 2 step RACH with Slice specific RACH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F869C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BCC1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24C47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50E2C" w14:textId="77777777" w:rsidR="001305FF" w:rsidRDefault="001305FF">
            <w:r>
              <w:rPr>
                <w:sz w:val="16"/>
                <w:szCs w:val="16"/>
              </w:rPr>
              <w:t>R5-232181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D614F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AFDCB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75CBE" w14:textId="77777777" w:rsidR="001305FF" w:rsidRDefault="001305FF">
            <w:r>
              <w:rPr>
                <w:sz w:val="16"/>
                <w:szCs w:val="16"/>
              </w:rPr>
              <w:t>7.1.1.1.13.3.3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BDB293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25302A83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FBB52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23CAA" w14:textId="77777777" w:rsidR="001305FF" w:rsidRDefault="001305FF">
            <w:r>
              <w:rPr>
                <w:sz w:val="16"/>
                <w:szCs w:val="16"/>
              </w:rPr>
              <w:t>3665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E139C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316F2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4227F" w14:textId="77777777" w:rsidR="001305FF" w:rsidRDefault="001305FF">
            <w:r>
              <w:rPr>
                <w:sz w:val="16"/>
                <w:szCs w:val="16"/>
              </w:rPr>
              <w:t>Update to MAC test case for 2 step RACH with Slice specific RACH configuration with ra-PrioritizationForSlicing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C4125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C0E92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7C0B1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83559" w14:textId="77777777" w:rsidR="001305FF" w:rsidRDefault="001305FF">
            <w:r>
              <w:rPr>
                <w:sz w:val="16"/>
                <w:szCs w:val="16"/>
              </w:rPr>
              <w:t>R5-232182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35226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36C34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AA5B1" w14:textId="77777777" w:rsidR="001305FF" w:rsidRDefault="001305FF">
            <w:r>
              <w:rPr>
                <w:sz w:val="16"/>
                <w:szCs w:val="16"/>
              </w:rPr>
              <w:t>7.1.1.1.14.3.3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31D83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5C672E90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BB809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FFFF1" w14:textId="77777777" w:rsidR="001305FF" w:rsidRDefault="001305FF">
            <w:r>
              <w:rPr>
                <w:sz w:val="16"/>
                <w:szCs w:val="16"/>
              </w:rPr>
              <w:t>3678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AB61D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95027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4A4EF" w14:textId="77777777" w:rsidR="001305FF" w:rsidRDefault="001305FF">
            <w:r>
              <w:rPr>
                <w:sz w:val="16"/>
                <w:szCs w:val="16"/>
              </w:rPr>
              <w:t>Addition of Enhancement of RAN slicing for NR test case 6.1.2.25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84A93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1DCD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306F7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F1529" w14:textId="77777777" w:rsidR="001305FF" w:rsidRDefault="001305FF">
            <w:r>
              <w:rPr>
                <w:sz w:val="16"/>
                <w:szCs w:val="16"/>
              </w:rPr>
              <w:t>R5-233420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BA13B" w14:textId="77777777" w:rsidR="001305FF" w:rsidRDefault="001305F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53E61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E7094C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5C7E54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31734CAB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2202D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964B2" w14:textId="77777777" w:rsidR="001305FF" w:rsidRDefault="001305FF">
            <w:r>
              <w:rPr>
                <w:sz w:val="16"/>
                <w:szCs w:val="16"/>
              </w:rPr>
              <w:t>3759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CE5E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1AD7C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956DF" w14:textId="77777777" w:rsidR="001305FF" w:rsidRDefault="001305FF">
            <w:r>
              <w:rPr>
                <w:sz w:val="16"/>
                <w:szCs w:val="16"/>
              </w:rPr>
              <w:t>Update of test case 6.1.2.24 for NR slice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692BC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81B74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1ECDC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884D8" w14:textId="77777777" w:rsidR="001305FF" w:rsidRDefault="001305FF">
            <w:r>
              <w:rPr>
                <w:sz w:val="16"/>
                <w:szCs w:val="16"/>
              </w:rPr>
              <w:t>R5-233421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D32E6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698FE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E81048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C562FC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272D5A2F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0FDFC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796C" w14:textId="77777777" w:rsidR="001305FF" w:rsidRDefault="001305FF">
            <w:r>
              <w:rPr>
                <w:sz w:val="16"/>
                <w:szCs w:val="16"/>
              </w:rPr>
              <w:t>3760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B0C03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89886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00074" w14:textId="77777777" w:rsidR="001305FF" w:rsidRDefault="001305FF">
            <w:r>
              <w:rPr>
                <w:sz w:val="16"/>
                <w:szCs w:val="16"/>
              </w:rPr>
              <w:t>Update of test case 6.4.2.3 for NR slice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E4FB0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DBD8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5BD31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7E4D5" w14:textId="77777777" w:rsidR="001305FF" w:rsidRDefault="001305FF">
            <w:r>
              <w:rPr>
                <w:sz w:val="16"/>
                <w:szCs w:val="16"/>
              </w:rPr>
              <w:t>R5-233422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285A9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E8CC6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8B3C60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834C5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B5F5A48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9724" w14:textId="77777777" w:rsidR="001305FF" w:rsidRDefault="001305F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8004B" w14:textId="77777777" w:rsidR="001305FF" w:rsidRDefault="001305FF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00A46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6EEC8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32FD9" w14:textId="77777777" w:rsidR="001305FF" w:rsidRDefault="001305FF">
            <w:r>
              <w:rPr>
                <w:sz w:val="16"/>
                <w:szCs w:val="16"/>
              </w:rPr>
              <w:t>Addition of applicability of test case 6.1.2.25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F4C5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12590" w14:textId="77777777" w:rsidR="001305FF" w:rsidRDefault="001305F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ACB5F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8CEFB" w14:textId="77777777" w:rsidR="001305FF" w:rsidRDefault="001305FF">
            <w:r>
              <w:rPr>
                <w:sz w:val="16"/>
                <w:szCs w:val="16"/>
              </w:rPr>
              <w:t>R5-233472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95A5C" w14:textId="77777777" w:rsidR="001305FF" w:rsidRDefault="001305F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59D5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4F1520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EA30CF" w14:textId="77777777" w:rsidR="001305FF" w:rsidRDefault="001305FF">
            <w:pPr>
              <w:rPr>
                <w:sz w:val="16"/>
                <w:szCs w:val="16"/>
              </w:rPr>
            </w:pPr>
          </w:p>
        </w:tc>
      </w:tr>
    </w:tbl>
    <w:p w14:paraId="641730E7" w14:textId="77777777" w:rsidR="001305FF" w:rsidRDefault="001305FF" w:rsidP="001305FF"/>
    <w:p w14:paraId="68BC0953" w14:textId="77777777" w:rsidR="001305FF" w:rsidRDefault="001305FF" w:rsidP="001305FF"/>
    <w:p w14:paraId="0EBCC188" w14:textId="77777777" w:rsidR="001305FF" w:rsidRDefault="001305FF" w:rsidP="001305F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RP-230945</w:t>
      </w:r>
      <w:r>
        <w:rPr>
          <w:b/>
          <w:i/>
          <w:noProof/>
          <w:sz w:val="28"/>
        </w:rPr>
        <w:fldChar w:fldCharType="end"/>
      </w:r>
    </w:p>
    <w:p w14:paraId="7A592FA2" w14:textId="77777777" w:rsidR="001305FF" w:rsidRDefault="001305FF" w:rsidP="001305F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A8540A7" w14:textId="77777777" w:rsidR="001305FF" w:rsidRDefault="001305FF" w:rsidP="001305FF">
      <w:pPr>
        <w:rPr>
          <w:rFonts w:ascii="Arial" w:hAnsi="Arial" w:cs="Arial"/>
          <w:b/>
          <w:bCs/>
          <w:lang w:val="en-US"/>
        </w:rPr>
      </w:pPr>
    </w:p>
    <w:p w14:paraId="750E2899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B385EEF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Network Slicing Phase 2 (eNS_Ph2-UEConTest)</w:t>
      </w:r>
      <w:r>
        <w:rPr>
          <w:rFonts w:ascii="Arial" w:hAnsi="Arial" w:cs="Arial"/>
          <w:b/>
          <w:bCs/>
        </w:rPr>
        <w:fldChar w:fldCharType="end"/>
      </w:r>
    </w:p>
    <w:p w14:paraId="7C9EB948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13.3.19</w:t>
      </w:r>
      <w:r>
        <w:rPr>
          <w:rFonts w:ascii="Arial" w:hAnsi="Arial" w:cs="Arial"/>
          <w:b/>
          <w:bCs/>
        </w:rPr>
        <w:fldChar w:fldCharType="end"/>
      </w:r>
    </w:p>
    <w:p w14:paraId="703703C7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998D69E" w14:textId="77777777" w:rsidR="001305FF" w:rsidRDefault="001305FF" w:rsidP="001305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76E1F79" w14:textId="77777777" w:rsidR="001305FF" w:rsidRDefault="001305FF" w:rsidP="00130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305FF" w14:paraId="36FA0D7B" w14:textId="77777777" w:rsidTr="001305F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BA4803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6979E1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755799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AE5E86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6D21A1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B00D5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FD3D3D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233D8E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FD4CBF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76254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80481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98E04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AA0121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305FF" w14:paraId="28E49213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3EDE5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A253D" w14:textId="77777777" w:rsidR="001305FF" w:rsidRDefault="001305FF">
            <w:r>
              <w:rPr>
                <w:sz w:val="16"/>
                <w:szCs w:val="16"/>
              </w:rPr>
              <w:t>3690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34DBB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9DE18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A0C6B" w14:textId="77777777" w:rsidR="001305FF" w:rsidRDefault="001305FF">
            <w:r>
              <w:rPr>
                <w:sz w:val="16"/>
                <w:szCs w:val="16"/>
              </w:rPr>
              <w:t>Update  eNS test case 9.1.13.2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B4C92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565DD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1AD9F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E7A8B" w14:textId="77777777" w:rsidR="001305FF" w:rsidRDefault="001305FF">
            <w:r>
              <w:rPr>
                <w:sz w:val="16"/>
                <w:szCs w:val="16"/>
              </w:rPr>
              <w:t>R5-233400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FC871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95564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DD2F7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32E51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12B020AE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4A2AA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143B4" w14:textId="77777777" w:rsidR="001305FF" w:rsidRDefault="001305FF">
            <w:r>
              <w:rPr>
                <w:sz w:val="16"/>
                <w:szCs w:val="16"/>
              </w:rPr>
              <w:t>3691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F121B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54BF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E1367" w14:textId="77777777" w:rsidR="001305FF" w:rsidRDefault="001305FF">
            <w:r>
              <w:rPr>
                <w:sz w:val="16"/>
                <w:szCs w:val="16"/>
              </w:rPr>
              <w:t>Update  eNS test case 9.3.1.4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B4589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780F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C8383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E205E" w14:textId="77777777" w:rsidR="001305FF" w:rsidRDefault="001305FF">
            <w:r>
              <w:rPr>
                <w:sz w:val="16"/>
                <w:szCs w:val="16"/>
              </w:rPr>
              <w:t>R5-233468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C7FA6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A0AC6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CC375B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4676A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10EC8551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27E84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C567C" w14:textId="77777777" w:rsidR="001305FF" w:rsidRDefault="001305FF">
            <w:r>
              <w:rPr>
                <w:sz w:val="16"/>
                <w:szCs w:val="16"/>
              </w:rPr>
              <w:t>3692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EA64B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E5D84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67BBA" w14:textId="77777777" w:rsidR="001305FF" w:rsidRDefault="001305FF">
            <w:r>
              <w:rPr>
                <w:sz w:val="16"/>
                <w:szCs w:val="16"/>
              </w:rPr>
              <w:t>Update  eNS test case 10.1.8.4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56231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4C08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B764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74CD2" w14:textId="77777777" w:rsidR="001305FF" w:rsidRDefault="001305FF">
            <w:r>
              <w:rPr>
                <w:sz w:val="16"/>
                <w:szCs w:val="16"/>
              </w:rPr>
              <w:t>R5-233401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AF7CC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108FA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023DAD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051467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03A59C4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33C5B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5749" w14:textId="77777777" w:rsidR="001305FF" w:rsidRDefault="001305FF">
            <w:r>
              <w:rPr>
                <w:sz w:val="16"/>
                <w:szCs w:val="16"/>
              </w:rPr>
              <w:t>3693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45866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00277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B7F07" w14:textId="77777777" w:rsidR="001305FF" w:rsidRDefault="001305FF">
            <w:r>
              <w:rPr>
                <w:sz w:val="16"/>
                <w:szCs w:val="16"/>
              </w:rPr>
              <w:t>Update eNS test case10.1.8.5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4E352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187F8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A245D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1D382" w14:textId="77777777" w:rsidR="001305FF" w:rsidRDefault="001305FF">
            <w:r>
              <w:rPr>
                <w:sz w:val="16"/>
                <w:szCs w:val="16"/>
              </w:rPr>
              <w:t>R5-233402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C0642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8D842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0D445B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40B82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0CA426D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26F05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A0335" w14:textId="77777777" w:rsidR="001305FF" w:rsidRDefault="001305FF">
            <w:r>
              <w:rPr>
                <w:sz w:val="16"/>
                <w:szCs w:val="16"/>
              </w:rPr>
              <w:t>3753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022A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1CD0A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3D2ED" w14:textId="77777777" w:rsidR="001305FF" w:rsidRDefault="001305FF">
            <w:r>
              <w:rPr>
                <w:sz w:val="16"/>
                <w:szCs w:val="16"/>
              </w:rPr>
              <w:t>Update of TC 10.1.8.3- NSAC / PDU session establishment reject / Maximum number of PDU sessions reached / Back-off timer is zero or not included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F7CD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59E38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3C12F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6DEDA" w14:textId="77777777" w:rsidR="001305FF" w:rsidRDefault="001305FF">
            <w:r>
              <w:rPr>
                <w:sz w:val="16"/>
                <w:szCs w:val="16"/>
              </w:rPr>
              <w:t>R5-233403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FC34" w14:textId="77777777" w:rsidR="001305FF" w:rsidRDefault="001305F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B3AC6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1A7647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384C0B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11194F3E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30FF5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82B54" w14:textId="77777777" w:rsidR="001305FF" w:rsidRDefault="001305FF">
            <w:r>
              <w:rPr>
                <w:sz w:val="16"/>
                <w:szCs w:val="16"/>
              </w:rPr>
              <w:t>3756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32E73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9D235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32B0" w14:textId="77777777" w:rsidR="001305FF" w:rsidRDefault="001305FF">
            <w:r>
              <w:rPr>
                <w:sz w:val="16"/>
                <w:szCs w:val="16"/>
              </w:rPr>
              <w:t>Update to eNS_Ph2 test case 9.1.12.1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F784E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73787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A2529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07E1F" w14:textId="77777777" w:rsidR="001305FF" w:rsidRDefault="001305FF">
            <w:r>
              <w:rPr>
                <w:sz w:val="16"/>
                <w:szCs w:val="16"/>
              </w:rPr>
              <w:t>R5-233378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33836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05E5C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90DB3F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37C1F9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46F78116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1B293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7BF5" w14:textId="77777777" w:rsidR="001305FF" w:rsidRDefault="001305FF">
            <w:r>
              <w:rPr>
                <w:sz w:val="16"/>
                <w:szCs w:val="16"/>
              </w:rPr>
              <w:t>3757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C3595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044DC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E7A71" w14:textId="77777777" w:rsidR="001305FF" w:rsidRDefault="001305FF">
            <w:r>
              <w:rPr>
                <w:sz w:val="16"/>
                <w:szCs w:val="16"/>
              </w:rPr>
              <w:t>Update to eNS_Ph2 test case 9.1.12.2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C4F0A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11490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EC1BD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B3904" w14:textId="77777777" w:rsidR="001305FF" w:rsidRDefault="001305FF">
            <w:r>
              <w:rPr>
                <w:sz w:val="16"/>
                <w:szCs w:val="16"/>
              </w:rPr>
              <w:t>R5-232778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721A0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1C26E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CBE7E" w14:textId="77777777" w:rsidR="001305FF" w:rsidRDefault="001305FF">
            <w:r>
              <w:rPr>
                <w:sz w:val="16"/>
                <w:szCs w:val="16"/>
              </w:rPr>
              <w:t>9.1.12.2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34BB06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06AB7D5A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013C4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319D4" w14:textId="77777777" w:rsidR="001305FF" w:rsidRDefault="001305FF">
            <w:r>
              <w:rPr>
                <w:sz w:val="16"/>
                <w:szCs w:val="16"/>
              </w:rPr>
              <w:t>3790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28267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17F96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872FC" w14:textId="77777777" w:rsidR="001305FF" w:rsidRDefault="001305FF">
            <w:r>
              <w:rPr>
                <w:sz w:val="16"/>
                <w:szCs w:val="16"/>
              </w:rPr>
              <w:t>Correction of NR TC 10.1.8.1-NSAC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0110E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B01F4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6CC80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022B0" w14:textId="77777777" w:rsidR="001305FF" w:rsidRDefault="001305FF">
            <w:r>
              <w:rPr>
                <w:sz w:val="16"/>
                <w:szCs w:val="16"/>
              </w:rPr>
              <w:t>R5-233404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FB220" w14:textId="77777777" w:rsidR="001305FF" w:rsidRDefault="001305FF">
            <w:r>
              <w:rPr>
                <w:sz w:val="16"/>
                <w:szCs w:val="16"/>
              </w:rPr>
              <w:t>Huawei, Hisilicon, Datang LinkTester,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13696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D804D6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3E78C1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7AFFB026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F4951F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9C5A3" w14:textId="77777777" w:rsidR="001305FF" w:rsidRDefault="001305FF">
            <w:r>
              <w:rPr>
                <w:sz w:val="16"/>
                <w:szCs w:val="16"/>
              </w:rPr>
              <w:t>3791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FF654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9AE95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B8191" w14:textId="77777777" w:rsidR="001305FF" w:rsidRDefault="001305FF">
            <w:r>
              <w:rPr>
                <w:sz w:val="16"/>
                <w:szCs w:val="16"/>
              </w:rPr>
              <w:t>Correction of NR TC 10.1.8.2-NSAC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65FD5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74526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48352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EA354" w14:textId="77777777" w:rsidR="001305FF" w:rsidRDefault="001305FF">
            <w:r>
              <w:rPr>
                <w:sz w:val="16"/>
                <w:szCs w:val="16"/>
              </w:rPr>
              <w:t>R5-233405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C8C62" w14:textId="77777777" w:rsidR="001305FF" w:rsidRDefault="001305FF">
            <w:r>
              <w:rPr>
                <w:sz w:val="16"/>
                <w:szCs w:val="16"/>
              </w:rPr>
              <w:t>Huawei, Hisilicon, Datang LinkTester,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24E49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0239AF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6BCF62" w14:textId="77777777" w:rsidR="001305FF" w:rsidRDefault="001305FF">
            <w:pPr>
              <w:rPr>
                <w:sz w:val="16"/>
                <w:szCs w:val="16"/>
              </w:rPr>
            </w:pPr>
          </w:p>
        </w:tc>
      </w:tr>
    </w:tbl>
    <w:p w14:paraId="3E15A1EF" w14:textId="77777777" w:rsidR="001305FF" w:rsidRDefault="001305FF" w:rsidP="001305FF"/>
    <w:p w14:paraId="5EF218AD" w14:textId="77777777" w:rsidR="001305FF" w:rsidRDefault="001305FF" w:rsidP="001305FF"/>
    <w:p w14:paraId="7D8FABE9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RP-230946</w:t>
      </w:r>
      <w:r>
        <w:rPr>
          <w:b/>
          <w:i/>
          <w:noProof/>
          <w:sz w:val="28"/>
        </w:rPr>
        <w:fldChar w:fldCharType="end"/>
      </w:r>
    </w:p>
    <w:p w14:paraId="0BC30D72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54E7955F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535A37E0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71E6876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1)</w:t>
      </w:r>
      <w:r>
        <w:rPr>
          <w:rFonts w:ascii="Arial" w:hAnsi="Arial" w:cs="Arial"/>
          <w:b/>
          <w:bCs/>
        </w:rPr>
        <w:fldChar w:fldCharType="end"/>
      </w:r>
    </w:p>
    <w:p w14:paraId="749A59C5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6072D1C7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E698D5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81FF8B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60C64B81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353B0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25887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F0A3F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FA5D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1A9BF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DD878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A42B9E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2A1860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F5FBC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C8161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038D2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4AEF20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C4964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28E80DF5" w14:textId="77777777" w:rsidTr="00C900A0">
        <w:tc>
          <w:tcPr>
            <w:tcW w:w="879" w:type="dxa"/>
          </w:tcPr>
          <w:p w14:paraId="324B7DAA" w14:textId="77777777" w:rsidR="00CB28BC" w:rsidRDefault="00CB28BC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520A885" w14:textId="77777777" w:rsidR="00CB28BC" w:rsidRDefault="00CB28BC" w:rsidP="00C900A0">
            <w:r>
              <w:rPr>
                <w:sz w:val="16"/>
                <w:szCs w:val="16"/>
              </w:rPr>
              <w:t>2790</w:t>
            </w:r>
          </w:p>
        </w:tc>
        <w:tc>
          <w:tcPr>
            <w:tcW w:w="517" w:type="dxa"/>
          </w:tcPr>
          <w:p w14:paraId="20EDADEA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35BB4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F7C3E" w14:textId="77777777" w:rsidR="00CB28BC" w:rsidRDefault="00CB28BC" w:rsidP="00C900A0">
            <w:r>
              <w:rPr>
                <w:sz w:val="16"/>
                <w:szCs w:val="16"/>
              </w:rPr>
              <w:t>Update general configuration parameter for HD-FDD UE</w:t>
            </w:r>
          </w:p>
        </w:tc>
        <w:tc>
          <w:tcPr>
            <w:tcW w:w="517" w:type="dxa"/>
          </w:tcPr>
          <w:p w14:paraId="532E5FB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1ADFCD" w14:textId="77777777" w:rsidR="00CB28BC" w:rsidRDefault="00CB28B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30879A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7303F74" w14:textId="77777777" w:rsidR="00CB28BC" w:rsidRDefault="00CB28BC" w:rsidP="00C900A0">
            <w:r>
              <w:rPr>
                <w:sz w:val="16"/>
                <w:szCs w:val="16"/>
              </w:rPr>
              <w:t>R5-233406</w:t>
            </w:r>
          </w:p>
        </w:tc>
        <w:tc>
          <w:tcPr>
            <w:tcW w:w="1597" w:type="dxa"/>
          </w:tcPr>
          <w:p w14:paraId="70FF3707" w14:textId="77777777" w:rsidR="00CB28BC" w:rsidRDefault="00CB28B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09EF0B5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92F5E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15F7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1951305" w14:textId="77777777" w:rsidTr="00C900A0">
        <w:tc>
          <w:tcPr>
            <w:tcW w:w="879" w:type="dxa"/>
          </w:tcPr>
          <w:p w14:paraId="696C2C8B" w14:textId="77777777" w:rsidR="00CB28BC" w:rsidRDefault="00CB28BC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5F5C7B4" w14:textId="77777777" w:rsidR="00CB28BC" w:rsidRDefault="00CB28BC" w:rsidP="00C900A0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70FB443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74EDA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CF4E96" w14:textId="77777777" w:rsidR="00CB28BC" w:rsidRDefault="00CB28BC" w:rsidP="00C900A0">
            <w:r>
              <w:rPr>
                <w:sz w:val="16"/>
                <w:szCs w:val="16"/>
              </w:rPr>
              <w:t>Capability of REL17 Relaxed measurements in IDLE for RedCap</w:t>
            </w:r>
          </w:p>
        </w:tc>
        <w:tc>
          <w:tcPr>
            <w:tcW w:w="517" w:type="dxa"/>
          </w:tcPr>
          <w:p w14:paraId="4E06754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E2C1C" w14:textId="77777777" w:rsidR="00CB28BC" w:rsidRDefault="00CB28BC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487F300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6227B3" w14:textId="77777777" w:rsidR="00CB28BC" w:rsidRDefault="00CB28BC" w:rsidP="00C900A0">
            <w:r>
              <w:rPr>
                <w:sz w:val="16"/>
                <w:szCs w:val="16"/>
              </w:rPr>
              <w:t>R5-232929</w:t>
            </w:r>
          </w:p>
        </w:tc>
        <w:tc>
          <w:tcPr>
            <w:tcW w:w="1597" w:type="dxa"/>
          </w:tcPr>
          <w:p w14:paraId="1A99EFD9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9307F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A44D32" w14:textId="77777777" w:rsidR="00CB28BC" w:rsidRDefault="00CB28BC" w:rsidP="00C900A0">
            <w:r>
              <w:rPr>
                <w:sz w:val="16"/>
                <w:szCs w:val="16"/>
              </w:rPr>
              <w:t>A.4.3.12</w:t>
            </w:r>
          </w:p>
        </w:tc>
        <w:tc>
          <w:tcPr>
            <w:tcW w:w="998" w:type="dxa"/>
          </w:tcPr>
          <w:p w14:paraId="7F3223D1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252544A8" w14:textId="77777777" w:rsidTr="00C900A0">
        <w:tc>
          <w:tcPr>
            <w:tcW w:w="879" w:type="dxa"/>
          </w:tcPr>
          <w:p w14:paraId="0F0777AB" w14:textId="77777777" w:rsidR="00CB28BC" w:rsidRDefault="00CB28BC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C868E39" w14:textId="77777777" w:rsidR="00CB28BC" w:rsidRDefault="00CB28BC" w:rsidP="00C900A0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410AF5E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88668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D2FB92" w14:textId="77777777" w:rsidR="00CB28BC" w:rsidRDefault="00CB28BC" w:rsidP="00C900A0">
            <w:r>
              <w:rPr>
                <w:sz w:val="16"/>
                <w:szCs w:val="16"/>
              </w:rPr>
              <w:t>Adding PICS of PC7</w:t>
            </w:r>
          </w:p>
        </w:tc>
        <w:tc>
          <w:tcPr>
            <w:tcW w:w="517" w:type="dxa"/>
          </w:tcPr>
          <w:p w14:paraId="740A13C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A50644" w14:textId="77777777" w:rsidR="00CB28BC" w:rsidRDefault="00CB28BC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72EE443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9BC69FE" w14:textId="77777777" w:rsidR="00CB28BC" w:rsidRDefault="00CB28BC" w:rsidP="00C900A0">
            <w:r>
              <w:rPr>
                <w:sz w:val="16"/>
                <w:szCs w:val="16"/>
              </w:rPr>
              <w:t>R5-233034</w:t>
            </w:r>
          </w:p>
        </w:tc>
        <w:tc>
          <w:tcPr>
            <w:tcW w:w="1597" w:type="dxa"/>
          </w:tcPr>
          <w:p w14:paraId="0C3B181B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188DB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3007687" w14:textId="77777777" w:rsidR="00CB28BC" w:rsidRDefault="00CB28BC" w:rsidP="00C900A0"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 w14:paraId="13CFC780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15842333" w14:textId="77777777" w:rsidTr="00C900A0">
        <w:tc>
          <w:tcPr>
            <w:tcW w:w="879" w:type="dxa"/>
          </w:tcPr>
          <w:p w14:paraId="21C79BA1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1AA249E" w14:textId="77777777" w:rsidR="00CB28BC" w:rsidRDefault="00CB28BC" w:rsidP="00C900A0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14:paraId="774B6C8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90756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F4D27F" w14:textId="77777777" w:rsidR="00CB28BC" w:rsidRDefault="00CB28BC" w:rsidP="00C900A0">
            <w:r>
              <w:rPr>
                <w:sz w:val="16"/>
                <w:szCs w:val="16"/>
              </w:rPr>
              <w:t>Adding RedCap UE FR2 PC7 Carrier leakage requirement</w:t>
            </w:r>
          </w:p>
        </w:tc>
        <w:tc>
          <w:tcPr>
            <w:tcW w:w="517" w:type="dxa"/>
          </w:tcPr>
          <w:p w14:paraId="063C496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994AB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29353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EA872B" w14:textId="77777777" w:rsidR="00CB28BC" w:rsidRDefault="00CB28BC" w:rsidP="00C900A0">
            <w:r>
              <w:rPr>
                <w:sz w:val="16"/>
                <w:szCs w:val="16"/>
              </w:rPr>
              <w:t>R5-233552</w:t>
            </w:r>
          </w:p>
        </w:tc>
        <w:tc>
          <w:tcPr>
            <w:tcW w:w="1597" w:type="dxa"/>
          </w:tcPr>
          <w:p w14:paraId="06506BD2" w14:textId="77777777" w:rsidR="00CB28BC" w:rsidRDefault="00CB28BC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44F9AE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2B705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265B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83AD951" w14:textId="77777777" w:rsidTr="00C900A0">
        <w:tc>
          <w:tcPr>
            <w:tcW w:w="879" w:type="dxa"/>
          </w:tcPr>
          <w:p w14:paraId="09472496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95345CB" w14:textId="77777777" w:rsidR="00CB28BC" w:rsidRDefault="00CB28BC" w:rsidP="00C900A0"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 w14:paraId="5AA9322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F68905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33FC9" w14:textId="77777777" w:rsidR="00CB28BC" w:rsidRDefault="00CB28BC" w:rsidP="00C900A0">
            <w:r>
              <w:rPr>
                <w:sz w:val="16"/>
                <w:szCs w:val="16"/>
              </w:rPr>
              <w:t>Adding RedCap UE FR2 PC7 In-band emissions requirement</w:t>
            </w:r>
          </w:p>
        </w:tc>
        <w:tc>
          <w:tcPr>
            <w:tcW w:w="517" w:type="dxa"/>
          </w:tcPr>
          <w:p w14:paraId="09E2D9F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D17BD3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588415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73F91D3" w14:textId="77777777" w:rsidR="00CB28BC" w:rsidRDefault="00CB28BC" w:rsidP="00C900A0">
            <w:r>
              <w:rPr>
                <w:sz w:val="16"/>
                <w:szCs w:val="16"/>
              </w:rPr>
              <w:t>R5-233553</w:t>
            </w:r>
          </w:p>
        </w:tc>
        <w:tc>
          <w:tcPr>
            <w:tcW w:w="1597" w:type="dxa"/>
          </w:tcPr>
          <w:p w14:paraId="5CCA4915" w14:textId="77777777" w:rsidR="00CB28BC" w:rsidRDefault="00CB28BC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62872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E83C9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A0B2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F48B494" w14:textId="77777777" w:rsidTr="00C900A0">
        <w:tc>
          <w:tcPr>
            <w:tcW w:w="879" w:type="dxa"/>
          </w:tcPr>
          <w:p w14:paraId="14AFE5D3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B108A9F" w14:textId="77777777" w:rsidR="00CB28BC" w:rsidRDefault="00CB28BC" w:rsidP="00C900A0">
            <w:r>
              <w:rPr>
                <w:sz w:val="16"/>
                <w:szCs w:val="16"/>
              </w:rPr>
              <w:t>0923</w:t>
            </w:r>
          </w:p>
        </w:tc>
        <w:tc>
          <w:tcPr>
            <w:tcW w:w="517" w:type="dxa"/>
          </w:tcPr>
          <w:p w14:paraId="04A2CDBB" w14:textId="77777777" w:rsidR="00CB28BC" w:rsidRDefault="00CB28BC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4BB3BD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F3E785" w14:textId="77777777" w:rsidR="00CB28BC" w:rsidRDefault="00CB28BC" w:rsidP="00C900A0">
            <w:r>
              <w:rPr>
                <w:sz w:val="16"/>
                <w:szCs w:val="16"/>
              </w:rPr>
              <w:t>Adding FR2 Redcap Rx EIS test case</w:t>
            </w:r>
          </w:p>
        </w:tc>
        <w:tc>
          <w:tcPr>
            <w:tcW w:w="517" w:type="dxa"/>
          </w:tcPr>
          <w:p w14:paraId="2105C48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51B932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B3AB5E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61AA7F" w14:textId="77777777" w:rsidR="00CB28BC" w:rsidRDefault="00CB28BC" w:rsidP="00C900A0">
            <w:r>
              <w:rPr>
                <w:sz w:val="16"/>
                <w:szCs w:val="16"/>
              </w:rPr>
              <w:t>R5-233719</w:t>
            </w:r>
          </w:p>
        </w:tc>
        <w:tc>
          <w:tcPr>
            <w:tcW w:w="1597" w:type="dxa"/>
          </w:tcPr>
          <w:p w14:paraId="1BD6B7D6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17573D39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8D47B3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86C53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3B824D68" w14:textId="77777777" w:rsidTr="00C900A0">
        <w:tc>
          <w:tcPr>
            <w:tcW w:w="879" w:type="dxa"/>
          </w:tcPr>
          <w:p w14:paraId="23449DA9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A6114AB" w14:textId="77777777" w:rsidR="00CB28BC" w:rsidRDefault="00CB28BC" w:rsidP="00C900A0">
            <w:r>
              <w:rPr>
                <w:sz w:val="16"/>
                <w:szCs w:val="16"/>
              </w:rPr>
              <w:t>0924</w:t>
            </w:r>
          </w:p>
        </w:tc>
        <w:tc>
          <w:tcPr>
            <w:tcW w:w="517" w:type="dxa"/>
          </w:tcPr>
          <w:p w14:paraId="1962A76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BD1EF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9CFF0" w14:textId="77777777" w:rsidR="00CB28BC" w:rsidRDefault="00CB28BC" w:rsidP="00C900A0">
            <w:r>
              <w:rPr>
                <w:sz w:val="16"/>
                <w:szCs w:val="16"/>
              </w:rPr>
              <w:t>Adding FR2 Redcap Rx RefSens test case</w:t>
            </w:r>
          </w:p>
        </w:tc>
        <w:tc>
          <w:tcPr>
            <w:tcW w:w="517" w:type="dxa"/>
          </w:tcPr>
          <w:p w14:paraId="328AD46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22478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43DCEE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3786C7" w14:textId="77777777" w:rsidR="00CB28BC" w:rsidRDefault="00CB28BC" w:rsidP="00C900A0">
            <w:r>
              <w:rPr>
                <w:sz w:val="16"/>
                <w:szCs w:val="16"/>
              </w:rPr>
              <w:t>R5-232617</w:t>
            </w:r>
          </w:p>
        </w:tc>
        <w:tc>
          <w:tcPr>
            <w:tcW w:w="1597" w:type="dxa"/>
          </w:tcPr>
          <w:p w14:paraId="073A5ABC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64B79AF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2C1BAB1" w14:textId="77777777" w:rsidR="00CB28BC" w:rsidRDefault="00CB28BC" w:rsidP="00C900A0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0D240FE4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5A2FBA27" w14:textId="77777777" w:rsidTr="00C900A0">
        <w:tc>
          <w:tcPr>
            <w:tcW w:w="879" w:type="dxa"/>
          </w:tcPr>
          <w:p w14:paraId="10E075BC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E1176CE" w14:textId="77777777" w:rsidR="00CB28BC" w:rsidRDefault="00CB28BC" w:rsidP="00C900A0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 w14:paraId="4F07779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3523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F4EB16" w14:textId="77777777" w:rsidR="00CB28BC" w:rsidRDefault="00CB28BC" w:rsidP="00C900A0">
            <w:r>
              <w:rPr>
                <w:sz w:val="16"/>
                <w:szCs w:val="16"/>
              </w:rPr>
              <w:t>Adding FR2 Redcap PC7 to Rx Test Config Tables</w:t>
            </w:r>
          </w:p>
        </w:tc>
        <w:tc>
          <w:tcPr>
            <w:tcW w:w="517" w:type="dxa"/>
          </w:tcPr>
          <w:p w14:paraId="42EB50F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E8A8B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F65DCC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D36F72" w14:textId="77777777" w:rsidR="00CB28BC" w:rsidRDefault="00CB28BC" w:rsidP="00C900A0">
            <w:r>
              <w:rPr>
                <w:sz w:val="16"/>
                <w:szCs w:val="16"/>
              </w:rPr>
              <w:t>R5-232618</w:t>
            </w:r>
          </w:p>
        </w:tc>
        <w:tc>
          <w:tcPr>
            <w:tcW w:w="1597" w:type="dxa"/>
          </w:tcPr>
          <w:p w14:paraId="17674840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704B7EF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51A62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605F2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0354D587" w14:textId="77777777" w:rsidTr="00C900A0">
        <w:tc>
          <w:tcPr>
            <w:tcW w:w="879" w:type="dxa"/>
          </w:tcPr>
          <w:p w14:paraId="74055995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C4AAD28" w14:textId="77777777" w:rsidR="00CB28BC" w:rsidRDefault="00CB28BC" w:rsidP="00C900A0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</w:tcPr>
          <w:p w14:paraId="27E18D1B" w14:textId="77777777" w:rsidR="00CB28BC" w:rsidRDefault="00CB28BC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2EF19C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BCC061" w14:textId="77777777" w:rsidR="00CB28BC" w:rsidRDefault="00CB28BC" w:rsidP="00C900A0">
            <w:r>
              <w:rPr>
                <w:sz w:val="16"/>
                <w:szCs w:val="16"/>
              </w:rPr>
              <w:t>Adding FR2 Redcap PC7 to Tx Test Config Tables</w:t>
            </w:r>
          </w:p>
        </w:tc>
        <w:tc>
          <w:tcPr>
            <w:tcW w:w="517" w:type="dxa"/>
          </w:tcPr>
          <w:p w14:paraId="592D485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C27AA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3CA6F3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1A3FC5" w14:textId="77777777" w:rsidR="00CB28BC" w:rsidRDefault="00CB28BC" w:rsidP="00C900A0">
            <w:r>
              <w:rPr>
                <w:sz w:val="16"/>
                <w:szCs w:val="16"/>
              </w:rPr>
              <w:t>R5-233718</w:t>
            </w:r>
          </w:p>
        </w:tc>
        <w:tc>
          <w:tcPr>
            <w:tcW w:w="1597" w:type="dxa"/>
          </w:tcPr>
          <w:p w14:paraId="420D1C6B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0C08030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68C1F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5F0D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08A9AF1" w14:textId="77777777" w:rsidTr="00C900A0">
        <w:tc>
          <w:tcPr>
            <w:tcW w:w="879" w:type="dxa"/>
          </w:tcPr>
          <w:p w14:paraId="68904DB8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027619" w14:textId="77777777" w:rsidR="00CB28BC" w:rsidRDefault="00CB28BC" w:rsidP="00C900A0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 w14:paraId="107956E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08A4A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A09FDC" w14:textId="77777777" w:rsidR="00CB28BC" w:rsidRDefault="00CB28BC" w:rsidP="00C900A0">
            <w:r>
              <w:rPr>
                <w:sz w:val="16"/>
                <w:szCs w:val="16"/>
              </w:rPr>
              <w:t>Adding side condition of beam correspondence for PC7</w:t>
            </w:r>
          </w:p>
        </w:tc>
        <w:tc>
          <w:tcPr>
            <w:tcW w:w="517" w:type="dxa"/>
          </w:tcPr>
          <w:p w14:paraId="25219FE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011B3F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37EF2B0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31299E" w14:textId="77777777" w:rsidR="00CB28BC" w:rsidRDefault="00CB28BC" w:rsidP="00C900A0">
            <w:r>
              <w:rPr>
                <w:sz w:val="16"/>
                <w:szCs w:val="16"/>
              </w:rPr>
              <w:t>R5-233554</w:t>
            </w:r>
          </w:p>
        </w:tc>
        <w:tc>
          <w:tcPr>
            <w:tcW w:w="1597" w:type="dxa"/>
          </w:tcPr>
          <w:p w14:paraId="111690E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C0D29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55BD64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3933F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FB4333E" w14:textId="77777777" w:rsidTr="00C900A0">
        <w:tc>
          <w:tcPr>
            <w:tcW w:w="879" w:type="dxa"/>
          </w:tcPr>
          <w:p w14:paraId="0066C2BB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14935BC" w14:textId="77777777" w:rsidR="00CB28BC" w:rsidRDefault="00CB28BC" w:rsidP="00C900A0">
            <w:r>
              <w:rPr>
                <w:sz w:val="16"/>
                <w:szCs w:val="16"/>
              </w:rPr>
              <w:t>0944</w:t>
            </w:r>
          </w:p>
        </w:tc>
        <w:tc>
          <w:tcPr>
            <w:tcW w:w="517" w:type="dxa"/>
          </w:tcPr>
          <w:p w14:paraId="709F30C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0504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B563C7" w14:textId="77777777" w:rsidR="00CB28BC" w:rsidRDefault="00CB28BC" w:rsidP="00C900A0">
            <w:r>
              <w:rPr>
                <w:sz w:val="16"/>
                <w:szCs w:val="16"/>
              </w:rPr>
              <w:t>Addition to the abbreviations on RedCap for FR2 UE</w:t>
            </w:r>
          </w:p>
        </w:tc>
        <w:tc>
          <w:tcPr>
            <w:tcW w:w="517" w:type="dxa"/>
          </w:tcPr>
          <w:p w14:paraId="09C19FE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08695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ED7F34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D9C828B" w14:textId="77777777" w:rsidR="00CB28BC" w:rsidRDefault="00CB28BC" w:rsidP="00C900A0">
            <w:r>
              <w:rPr>
                <w:sz w:val="16"/>
                <w:szCs w:val="16"/>
              </w:rPr>
              <w:t>R5-233206</w:t>
            </w:r>
          </w:p>
        </w:tc>
        <w:tc>
          <w:tcPr>
            <w:tcW w:w="1597" w:type="dxa"/>
          </w:tcPr>
          <w:p w14:paraId="0848FE98" w14:textId="77777777" w:rsidR="00CB28BC" w:rsidRDefault="00CB28BC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35BB68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754FED" w14:textId="77777777" w:rsidR="00CB28BC" w:rsidRDefault="00CB28BC" w:rsidP="00C900A0">
            <w:r>
              <w:rPr>
                <w:sz w:val="16"/>
                <w:szCs w:val="16"/>
              </w:rPr>
              <w:t>3.1, 3.2, 3.3</w:t>
            </w:r>
          </w:p>
        </w:tc>
        <w:tc>
          <w:tcPr>
            <w:tcW w:w="998" w:type="dxa"/>
          </w:tcPr>
          <w:p w14:paraId="4F8801A7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42428D21" w14:textId="77777777" w:rsidTr="00C900A0">
        <w:tc>
          <w:tcPr>
            <w:tcW w:w="879" w:type="dxa"/>
          </w:tcPr>
          <w:p w14:paraId="2F1EA79E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61126EC" w14:textId="77777777" w:rsidR="00CB28BC" w:rsidRDefault="00CB28BC" w:rsidP="00C900A0">
            <w:r>
              <w:rPr>
                <w:sz w:val="16"/>
                <w:szCs w:val="16"/>
              </w:rPr>
              <w:t>0656</w:t>
            </w:r>
          </w:p>
        </w:tc>
        <w:tc>
          <w:tcPr>
            <w:tcW w:w="517" w:type="dxa"/>
          </w:tcPr>
          <w:p w14:paraId="1B0F135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66924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6902C" w14:textId="77777777" w:rsidR="00CB28BC" w:rsidRDefault="00CB28BC" w:rsidP="00C900A0">
            <w:r>
              <w:rPr>
                <w:sz w:val="16"/>
                <w:szCs w:val="16"/>
              </w:rPr>
              <w:t>Addition of test case 5.3.2.1.4, 2Rx FDD FR1 PDCCH performance for RedCap</w:t>
            </w:r>
          </w:p>
        </w:tc>
        <w:tc>
          <w:tcPr>
            <w:tcW w:w="517" w:type="dxa"/>
          </w:tcPr>
          <w:p w14:paraId="74D5D4C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0CC9B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8C628F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1DFFE5" w14:textId="77777777" w:rsidR="00CB28BC" w:rsidRDefault="00CB28BC" w:rsidP="00C900A0">
            <w:r>
              <w:rPr>
                <w:sz w:val="16"/>
                <w:szCs w:val="16"/>
              </w:rPr>
              <w:t>R5-233598</w:t>
            </w:r>
          </w:p>
        </w:tc>
        <w:tc>
          <w:tcPr>
            <w:tcW w:w="1597" w:type="dxa"/>
          </w:tcPr>
          <w:p w14:paraId="6AEEB334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5DC8E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2F0244C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AD592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15035CB" w14:textId="77777777" w:rsidTr="00C900A0">
        <w:tc>
          <w:tcPr>
            <w:tcW w:w="879" w:type="dxa"/>
          </w:tcPr>
          <w:p w14:paraId="0E2D01E9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FAEEFBB" w14:textId="77777777" w:rsidR="00CB28BC" w:rsidRDefault="00CB28BC" w:rsidP="00C900A0"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 w14:paraId="252FB998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FBBF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B7C21" w14:textId="77777777" w:rsidR="00CB28BC" w:rsidRDefault="00CB28BC" w:rsidP="00C900A0">
            <w:r>
              <w:rPr>
                <w:sz w:val="16"/>
                <w:szCs w:val="16"/>
              </w:rPr>
              <w:t>Addition of test case 5.3.2.2.4, 2Rx TDD FR1 PDCCH performance for RedCap</w:t>
            </w:r>
          </w:p>
        </w:tc>
        <w:tc>
          <w:tcPr>
            <w:tcW w:w="517" w:type="dxa"/>
          </w:tcPr>
          <w:p w14:paraId="7DA5BFB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81B54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3FD558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C73174" w14:textId="77777777" w:rsidR="00CB28BC" w:rsidRDefault="00CB28BC" w:rsidP="00C900A0">
            <w:r>
              <w:rPr>
                <w:sz w:val="16"/>
                <w:szCs w:val="16"/>
              </w:rPr>
              <w:t>R5-233745</w:t>
            </w:r>
          </w:p>
        </w:tc>
        <w:tc>
          <w:tcPr>
            <w:tcW w:w="1597" w:type="dxa"/>
          </w:tcPr>
          <w:p w14:paraId="5CC0E9F5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FDC4C65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6BAA3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DCCA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BB5D6CF" w14:textId="77777777" w:rsidTr="00C900A0">
        <w:tc>
          <w:tcPr>
            <w:tcW w:w="879" w:type="dxa"/>
          </w:tcPr>
          <w:p w14:paraId="2D2CAFDF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663D30F" w14:textId="77777777" w:rsidR="00CB28BC" w:rsidRDefault="00CB28BC" w:rsidP="00C900A0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 w14:paraId="5EA4A024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0800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5CB5E1" w14:textId="77777777" w:rsidR="00CB28BC" w:rsidRDefault="00CB28BC" w:rsidP="00C900A0">
            <w:r>
              <w:rPr>
                <w:sz w:val="16"/>
                <w:szCs w:val="16"/>
              </w:rPr>
              <w:t>Adding SNR value for test 1-4 in test case 5.2.1.1.1</w:t>
            </w:r>
          </w:p>
        </w:tc>
        <w:tc>
          <w:tcPr>
            <w:tcW w:w="517" w:type="dxa"/>
          </w:tcPr>
          <w:p w14:paraId="53BA660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A27D0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220632A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D1ED35" w14:textId="77777777" w:rsidR="00CB28BC" w:rsidRDefault="00CB28BC" w:rsidP="00C900A0">
            <w:r>
              <w:rPr>
                <w:sz w:val="16"/>
                <w:szCs w:val="16"/>
              </w:rPr>
              <w:t>R5-233746</w:t>
            </w:r>
          </w:p>
        </w:tc>
        <w:tc>
          <w:tcPr>
            <w:tcW w:w="1597" w:type="dxa"/>
          </w:tcPr>
          <w:p w14:paraId="2A860177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F30BB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1480DC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A03FA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755F3D9" w14:textId="77777777" w:rsidTr="00C900A0">
        <w:tc>
          <w:tcPr>
            <w:tcW w:w="879" w:type="dxa"/>
          </w:tcPr>
          <w:p w14:paraId="79FE9C70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C45B57" w14:textId="77777777" w:rsidR="00CB28BC" w:rsidRDefault="00CB28BC" w:rsidP="00C900A0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02F0ECC1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B75AE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27A2B1" w14:textId="77777777" w:rsidR="00CB28BC" w:rsidRDefault="00CB28BC" w:rsidP="00C900A0">
            <w:r>
              <w:rPr>
                <w:sz w:val="16"/>
                <w:szCs w:val="16"/>
              </w:rPr>
              <w:t>Core spec alignment for applicability of requirements</w:t>
            </w:r>
          </w:p>
        </w:tc>
        <w:tc>
          <w:tcPr>
            <w:tcW w:w="517" w:type="dxa"/>
          </w:tcPr>
          <w:p w14:paraId="53994F6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88A406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409401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EC77E3" w14:textId="77777777" w:rsidR="00CB28BC" w:rsidRDefault="00CB28BC" w:rsidP="00C900A0">
            <w:r>
              <w:rPr>
                <w:sz w:val="16"/>
                <w:szCs w:val="16"/>
              </w:rPr>
              <w:t>R5-232570</w:t>
            </w:r>
          </w:p>
        </w:tc>
        <w:tc>
          <w:tcPr>
            <w:tcW w:w="1597" w:type="dxa"/>
          </w:tcPr>
          <w:p w14:paraId="17C02EE3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D371D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C3017F" w14:textId="77777777" w:rsidR="00CB28BC" w:rsidRDefault="00CB28BC" w:rsidP="00C900A0">
            <w:r>
              <w:rPr>
                <w:sz w:val="16"/>
                <w:szCs w:val="16"/>
              </w:rPr>
              <w:t xml:space="preserve">  6.1.1.6</w:t>
            </w:r>
          </w:p>
        </w:tc>
        <w:tc>
          <w:tcPr>
            <w:tcW w:w="998" w:type="dxa"/>
          </w:tcPr>
          <w:p w14:paraId="081D4E6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1D81825E" w14:textId="77777777" w:rsidTr="00C900A0">
        <w:tc>
          <w:tcPr>
            <w:tcW w:w="879" w:type="dxa"/>
          </w:tcPr>
          <w:p w14:paraId="6778C6A3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F695041" w14:textId="77777777" w:rsidR="00CB28BC" w:rsidRDefault="00CB28BC" w:rsidP="00C900A0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26389CD0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4B12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6DEE7B" w14:textId="77777777" w:rsidR="00CB28BC" w:rsidRDefault="00CB28BC" w:rsidP="00C900A0">
            <w:r>
              <w:rPr>
                <w:sz w:val="16"/>
                <w:szCs w:val="16"/>
              </w:rPr>
              <w:t>Updates to test case 6.2.1.1.1.1, 1Rx FDD FR1 periodic CQI reporting under AWGN conditions for RedCap</w:t>
            </w:r>
          </w:p>
        </w:tc>
        <w:tc>
          <w:tcPr>
            <w:tcW w:w="517" w:type="dxa"/>
          </w:tcPr>
          <w:p w14:paraId="7862A41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3D3A00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76E70EC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92DEC97" w14:textId="77777777" w:rsidR="00CB28BC" w:rsidRDefault="00CB28BC" w:rsidP="00C900A0">
            <w:r>
              <w:rPr>
                <w:sz w:val="16"/>
                <w:szCs w:val="16"/>
              </w:rPr>
              <w:t>R5-232571</w:t>
            </w:r>
          </w:p>
        </w:tc>
        <w:tc>
          <w:tcPr>
            <w:tcW w:w="1597" w:type="dxa"/>
          </w:tcPr>
          <w:p w14:paraId="11DA14AE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58170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791E46" w14:textId="77777777" w:rsidR="00CB28BC" w:rsidRDefault="00CB28BC" w:rsidP="00C900A0">
            <w:r>
              <w:rPr>
                <w:sz w:val="16"/>
                <w:szCs w:val="16"/>
              </w:rPr>
              <w:t>6.2.1.1.1.1</w:t>
            </w:r>
          </w:p>
        </w:tc>
        <w:tc>
          <w:tcPr>
            <w:tcW w:w="998" w:type="dxa"/>
          </w:tcPr>
          <w:p w14:paraId="3D8B2119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8C11A62" w14:textId="77777777" w:rsidTr="00C900A0">
        <w:tc>
          <w:tcPr>
            <w:tcW w:w="879" w:type="dxa"/>
          </w:tcPr>
          <w:p w14:paraId="0C73122A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58C89B5" w14:textId="77777777" w:rsidR="00CB28BC" w:rsidRDefault="00CB28BC" w:rsidP="00C900A0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6B8BC44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F6150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92DA0E" w14:textId="77777777" w:rsidR="00CB28BC" w:rsidRDefault="00CB28BC" w:rsidP="00C900A0">
            <w:r>
              <w:rPr>
                <w:sz w:val="16"/>
                <w:szCs w:val="16"/>
              </w:rPr>
              <w:t>Addition of test case 6.2.1.2.1.1, 1Rx TDD FR1 periodic CQI reporting under AWGN conditions for RedCap</w:t>
            </w:r>
          </w:p>
        </w:tc>
        <w:tc>
          <w:tcPr>
            <w:tcW w:w="517" w:type="dxa"/>
          </w:tcPr>
          <w:p w14:paraId="4EC443C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9B47C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243DEEE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7032FC4" w14:textId="77777777" w:rsidR="00CB28BC" w:rsidRDefault="00CB28BC" w:rsidP="00C900A0">
            <w:r>
              <w:rPr>
                <w:sz w:val="16"/>
                <w:szCs w:val="16"/>
              </w:rPr>
              <w:t>R5-232572</w:t>
            </w:r>
          </w:p>
        </w:tc>
        <w:tc>
          <w:tcPr>
            <w:tcW w:w="1597" w:type="dxa"/>
          </w:tcPr>
          <w:p w14:paraId="504C6B36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B9DDF2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8452E5" w14:textId="77777777" w:rsidR="00CB28BC" w:rsidRDefault="00CB28BC" w:rsidP="00C900A0">
            <w:r>
              <w:rPr>
                <w:sz w:val="16"/>
                <w:szCs w:val="16"/>
              </w:rPr>
              <w:t>6.2.1.2 (new),6.2.1.2.1 (new),6.2.1.2.1.1.1 (new)</w:t>
            </w:r>
          </w:p>
        </w:tc>
        <w:tc>
          <w:tcPr>
            <w:tcW w:w="998" w:type="dxa"/>
          </w:tcPr>
          <w:p w14:paraId="7E6D0E0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26348559" w14:textId="77777777" w:rsidTr="00C900A0">
        <w:tc>
          <w:tcPr>
            <w:tcW w:w="879" w:type="dxa"/>
          </w:tcPr>
          <w:p w14:paraId="631DFFA2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0E4E87C" w14:textId="77777777" w:rsidR="00CB28BC" w:rsidRDefault="00CB28BC" w:rsidP="00C900A0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38B78F7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7F82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C8299D" w14:textId="77777777" w:rsidR="00CB28BC" w:rsidRDefault="00CB28BC" w:rsidP="00C900A0">
            <w:r>
              <w:rPr>
                <w:sz w:val="16"/>
                <w:szCs w:val="16"/>
              </w:rPr>
              <w:t>Addition of test case 6.2.1.2.2.1, 1Rx TDD FR1 periodic wideband CQI reporting under fading conditions for RedCap</w:t>
            </w:r>
          </w:p>
        </w:tc>
        <w:tc>
          <w:tcPr>
            <w:tcW w:w="517" w:type="dxa"/>
          </w:tcPr>
          <w:p w14:paraId="12F15B7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4E4ECD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731EA4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0F4D360" w14:textId="77777777" w:rsidR="00CB28BC" w:rsidRDefault="00CB28BC" w:rsidP="00C900A0">
            <w:r>
              <w:rPr>
                <w:sz w:val="16"/>
                <w:szCs w:val="16"/>
              </w:rPr>
              <w:t>R5-232573</w:t>
            </w:r>
          </w:p>
        </w:tc>
        <w:tc>
          <w:tcPr>
            <w:tcW w:w="1597" w:type="dxa"/>
          </w:tcPr>
          <w:p w14:paraId="4B5DC4D8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556A6F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2E11311" w14:textId="77777777" w:rsidR="00CB28BC" w:rsidRDefault="00CB28BC" w:rsidP="00C900A0">
            <w:r>
              <w:rPr>
                <w:sz w:val="16"/>
                <w:szCs w:val="16"/>
              </w:rPr>
              <w:t>6.2.1.2.2 (new),6.2.1.2.2.1 (new)</w:t>
            </w:r>
          </w:p>
        </w:tc>
        <w:tc>
          <w:tcPr>
            <w:tcW w:w="998" w:type="dxa"/>
          </w:tcPr>
          <w:p w14:paraId="1FA55ED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05B4C35C" w14:textId="77777777" w:rsidTr="00C900A0">
        <w:tc>
          <w:tcPr>
            <w:tcW w:w="879" w:type="dxa"/>
          </w:tcPr>
          <w:p w14:paraId="47EC6AFE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3D16CF0" w14:textId="77777777" w:rsidR="00CB28BC" w:rsidRDefault="00CB28BC" w:rsidP="00C900A0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244D04C9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BD6571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E97266" w14:textId="77777777" w:rsidR="00CB28BC" w:rsidRDefault="00CB28BC" w:rsidP="00C900A0">
            <w:r>
              <w:rPr>
                <w:sz w:val="16"/>
                <w:szCs w:val="16"/>
              </w:rPr>
              <w:t>Addition on MU and TT for newly introduced RedCap Demod test cases</w:t>
            </w:r>
          </w:p>
        </w:tc>
        <w:tc>
          <w:tcPr>
            <w:tcW w:w="517" w:type="dxa"/>
          </w:tcPr>
          <w:p w14:paraId="63D67E6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D37D3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41368C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A76CF0" w14:textId="77777777" w:rsidR="00CB28BC" w:rsidRDefault="00CB28BC" w:rsidP="00C900A0">
            <w:r>
              <w:rPr>
                <w:sz w:val="16"/>
                <w:szCs w:val="16"/>
              </w:rPr>
              <w:t>R5-233714</w:t>
            </w:r>
          </w:p>
        </w:tc>
        <w:tc>
          <w:tcPr>
            <w:tcW w:w="1597" w:type="dxa"/>
          </w:tcPr>
          <w:p w14:paraId="7D0B1A6F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E02201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294FCE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B5E8E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404290C" w14:textId="77777777" w:rsidTr="00C900A0">
        <w:tc>
          <w:tcPr>
            <w:tcW w:w="879" w:type="dxa"/>
          </w:tcPr>
          <w:p w14:paraId="02B740F2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B4330F2" w14:textId="77777777" w:rsidR="00CB28BC" w:rsidRDefault="00CB28BC" w:rsidP="00C900A0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 w14:paraId="6BB9941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7462C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FEF791" w14:textId="77777777" w:rsidR="00CB28BC" w:rsidRDefault="00CB28BC" w:rsidP="00C900A0">
            <w:r>
              <w:rPr>
                <w:sz w:val="16"/>
                <w:szCs w:val="16"/>
              </w:rPr>
              <w:t>Addition on MU and TT for newly introduced RedCap CQI test cases</w:t>
            </w:r>
          </w:p>
        </w:tc>
        <w:tc>
          <w:tcPr>
            <w:tcW w:w="517" w:type="dxa"/>
          </w:tcPr>
          <w:p w14:paraId="206C25C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F234A8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9DB0A6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32B683D" w14:textId="77777777" w:rsidR="00CB28BC" w:rsidRDefault="00CB28BC" w:rsidP="00C900A0">
            <w:r>
              <w:rPr>
                <w:sz w:val="16"/>
                <w:szCs w:val="16"/>
              </w:rPr>
              <w:t>R5-233599</w:t>
            </w:r>
          </w:p>
        </w:tc>
        <w:tc>
          <w:tcPr>
            <w:tcW w:w="1597" w:type="dxa"/>
          </w:tcPr>
          <w:p w14:paraId="534ABCEF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53EEF5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A6FF61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41311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3FC2DD5" w14:textId="77777777" w:rsidTr="00C900A0">
        <w:tc>
          <w:tcPr>
            <w:tcW w:w="879" w:type="dxa"/>
          </w:tcPr>
          <w:p w14:paraId="3EA7A353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0318B8E" w14:textId="77777777" w:rsidR="00CB28BC" w:rsidRDefault="00CB28BC" w:rsidP="00C900A0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47C3AFB6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8ACE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D5D27" w14:textId="77777777" w:rsidR="00CB28BC" w:rsidRDefault="00CB28BC" w:rsidP="00C900A0">
            <w:r>
              <w:rPr>
                <w:sz w:val="16"/>
                <w:szCs w:val="16"/>
              </w:rPr>
              <w:t>Missing minimum test time for reference channel for RedCap</w:t>
            </w:r>
          </w:p>
        </w:tc>
        <w:tc>
          <w:tcPr>
            <w:tcW w:w="517" w:type="dxa"/>
          </w:tcPr>
          <w:p w14:paraId="08FB6F1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1C1F6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5FDAD6D4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9706266" w14:textId="77777777" w:rsidR="00CB28BC" w:rsidRDefault="00CB28BC" w:rsidP="00C900A0">
            <w:r>
              <w:rPr>
                <w:sz w:val="16"/>
                <w:szCs w:val="16"/>
              </w:rPr>
              <w:t>R5-232577</w:t>
            </w:r>
          </w:p>
        </w:tc>
        <w:tc>
          <w:tcPr>
            <w:tcW w:w="1597" w:type="dxa"/>
          </w:tcPr>
          <w:p w14:paraId="177BC5AA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5ABFB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E7A52E1" w14:textId="77777777" w:rsidR="00CB28BC" w:rsidRDefault="00CB28BC" w:rsidP="00C900A0">
            <w:r>
              <w:rPr>
                <w:sz w:val="16"/>
                <w:szCs w:val="16"/>
              </w:rPr>
              <w:t>G.1.5</w:t>
            </w:r>
          </w:p>
        </w:tc>
        <w:tc>
          <w:tcPr>
            <w:tcW w:w="998" w:type="dxa"/>
          </w:tcPr>
          <w:p w14:paraId="65CA7BCC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DAA7EED" w14:textId="77777777" w:rsidTr="00C900A0">
        <w:tc>
          <w:tcPr>
            <w:tcW w:w="879" w:type="dxa"/>
          </w:tcPr>
          <w:p w14:paraId="1C770D5D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E48591E" w14:textId="77777777" w:rsidR="00CB28BC" w:rsidRDefault="00CB28BC" w:rsidP="00C900A0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588F8D7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2151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5F3865" w14:textId="77777777" w:rsidR="00CB28BC" w:rsidRDefault="00CB28BC" w:rsidP="00C900A0">
            <w:r>
              <w:rPr>
                <w:sz w:val="16"/>
                <w:szCs w:val="16"/>
              </w:rPr>
              <w:t>Editorial correction to chapter 5 with move of 5.2.2.2.18</w:t>
            </w:r>
          </w:p>
        </w:tc>
        <w:tc>
          <w:tcPr>
            <w:tcW w:w="517" w:type="dxa"/>
          </w:tcPr>
          <w:p w14:paraId="520340E6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DD98F6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D41F44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460D22" w14:textId="77777777" w:rsidR="00CB28BC" w:rsidRDefault="00CB28BC" w:rsidP="00C900A0">
            <w:r>
              <w:rPr>
                <w:sz w:val="16"/>
                <w:szCs w:val="16"/>
              </w:rPr>
              <w:t>R5-233743</w:t>
            </w:r>
          </w:p>
        </w:tc>
        <w:tc>
          <w:tcPr>
            <w:tcW w:w="1597" w:type="dxa"/>
          </w:tcPr>
          <w:p w14:paraId="38729F0E" w14:textId="77777777" w:rsidR="00CB28BC" w:rsidRDefault="00CB28BC" w:rsidP="00C900A0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204C9D6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640210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411AB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50D41686" w14:textId="77777777" w:rsidR="00CB28BC" w:rsidRDefault="00CB28BC" w:rsidP="00CB28BC"/>
    <w:p w14:paraId="7370F701" w14:textId="77777777" w:rsidR="00CB28BC" w:rsidRDefault="00CB28BC" w:rsidP="00CB28BC"/>
    <w:p w14:paraId="6F6C49B5" w14:textId="77777777" w:rsidR="00DD3CFC" w:rsidRPr="00917427" w:rsidRDefault="00DD3CFC" w:rsidP="00DD3CF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RP-230947</w:t>
      </w:r>
      <w:r>
        <w:rPr>
          <w:b/>
          <w:i/>
          <w:noProof/>
          <w:sz w:val="28"/>
        </w:rPr>
        <w:fldChar w:fldCharType="end"/>
      </w:r>
    </w:p>
    <w:p w14:paraId="28548976" w14:textId="77777777" w:rsidR="00DD3CFC" w:rsidRPr="00784730" w:rsidRDefault="00DD3CFC" w:rsidP="00DD3CF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4E2A2C23" w14:textId="77777777" w:rsidR="00DD3CFC" w:rsidRPr="00050554" w:rsidRDefault="00DD3CFC" w:rsidP="00DD3CFC">
      <w:pPr>
        <w:rPr>
          <w:rFonts w:ascii="Arial" w:hAnsi="Arial" w:cs="Arial"/>
          <w:b/>
          <w:bCs/>
          <w:lang w:val="en-US"/>
        </w:rPr>
      </w:pPr>
    </w:p>
    <w:p w14:paraId="42EC245D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83BE1F8" w14:textId="77777777" w:rsidR="00DD3CFC" w:rsidRPr="00E145B1" w:rsidRDefault="00DD3CFC" w:rsidP="00DD3C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2)</w:t>
      </w:r>
      <w:r>
        <w:rPr>
          <w:rFonts w:ascii="Arial" w:hAnsi="Arial" w:cs="Arial"/>
          <w:b/>
          <w:bCs/>
        </w:rPr>
        <w:fldChar w:fldCharType="end"/>
      </w:r>
    </w:p>
    <w:p w14:paraId="2C58CD4C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65C8AD28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EA7BB7C" w14:textId="77777777" w:rsidR="00DD3CFC" w:rsidRDefault="00DD3CFC" w:rsidP="00DD3CF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D069B9" w14:textId="77777777" w:rsidR="00DD3CFC" w:rsidRPr="004E535C" w:rsidRDefault="00DD3CFC" w:rsidP="00DD3C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3CFC" w:rsidRPr="004E535C" w14:paraId="70C574FF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74CAB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135D5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CAE913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5C365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9CDF5F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323BD1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2DB656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B8F349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59FCAD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3F6BCA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16F049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0CFA6F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F04CF6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3CFC" w14:paraId="1E516B8B" w14:textId="77777777" w:rsidTr="00C900A0">
        <w:tc>
          <w:tcPr>
            <w:tcW w:w="879" w:type="dxa"/>
          </w:tcPr>
          <w:p w14:paraId="62264FBF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2CE4EFD" w14:textId="77777777" w:rsidR="00DD3CFC" w:rsidRDefault="00DD3CFC" w:rsidP="00C900A0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6FB942B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205D5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E686A2" w14:textId="77777777" w:rsidR="00DD3CFC" w:rsidRDefault="00DD3CFC" w:rsidP="00C900A0">
            <w:r>
              <w:rPr>
                <w:sz w:val="16"/>
                <w:szCs w:val="16"/>
              </w:rPr>
              <w:t>Correction to applicability of RedCap RRM TCs</w:t>
            </w:r>
          </w:p>
        </w:tc>
        <w:tc>
          <w:tcPr>
            <w:tcW w:w="517" w:type="dxa"/>
          </w:tcPr>
          <w:p w14:paraId="42C7CEEA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9CD97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E30C085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567DAA" w14:textId="77777777" w:rsidR="00DD3CFC" w:rsidRDefault="00DD3CFC" w:rsidP="00C900A0">
            <w:r>
              <w:rPr>
                <w:sz w:val="16"/>
                <w:szCs w:val="16"/>
              </w:rPr>
              <w:t>R5-232458</w:t>
            </w:r>
          </w:p>
        </w:tc>
        <w:tc>
          <w:tcPr>
            <w:tcW w:w="1597" w:type="dxa"/>
          </w:tcPr>
          <w:p w14:paraId="641FCA4F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A113BD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7F07BC" w14:textId="77777777" w:rsidR="00DD3CFC" w:rsidRDefault="00DD3CFC" w:rsidP="00C900A0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6C589B79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D3CFC" w14:paraId="6E0A97BA" w14:textId="77777777" w:rsidTr="00C900A0">
        <w:tc>
          <w:tcPr>
            <w:tcW w:w="879" w:type="dxa"/>
          </w:tcPr>
          <w:p w14:paraId="34976D44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047A544" w14:textId="77777777" w:rsidR="00DD3CFC" w:rsidRDefault="00DD3CFC" w:rsidP="00C900A0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479BFA3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DA177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C439FA" w14:textId="77777777" w:rsidR="00DD3CFC" w:rsidRDefault="00DD3CFC" w:rsidP="00C900A0">
            <w:r>
              <w:rPr>
                <w:sz w:val="16"/>
                <w:szCs w:val="16"/>
              </w:rPr>
              <w:t>Addition of applicability for RedCap demod test cases</w:t>
            </w:r>
          </w:p>
        </w:tc>
        <w:tc>
          <w:tcPr>
            <w:tcW w:w="517" w:type="dxa"/>
          </w:tcPr>
          <w:p w14:paraId="34F119AB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2738A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1C7345F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231060A" w14:textId="77777777" w:rsidR="00DD3CFC" w:rsidRDefault="00DD3CFC" w:rsidP="00C900A0">
            <w:r>
              <w:rPr>
                <w:sz w:val="16"/>
                <w:szCs w:val="16"/>
              </w:rPr>
              <w:t>R5-232578</w:t>
            </w:r>
          </w:p>
        </w:tc>
        <w:tc>
          <w:tcPr>
            <w:tcW w:w="1597" w:type="dxa"/>
          </w:tcPr>
          <w:p w14:paraId="1DC18C32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2C167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7674EFE" w14:textId="77777777" w:rsidR="00DD3CFC" w:rsidRDefault="00DD3CFC" w:rsidP="00C900A0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414E25BD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5E94DAF8" w14:textId="77777777" w:rsidTr="00C900A0">
        <w:tc>
          <w:tcPr>
            <w:tcW w:w="879" w:type="dxa"/>
          </w:tcPr>
          <w:p w14:paraId="276BB322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9C3DCDE" w14:textId="77777777" w:rsidR="00DD3CFC" w:rsidRDefault="00DD3CFC" w:rsidP="00C900A0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19FD0F5C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306AE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3F4E9" w14:textId="77777777" w:rsidR="00DD3CFC" w:rsidRDefault="00DD3CFC" w:rsidP="00C900A0">
            <w:r>
              <w:rPr>
                <w:sz w:val="16"/>
                <w:szCs w:val="16"/>
              </w:rPr>
              <w:t>Applicability of FR2 RedCap reselection test cases</w:t>
            </w:r>
          </w:p>
        </w:tc>
        <w:tc>
          <w:tcPr>
            <w:tcW w:w="517" w:type="dxa"/>
          </w:tcPr>
          <w:p w14:paraId="5FB77538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18D8BC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03F73A6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D44687F" w14:textId="77777777" w:rsidR="00DD3CFC" w:rsidRDefault="00DD3CFC" w:rsidP="00C900A0">
            <w:r>
              <w:rPr>
                <w:sz w:val="16"/>
                <w:szCs w:val="16"/>
              </w:rPr>
              <w:t>R5-232928</w:t>
            </w:r>
          </w:p>
        </w:tc>
        <w:tc>
          <w:tcPr>
            <w:tcW w:w="1597" w:type="dxa"/>
          </w:tcPr>
          <w:p w14:paraId="646984A9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133C48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FC7DC8" w14:textId="77777777" w:rsidR="00DD3CFC" w:rsidRDefault="00DD3CFC" w:rsidP="00C900A0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74724382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38.508-2 CR 0474; TS/TR ... CR ... </w:t>
            </w:r>
          </w:p>
        </w:tc>
      </w:tr>
      <w:tr w:rsidR="00DD3CFC" w14:paraId="78CDB644" w14:textId="77777777" w:rsidTr="00C900A0">
        <w:tc>
          <w:tcPr>
            <w:tcW w:w="879" w:type="dxa"/>
          </w:tcPr>
          <w:p w14:paraId="0FA148F8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97902A6" w14:textId="77777777" w:rsidR="00DD3CFC" w:rsidRDefault="00DD3CFC" w:rsidP="00C900A0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726768C0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2A94C6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9A2FB1" w14:textId="77777777" w:rsidR="00DD3CFC" w:rsidRDefault="00DD3CFC" w:rsidP="00C900A0">
            <w:r>
              <w:rPr>
                <w:sz w:val="16"/>
                <w:szCs w:val="16"/>
              </w:rPr>
              <w:t>Update to test applicability of SUL test cases</w:t>
            </w:r>
          </w:p>
        </w:tc>
        <w:tc>
          <w:tcPr>
            <w:tcW w:w="517" w:type="dxa"/>
          </w:tcPr>
          <w:p w14:paraId="6624893E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1F7C0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07A4DA1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F00DAE7" w14:textId="77777777" w:rsidR="00DD3CFC" w:rsidRDefault="00DD3CFC" w:rsidP="00C900A0">
            <w:r>
              <w:rPr>
                <w:sz w:val="16"/>
                <w:szCs w:val="16"/>
              </w:rPr>
              <w:t>R5-233715</w:t>
            </w:r>
          </w:p>
        </w:tc>
        <w:tc>
          <w:tcPr>
            <w:tcW w:w="1597" w:type="dxa"/>
          </w:tcPr>
          <w:p w14:paraId="2EDA9959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39C579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597A2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AF7FF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0BA26EA" w14:textId="77777777" w:rsidTr="00C900A0">
        <w:tc>
          <w:tcPr>
            <w:tcW w:w="879" w:type="dxa"/>
          </w:tcPr>
          <w:p w14:paraId="06D65919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824DA70" w14:textId="77777777" w:rsidR="00DD3CFC" w:rsidRDefault="00DD3CFC" w:rsidP="00C900A0">
            <w:r>
              <w:rPr>
                <w:sz w:val="16"/>
                <w:szCs w:val="16"/>
              </w:rPr>
              <w:t>3653</w:t>
            </w:r>
          </w:p>
        </w:tc>
        <w:tc>
          <w:tcPr>
            <w:tcW w:w="517" w:type="dxa"/>
          </w:tcPr>
          <w:p w14:paraId="68DCEA07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0B0B98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C8CC7E" w14:textId="77777777" w:rsidR="00DD3CFC" w:rsidRDefault="00DD3CFC" w:rsidP="00C900A0">
            <w:r>
              <w:rPr>
                <w:sz w:val="16"/>
                <w:szCs w:val="16"/>
              </w:rPr>
              <w:t>Correction to RedCap test case 11.7.1</w:t>
            </w:r>
          </w:p>
        </w:tc>
        <w:tc>
          <w:tcPr>
            <w:tcW w:w="517" w:type="dxa"/>
          </w:tcPr>
          <w:p w14:paraId="1A59C46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D194D2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346DC23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077E5C2" w14:textId="77777777" w:rsidR="00DD3CFC" w:rsidRDefault="00DD3CFC" w:rsidP="00C900A0">
            <w:r>
              <w:rPr>
                <w:sz w:val="16"/>
                <w:szCs w:val="16"/>
              </w:rPr>
              <w:t>R5-233411</w:t>
            </w:r>
          </w:p>
        </w:tc>
        <w:tc>
          <w:tcPr>
            <w:tcW w:w="1597" w:type="dxa"/>
          </w:tcPr>
          <w:p w14:paraId="22B62DE9" w14:textId="77777777" w:rsidR="00DD3CFC" w:rsidRDefault="00DD3CFC" w:rsidP="00C900A0">
            <w:r>
              <w:rPr>
                <w:sz w:val="16"/>
                <w:szCs w:val="16"/>
              </w:rPr>
              <w:t>MediaTek Inc., Huawei, Hisilicon, MCC TF160</w:t>
            </w:r>
          </w:p>
        </w:tc>
        <w:tc>
          <w:tcPr>
            <w:tcW w:w="1122" w:type="dxa"/>
          </w:tcPr>
          <w:p w14:paraId="420C1A7D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560F4E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FB39B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128D494" w14:textId="77777777" w:rsidTr="00C900A0">
        <w:tc>
          <w:tcPr>
            <w:tcW w:w="879" w:type="dxa"/>
          </w:tcPr>
          <w:p w14:paraId="70739E2B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87DC8C" w14:textId="77777777" w:rsidR="00DD3CFC" w:rsidRDefault="00DD3CFC" w:rsidP="00C900A0">
            <w:r>
              <w:rPr>
                <w:sz w:val="16"/>
                <w:szCs w:val="16"/>
              </w:rPr>
              <w:t>3654</w:t>
            </w:r>
          </w:p>
        </w:tc>
        <w:tc>
          <w:tcPr>
            <w:tcW w:w="517" w:type="dxa"/>
          </w:tcPr>
          <w:p w14:paraId="5D24A353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9A9765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EDB48" w14:textId="77777777" w:rsidR="00DD3CFC" w:rsidRDefault="00DD3CFC" w:rsidP="00C900A0">
            <w:r>
              <w:rPr>
                <w:sz w:val="16"/>
                <w:szCs w:val="16"/>
              </w:rPr>
              <w:t>Correction to RedCap test case 11.7.2</w:t>
            </w:r>
          </w:p>
        </w:tc>
        <w:tc>
          <w:tcPr>
            <w:tcW w:w="517" w:type="dxa"/>
          </w:tcPr>
          <w:p w14:paraId="091F079E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73DD32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5F9726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A6297D" w14:textId="77777777" w:rsidR="00DD3CFC" w:rsidRDefault="00DD3CFC" w:rsidP="00C900A0">
            <w:r>
              <w:rPr>
                <w:sz w:val="16"/>
                <w:szCs w:val="16"/>
              </w:rPr>
              <w:t>R5-233412</w:t>
            </w:r>
          </w:p>
        </w:tc>
        <w:tc>
          <w:tcPr>
            <w:tcW w:w="1597" w:type="dxa"/>
          </w:tcPr>
          <w:p w14:paraId="1A929E71" w14:textId="77777777" w:rsidR="00DD3CFC" w:rsidRDefault="00DD3CFC" w:rsidP="00C900A0">
            <w:r>
              <w:rPr>
                <w:sz w:val="16"/>
                <w:szCs w:val="16"/>
              </w:rPr>
              <w:t>MediaTek Inc., Huawei, Hisilicon, MCC TF160</w:t>
            </w:r>
          </w:p>
        </w:tc>
        <w:tc>
          <w:tcPr>
            <w:tcW w:w="1122" w:type="dxa"/>
          </w:tcPr>
          <w:p w14:paraId="05D51C9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B7520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D3C49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24938B0F" w14:textId="77777777" w:rsidTr="00C900A0">
        <w:tc>
          <w:tcPr>
            <w:tcW w:w="879" w:type="dxa"/>
          </w:tcPr>
          <w:p w14:paraId="06700CCF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A808EA" w14:textId="77777777" w:rsidR="00DD3CFC" w:rsidRDefault="00DD3CFC" w:rsidP="00C900A0">
            <w:r>
              <w:rPr>
                <w:sz w:val="16"/>
                <w:szCs w:val="16"/>
              </w:rPr>
              <w:t>3765</w:t>
            </w:r>
          </w:p>
        </w:tc>
        <w:tc>
          <w:tcPr>
            <w:tcW w:w="517" w:type="dxa"/>
          </w:tcPr>
          <w:p w14:paraId="306AB6D3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490E0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669B25" w14:textId="77777777" w:rsidR="00DD3CFC" w:rsidRDefault="00DD3CFC" w:rsidP="00C900A0">
            <w:r>
              <w:rPr>
                <w:sz w:val="16"/>
                <w:szCs w:val="16"/>
              </w:rPr>
              <w:t>Update NR MAC TC 7.1.1.1.1-7.1.1.1.1a-7.1.1.1.8 for HD-FDD UE-PRACH</w:t>
            </w:r>
          </w:p>
        </w:tc>
        <w:tc>
          <w:tcPr>
            <w:tcW w:w="517" w:type="dxa"/>
          </w:tcPr>
          <w:p w14:paraId="605AB60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51CDB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630C4E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7FE35AB" w14:textId="77777777" w:rsidR="00DD3CFC" w:rsidRDefault="00DD3CFC" w:rsidP="00C900A0">
            <w:r>
              <w:rPr>
                <w:sz w:val="16"/>
                <w:szCs w:val="16"/>
              </w:rPr>
              <w:t>R5-233407</w:t>
            </w:r>
          </w:p>
        </w:tc>
        <w:tc>
          <w:tcPr>
            <w:tcW w:w="1597" w:type="dxa"/>
          </w:tcPr>
          <w:p w14:paraId="4E5DCEF7" w14:textId="77777777" w:rsidR="00DD3CFC" w:rsidRDefault="00DD3CF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7FD9BE81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6E66D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6BB88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6643D86" w14:textId="77777777" w:rsidTr="00C900A0">
        <w:tc>
          <w:tcPr>
            <w:tcW w:w="879" w:type="dxa"/>
          </w:tcPr>
          <w:p w14:paraId="4B4A7AC4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549383" w14:textId="77777777" w:rsidR="00DD3CFC" w:rsidRDefault="00DD3CFC" w:rsidP="00C900A0">
            <w:r>
              <w:rPr>
                <w:sz w:val="16"/>
                <w:szCs w:val="16"/>
              </w:rPr>
              <w:t>3766</w:t>
            </w:r>
          </w:p>
        </w:tc>
        <w:tc>
          <w:tcPr>
            <w:tcW w:w="517" w:type="dxa"/>
          </w:tcPr>
          <w:p w14:paraId="5EABC80D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269527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3508BC" w14:textId="77777777" w:rsidR="00DD3CFC" w:rsidRDefault="00DD3CFC" w:rsidP="00C900A0">
            <w:r>
              <w:rPr>
                <w:sz w:val="16"/>
                <w:szCs w:val="16"/>
              </w:rPr>
              <w:t>Update NR MAC TC 7.1.1.1.2 and RRC TC 8.1.5.2.2 for HD-FDD UE-PRACH</w:t>
            </w:r>
          </w:p>
        </w:tc>
        <w:tc>
          <w:tcPr>
            <w:tcW w:w="517" w:type="dxa"/>
          </w:tcPr>
          <w:p w14:paraId="3B9CC8AC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CB470E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718C05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1594E7" w14:textId="77777777" w:rsidR="00DD3CFC" w:rsidRDefault="00DD3CFC" w:rsidP="00C900A0">
            <w:r>
              <w:rPr>
                <w:sz w:val="16"/>
                <w:szCs w:val="16"/>
              </w:rPr>
              <w:t>R5-233408</w:t>
            </w:r>
          </w:p>
        </w:tc>
        <w:tc>
          <w:tcPr>
            <w:tcW w:w="1597" w:type="dxa"/>
          </w:tcPr>
          <w:p w14:paraId="1AFE29C7" w14:textId="77777777" w:rsidR="00DD3CFC" w:rsidRDefault="00DD3CF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23957230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74A6C70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2EC5BA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67C0E4F6" w14:textId="77777777" w:rsidTr="00C900A0">
        <w:tc>
          <w:tcPr>
            <w:tcW w:w="879" w:type="dxa"/>
          </w:tcPr>
          <w:p w14:paraId="0E990610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8A5920" w14:textId="77777777" w:rsidR="00DD3CFC" w:rsidRDefault="00DD3CFC" w:rsidP="00C900A0">
            <w:r>
              <w:rPr>
                <w:sz w:val="16"/>
                <w:szCs w:val="16"/>
              </w:rPr>
              <w:t>3767</w:t>
            </w:r>
          </w:p>
        </w:tc>
        <w:tc>
          <w:tcPr>
            <w:tcW w:w="517" w:type="dxa"/>
          </w:tcPr>
          <w:p w14:paraId="1989D4C7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499F4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83004E" w14:textId="77777777" w:rsidR="00DD3CFC" w:rsidRDefault="00DD3CFC" w:rsidP="00C900A0">
            <w:r>
              <w:rPr>
                <w:sz w:val="16"/>
                <w:szCs w:val="16"/>
              </w:rPr>
              <w:t>Addition of new RedCap TC 7.1.1.1.15-SI request</w:t>
            </w:r>
          </w:p>
        </w:tc>
        <w:tc>
          <w:tcPr>
            <w:tcW w:w="517" w:type="dxa"/>
          </w:tcPr>
          <w:p w14:paraId="2AAF81E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18803F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8FCC33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DAA02C" w14:textId="77777777" w:rsidR="00DD3CFC" w:rsidRDefault="00DD3CFC" w:rsidP="00C900A0">
            <w:r>
              <w:rPr>
                <w:sz w:val="16"/>
                <w:szCs w:val="16"/>
              </w:rPr>
              <w:t>R5-232940</w:t>
            </w:r>
          </w:p>
        </w:tc>
        <w:tc>
          <w:tcPr>
            <w:tcW w:w="1597" w:type="dxa"/>
          </w:tcPr>
          <w:p w14:paraId="553FADD8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FD2CF6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9B285A7" w14:textId="77777777" w:rsidR="00DD3CFC" w:rsidRDefault="00DD3CFC" w:rsidP="00C900A0">
            <w:r>
              <w:rPr>
                <w:sz w:val="16"/>
                <w:szCs w:val="16"/>
              </w:rPr>
              <w:t>7.1.1.1.15 (new)</w:t>
            </w:r>
          </w:p>
        </w:tc>
        <w:tc>
          <w:tcPr>
            <w:tcW w:w="998" w:type="dxa"/>
          </w:tcPr>
          <w:p w14:paraId="10BE188F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38.523-2 CR 0355  ; TS/TR ... CR ... </w:t>
            </w:r>
          </w:p>
        </w:tc>
      </w:tr>
      <w:tr w:rsidR="00DD3CFC" w14:paraId="02F71E2B" w14:textId="77777777" w:rsidTr="00C900A0">
        <w:tc>
          <w:tcPr>
            <w:tcW w:w="879" w:type="dxa"/>
          </w:tcPr>
          <w:p w14:paraId="6E1CA85A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C736F9E" w14:textId="77777777" w:rsidR="00DD3CFC" w:rsidRDefault="00DD3CFC" w:rsidP="00C900A0">
            <w:r>
              <w:rPr>
                <w:sz w:val="16"/>
                <w:szCs w:val="16"/>
              </w:rPr>
              <w:t>3768</w:t>
            </w:r>
          </w:p>
        </w:tc>
        <w:tc>
          <w:tcPr>
            <w:tcW w:w="517" w:type="dxa"/>
          </w:tcPr>
          <w:p w14:paraId="538DE207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251A63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71F465" w14:textId="77777777" w:rsidR="00DD3CFC" w:rsidRDefault="00DD3CFC" w:rsidP="00C900A0">
            <w:r>
              <w:rPr>
                <w:sz w:val="16"/>
                <w:szCs w:val="16"/>
              </w:rPr>
              <w:t>Update URLLC TC 7.1.1.3.12 for HD-FDD UE-PUSCH repetition Type B</w:t>
            </w:r>
          </w:p>
        </w:tc>
        <w:tc>
          <w:tcPr>
            <w:tcW w:w="517" w:type="dxa"/>
          </w:tcPr>
          <w:p w14:paraId="5DB9BBE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6983E0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F4F9C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1DF845" w14:textId="77777777" w:rsidR="00DD3CFC" w:rsidRDefault="00DD3CFC" w:rsidP="00C900A0">
            <w:r>
              <w:rPr>
                <w:sz w:val="16"/>
                <w:szCs w:val="16"/>
              </w:rPr>
              <w:t>R5-233409</w:t>
            </w:r>
          </w:p>
        </w:tc>
        <w:tc>
          <w:tcPr>
            <w:tcW w:w="1597" w:type="dxa"/>
          </w:tcPr>
          <w:p w14:paraId="5CCA2769" w14:textId="77777777" w:rsidR="00DD3CFC" w:rsidRDefault="00DD3CF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5256D7C3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A02DE7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0DDD7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039201DB" w14:textId="77777777" w:rsidTr="00C900A0">
        <w:tc>
          <w:tcPr>
            <w:tcW w:w="879" w:type="dxa"/>
          </w:tcPr>
          <w:p w14:paraId="5D4D009B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E1D21DC" w14:textId="77777777" w:rsidR="00DD3CFC" w:rsidRDefault="00DD3CFC" w:rsidP="00C900A0">
            <w:r>
              <w:rPr>
                <w:sz w:val="16"/>
                <w:szCs w:val="16"/>
              </w:rPr>
              <w:t>3769</w:t>
            </w:r>
          </w:p>
        </w:tc>
        <w:tc>
          <w:tcPr>
            <w:tcW w:w="517" w:type="dxa"/>
          </w:tcPr>
          <w:p w14:paraId="6EA8E6CF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AB96F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CCA1F5" w14:textId="77777777" w:rsidR="00DD3CFC" w:rsidRDefault="00DD3CFC" w:rsidP="00C900A0">
            <w:r>
              <w:rPr>
                <w:sz w:val="16"/>
                <w:szCs w:val="16"/>
              </w:rPr>
              <w:t>Correction of NR TC 7.1.2.3.6-Polling for status</w:t>
            </w:r>
          </w:p>
        </w:tc>
        <w:tc>
          <w:tcPr>
            <w:tcW w:w="517" w:type="dxa"/>
          </w:tcPr>
          <w:p w14:paraId="126E0E5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2A083D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E8AC8B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D42723D" w14:textId="77777777" w:rsidR="00DD3CFC" w:rsidRDefault="00DD3CFC" w:rsidP="00C900A0">
            <w:r>
              <w:rPr>
                <w:sz w:val="16"/>
                <w:szCs w:val="16"/>
              </w:rPr>
              <w:t>R5-233410</w:t>
            </w:r>
          </w:p>
        </w:tc>
        <w:tc>
          <w:tcPr>
            <w:tcW w:w="1597" w:type="dxa"/>
          </w:tcPr>
          <w:p w14:paraId="092567A1" w14:textId="77777777" w:rsidR="00DD3CFC" w:rsidRDefault="00DD3CFC" w:rsidP="00C900A0">
            <w:r>
              <w:rPr>
                <w:sz w:val="16"/>
                <w:szCs w:val="16"/>
              </w:rPr>
              <w:t>Huawei, Hisilicon, Datang LinkTester, CATT</w:t>
            </w:r>
          </w:p>
        </w:tc>
        <w:tc>
          <w:tcPr>
            <w:tcW w:w="1122" w:type="dxa"/>
          </w:tcPr>
          <w:p w14:paraId="7B053A51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29B236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AB296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C7D98C1" w14:textId="77777777" w:rsidTr="00C900A0">
        <w:tc>
          <w:tcPr>
            <w:tcW w:w="879" w:type="dxa"/>
          </w:tcPr>
          <w:p w14:paraId="135DEE7A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926F7A" w14:textId="77777777" w:rsidR="00DD3CFC" w:rsidRDefault="00DD3CFC" w:rsidP="00C900A0">
            <w:r>
              <w:rPr>
                <w:sz w:val="16"/>
                <w:szCs w:val="16"/>
              </w:rPr>
              <w:t>3793</w:t>
            </w:r>
          </w:p>
        </w:tc>
        <w:tc>
          <w:tcPr>
            <w:tcW w:w="517" w:type="dxa"/>
          </w:tcPr>
          <w:p w14:paraId="2DCB54C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0AF6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71E4D" w14:textId="77777777" w:rsidR="00DD3CFC" w:rsidRDefault="00DD3CFC" w:rsidP="00C900A0">
            <w:r>
              <w:rPr>
                <w:sz w:val="16"/>
                <w:szCs w:val="16"/>
              </w:rPr>
              <w:t>Correction to RedCap testcase 6.1.2.26</w:t>
            </w:r>
          </w:p>
        </w:tc>
        <w:tc>
          <w:tcPr>
            <w:tcW w:w="517" w:type="dxa"/>
          </w:tcPr>
          <w:p w14:paraId="1AB235E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9E4A3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550A4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77D6BA" w14:textId="77777777" w:rsidR="00DD3CFC" w:rsidRDefault="00DD3CFC" w:rsidP="00C900A0">
            <w:r>
              <w:rPr>
                <w:sz w:val="16"/>
                <w:szCs w:val="16"/>
              </w:rPr>
              <w:t>R5-232981</w:t>
            </w:r>
          </w:p>
        </w:tc>
        <w:tc>
          <w:tcPr>
            <w:tcW w:w="1597" w:type="dxa"/>
          </w:tcPr>
          <w:p w14:paraId="66757981" w14:textId="77777777" w:rsidR="00DD3CFC" w:rsidRDefault="00DD3CFC" w:rsidP="00C900A0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 w14:paraId="43C34532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542684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65E5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15F07013" w14:textId="77777777" w:rsidTr="00C900A0">
        <w:tc>
          <w:tcPr>
            <w:tcW w:w="879" w:type="dxa"/>
          </w:tcPr>
          <w:p w14:paraId="3959EE98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2305D3" w14:textId="77777777" w:rsidR="00DD3CFC" w:rsidRDefault="00DD3CFC" w:rsidP="00C900A0">
            <w:r>
              <w:rPr>
                <w:sz w:val="16"/>
                <w:szCs w:val="16"/>
              </w:rPr>
              <w:t>3796</w:t>
            </w:r>
          </w:p>
        </w:tc>
        <w:tc>
          <w:tcPr>
            <w:tcW w:w="517" w:type="dxa"/>
          </w:tcPr>
          <w:p w14:paraId="3CA349DE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597CC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AD5841" w14:textId="77777777" w:rsidR="00DD3CFC" w:rsidRDefault="00DD3CFC" w:rsidP="00C900A0">
            <w:r>
              <w:rPr>
                <w:sz w:val="16"/>
                <w:szCs w:val="16"/>
              </w:rPr>
              <w:t>Updates for NR RRC test case 8.1.5.1.1 for RedCap</w:t>
            </w:r>
          </w:p>
        </w:tc>
        <w:tc>
          <w:tcPr>
            <w:tcW w:w="517" w:type="dxa"/>
          </w:tcPr>
          <w:p w14:paraId="221FAC1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9357C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625B50E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9FC037" w14:textId="77777777" w:rsidR="00DD3CFC" w:rsidRDefault="00DD3CFC" w:rsidP="00C900A0">
            <w:r>
              <w:rPr>
                <w:sz w:val="16"/>
                <w:szCs w:val="16"/>
              </w:rPr>
              <w:t>R5-233070</w:t>
            </w:r>
          </w:p>
        </w:tc>
        <w:tc>
          <w:tcPr>
            <w:tcW w:w="1597" w:type="dxa"/>
          </w:tcPr>
          <w:p w14:paraId="1E9DC790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5FDA107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E17487C" w14:textId="77777777" w:rsidR="00DD3CFC" w:rsidRDefault="00DD3CFC" w:rsidP="00C900A0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2E4486B4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D3CFC" w14:paraId="40E8881B" w14:textId="77777777" w:rsidTr="00C900A0">
        <w:tc>
          <w:tcPr>
            <w:tcW w:w="879" w:type="dxa"/>
          </w:tcPr>
          <w:p w14:paraId="440843B9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1ADA3D" w14:textId="77777777" w:rsidR="00DD3CFC" w:rsidRDefault="00DD3CFC" w:rsidP="00C900A0">
            <w:r>
              <w:rPr>
                <w:sz w:val="16"/>
                <w:szCs w:val="16"/>
              </w:rPr>
              <w:t>3797</w:t>
            </w:r>
          </w:p>
        </w:tc>
        <w:tc>
          <w:tcPr>
            <w:tcW w:w="517" w:type="dxa"/>
          </w:tcPr>
          <w:p w14:paraId="7D331B5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ABE55E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8B1333" w14:textId="77777777" w:rsidR="00DD3CFC" w:rsidRDefault="00DD3CFC" w:rsidP="00C900A0">
            <w:r>
              <w:rPr>
                <w:sz w:val="16"/>
                <w:szCs w:val="16"/>
              </w:rPr>
              <w:t>Updates for NR RRC test case 8.1.5.8.1 for RedCap</w:t>
            </w:r>
          </w:p>
        </w:tc>
        <w:tc>
          <w:tcPr>
            <w:tcW w:w="517" w:type="dxa"/>
          </w:tcPr>
          <w:p w14:paraId="476C736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9320A3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557E33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B53C5A" w14:textId="77777777" w:rsidR="00DD3CFC" w:rsidRDefault="00DD3CFC" w:rsidP="00C900A0">
            <w:r>
              <w:rPr>
                <w:sz w:val="16"/>
                <w:szCs w:val="16"/>
              </w:rPr>
              <w:t>R5-233071</w:t>
            </w:r>
          </w:p>
        </w:tc>
        <w:tc>
          <w:tcPr>
            <w:tcW w:w="1597" w:type="dxa"/>
          </w:tcPr>
          <w:p w14:paraId="0ED93485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DC09467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0A1534" w14:textId="77777777" w:rsidR="00DD3CFC" w:rsidRDefault="00DD3CFC" w:rsidP="00C900A0">
            <w:r>
              <w:rPr>
                <w:sz w:val="16"/>
                <w:szCs w:val="16"/>
              </w:rPr>
              <w:t>8.1.5.8.1</w:t>
            </w:r>
          </w:p>
        </w:tc>
        <w:tc>
          <w:tcPr>
            <w:tcW w:w="998" w:type="dxa"/>
          </w:tcPr>
          <w:p w14:paraId="3DDC20F1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45262C16" w14:textId="77777777" w:rsidTr="00C900A0">
        <w:tc>
          <w:tcPr>
            <w:tcW w:w="879" w:type="dxa"/>
          </w:tcPr>
          <w:p w14:paraId="33BA4362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BB7DCB3" w14:textId="77777777" w:rsidR="00DD3CFC" w:rsidRDefault="00DD3CFC" w:rsidP="00C900A0">
            <w:r>
              <w:rPr>
                <w:sz w:val="16"/>
                <w:szCs w:val="16"/>
              </w:rPr>
              <w:t>3843</w:t>
            </w:r>
          </w:p>
        </w:tc>
        <w:tc>
          <w:tcPr>
            <w:tcW w:w="517" w:type="dxa"/>
          </w:tcPr>
          <w:p w14:paraId="279A6731" w14:textId="77777777" w:rsidR="00DD3CFC" w:rsidRDefault="00DD3CFC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758410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583BAB" w14:textId="77777777" w:rsidR="00DD3CFC" w:rsidRDefault="00DD3CFC" w:rsidP="00C900A0">
            <w:r>
              <w:rPr>
                <w:sz w:val="16"/>
                <w:szCs w:val="16"/>
              </w:rPr>
              <w:t>Update of NR TC 6.1.2.3-Cell selection</w:t>
            </w:r>
          </w:p>
        </w:tc>
        <w:tc>
          <w:tcPr>
            <w:tcW w:w="517" w:type="dxa"/>
          </w:tcPr>
          <w:p w14:paraId="3FF5F18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EA84B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3CB3B8F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B8AF85" w14:textId="77777777" w:rsidR="00DD3CFC" w:rsidRDefault="00DD3CFC" w:rsidP="00C900A0">
            <w:r>
              <w:rPr>
                <w:sz w:val="16"/>
                <w:szCs w:val="16"/>
              </w:rPr>
              <w:t>R5-233776</w:t>
            </w:r>
          </w:p>
        </w:tc>
        <w:tc>
          <w:tcPr>
            <w:tcW w:w="1597" w:type="dxa"/>
          </w:tcPr>
          <w:p w14:paraId="66326199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D71415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72A39E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B34D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2B280230" w14:textId="77777777" w:rsidTr="00C900A0">
        <w:tc>
          <w:tcPr>
            <w:tcW w:w="879" w:type="dxa"/>
          </w:tcPr>
          <w:p w14:paraId="647632FD" w14:textId="77777777" w:rsidR="00DD3CFC" w:rsidRDefault="00DD3CFC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58EFC70" w14:textId="77777777" w:rsidR="00DD3CFC" w:rsidRDefault="00DD3CFC" w:rsidP="00C900A0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79771712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D0B31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63482B" w14:textId="77777777" w:rsidR="00DD3CFC" w:rsidRDefault="00DD3CFC" w:rsidP="00C900A0">
            <w:r>
              <w:rPr>
                <w:sz w:val="16"/>
                <w:szCs w:val="16"/>
              </w:rPr>
              <w:t>Addition of test applicablity for RedCap TC</w:t>
            </w:r>
          </w:p>
        </w:tc>
        <w:tc>
          <w:tcPr>
            <w:tcW w:w="517" w:type="dxa"/>
          </w:tcPr>
          <w:p w14:paraId="76D46CA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58B34F" w14:textId="77777777" w:rsidR="00DD3CFC" w:rsidRDefault="00DD3CF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BE3AE8C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8AC0A53" w14:textId="77777777" w:rsidR="00DD3CFC" w:rsidRDefault="00DD3CFC" w:rsidP="00C900A0">
            <w:r>
              <w:rPr>
                <w:sz w:val="16"/>
                <w:szCs w:val="16"/>
              </w:rPr>
              <w:t>R5-232943</w:t>
            </w:r>
          </w:p>
        </w:tc>
        <w:tc>
          <w:tcPr>
            <w:tcW w:w="1597" w:type="dxa"/>
          </w:tcPr>
          <w:p w14:paraId="6B14E758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FC08F7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F0B815" w14:textId="77777777" w:rsidR="00DD3CFC" w:rsidRDefault="00DD3CFC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63D2DAFD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DD3CFC" w14:paraId="34AA6C8D" w14:textId="77777777" w:rsidTr="00C900A0">
        <w:tc>
          <w:tcPr>
            <w:tcW w:w="879" w:type="dxa"/>
          </w:tcPr>
          <w:p w14:paraId="38E8C2F4" w14:textId="77777777" w:rsidR="00DD3CFC" w:rsidRDefault="00DD3CFC" w:rsidP="00C900A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48BEA79" w14:textId="77777777" w:rsidR="00DD3CFC" w:rsidRDefault="00DD3CFC" w:rsidP="00C900A0">
            <w:r>
              <w:rPr>
                <w:sz w:val="16"/>
                <w:szCs w:val="16"/>
              </w:rPr>
              <w:t>3090</w:t>
            </w:r>
          </w:p>
        </w:tc>
        <w:tc>
          <w:tcPr>
            <w:tcW w:w="517" w:type="dxa"/>
          </w:tcPr>
          <w:p w14:paraId="16AF0A03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FD7B3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A2DA39" w14:textId="77777777" w:rsidR="00DD3CFC" w:rsidRDefault="00DD3CFC" w:rsidP="00C900A0">
            <w:r>
              <w:rPr>
                <w:sz w:val="16"/>
                <w:szCs w:val="16"/>
              </w:rPr>
              <w:t>RedCap: Test Model updates</w:t>
            </w:r>
          </w:p>
        </w:tc>
        <w:tc>
          <w:tcPr>
            <w:tcW w:w="517" w:type="dxa"/>
          </w:tcPr>
          <w:p w14:paraId="569AA1A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7B765" w14:textId="77777777" w:rsidR="00DD3CFC" w:rsidRDefault="00DD3CFC" w:rsidP="00C900A0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583549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A51EA58" w14:textId="77777777" w:rsidR="00DD3CFC" w:rsidRDefault="00DD3CFC" w:rsidP="00C900A0">
            <w:r>
              <w:rPr>
                <w:sz w:val="16"/>
                <w:szCs w:val="16"/>
              </w:rPr>
              <w:t>R5-232191</w:t>
            </w:r>
          </w:p>
        </w:tc>
        <w:tc>
          <w:tcPr>
            <w:tcW w:w="1597" w:type="dxa"/>
          </w:tcPr>
          <w:p w14:paraId="13980D9C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B4ED2C4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9F892C7" w14:textId="77777777" w:rsidR="00DD3CFC" w:rsidRDefault="00DD3CFC" w:rsidP="00C900A0">
            <w:r>
              <w:rPr>
                <w:sz w:val="16"/>
                <w:szCs w:val="16"/>
              </w:rPr>
              <w:t>3.3, 7.3.2.1(new), 7.3.2.2(new), 7.3.7.2, 7.3.7.3</w:t>
            </w:r>
          </w:p>
        </w:tc>
        <w:tc>
          <w:tcPr>
            <w:tcW w:w="998" w:type="dxa"/>
          </w:tcPr>
          <w:p w14:paraId="4023B383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14BB576A" w14:textId="77777777" w:rsidTr="00C900A0">
        <w:tc>
          <w:tcPr>
            <w:tcW w:w="879" w:type="dxa"/>
          </w:tcPr>
          <w:p w14:paraId="09132D66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FC1632B" w14:textId="77777777" w:rsidR="00DD3CFC" w:rsidRDefault="00DD3CFC" w:rsidP="00C900A0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79063C8A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D64C1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1F2C3C" w14:textId="77777777" w:rsidR="00DD3CFC" w:rsidRDefault="00DD3CFC" w:rsidP="00C900A0">
            <w:r>
              <w:rPr>
                <w:sz w:val="16"/>
                <w:szCs w:val="16"/>
              </w:rPr>
              <w:t>TT analysis for RedCap RRM TC 17.6.1.2 and 17.6.1.4 intraFreq one AoA</w:t>
            </w:r>
          </w:p>
        </w:tc>
        <w:tc>
          <w:tcPr>
            <w:tcW w:w="517" w:type="dxa"/>
          </w:tcPr>
          <w:p w14:paraId="61F0D7D5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4DEA4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D2E38B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434137" w14:textId="77777777" w:rsidR="00DD3CFC" w:rsidRDefault="00DD3CFC" w:rsidP="00C900A0">
            <w:r>
              <w:rPr>
                <w:sz w:val="16"/>
                <w:szCs w:val="16"/>
              </w:rPr>
              <w:t>R5-232483</w:t>
            </w:r>
          </w:p>
        </w:tc>
        <w:tc>
          <w:tcPr>
            <w:tcW w:w="1597" w:type="dxa"/>
          </w:tcPr>
          <w:p w14:paraId="7C29A84E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2AA38E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D17C18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29261B7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2382 2384 2396; TS/TR ... CR ... </w:t>
            </w:r>
          </w:p>
        </w:tc>
      </w:tr>
      <w:tr w:rsidR="00DD3CFC" w14:paraId="343D7BD8" w14:textId="77777777" w:rsidTr="00C900A0">
        <w:tc>
          <w:tcPr>
            <w:tcW w:w="879" w:type="dxa"/>
          </w:tcPr>
          <w:p w14:paraId="72153E3E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401CE54" w14:textId="77777777" w:rsidR="00DD3CFC" w:rsidRDefault="00DD3CFC" w:rsidP="00C900A0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44554575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66449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5202A3" w14:textId="77777777" w:rsidR="00DD3CFC" w:rsidRDefault="00DD3CFC" w:rsidP="00C900A0">
            <w:r>
              <w:rPr>
                <w:sz w:val="16"/>
                <w:szCs w:val="16"/>
              </w:rPr>
              <w:t>TT analysis for RedCap RRM TC 17.6.1.3 intraFreq two AoAs</w:t>
            </w:r>
          </w:p>
        </w:tc>
        <w:tc>
          <w:tcPr>
            <w:tcW w:w="517" w:type="dxa"/>
          </w:tcPr>
          <w:p w14:paraId="643BF0F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974390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807C86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9ED547" w14:textId="77777777" w:rsidR="00DD3CFC" w:rsidRDefault="00DD3CFC" w:rsidP="00C900A0">
            <w:r>
              <w:rPr>
                <w:sz w:val="16"/>
                <w:szCs w:val="16"/>
              </w:rPr>
              <w:t>R5-232484</w:t>
            </w:r>
          </w:p>
        </w:tc>
        <w:tc>
          <w:tcPr>
            <w:tcW w:w="1597" w:type="dxa"/>
          </w:tcPr>
          <w:p w14:paraId="0168ECCC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510615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C632169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2056696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2383 2396; TS/TR ... CR ... </w:t>
            </w:r>
          </w:p>
        </w:tc>
      </w:tr>
      <w:tr w:rsidR="00DD3CFC" w14:paraId="15CB0169" w14:textId="77777777" w:rsidTr="00C900A0">
        <w:tc>
          <w:tcPr>
            <w:tcW w:w="879" w:type="dxa"/>
          </w:tcPr>
          <w:p w14:paraId="35C4EC7B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EB0EA72" w14:textId="77777777" w:rsidR="00DD3CFC" w:rsidRDefault="00DD3CFC" w:rsidP="00C900A0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441F075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6A1622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DFFBA9" w14:textId="77777777" w:rsidR="00DD3CFC" w:rsidRDefault="00DD3CFC" w:rsidP="00C900A0">
            <w:r>
              <w:rPr>
                <w:sz w:val="16"/>
                <w:szCs w:val="16"/>
              </w:rPr>
              <w:t>TT analysis for RedCap RRM TC 17.6.3.1 and 17.6.3.2 SSB L1RSRP</w:t>
            </w:r>
          </w:p>
        </w:tc>
        <w:tc>
          <w:tcPr>
            <w:tcW w:w="517" w:type="dxa"/>
          </w:tcPr>
          <w:p w14:paraId="08C625B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A0999F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0323A9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FDF17A" w14:textId="77777777" w:rsidR="00DD3CFC" w:rsidRDefault="00DD3CFC" w:rsidP="00C900A0">
            <w:r>
              <w:rPr>
                <w:sz w:val="16"/>
                <w:szCs w:val="16"/>
              </w:rPr>
              <w:t>R5-232485</w:t>
            </w:r>
          </w:p>
        </w:tc>
        <w:tc>
          <w:tcPr>
            <w:tcW w:w="1597" w:type="dxa"/>
          </w:tcPr>
          <w:p w14:paraId="3625D63C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98963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C85EDA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DEBAFFB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2385 2386 2396; TS/TR ... CR ... </w:t>
            </w:r>
          </w:p>
        </w:tc>
      </w:tr>
      <w:tr w:rsidR="00DD3CFC" w14:paraId="1E5B8470" w14:textId="77777777" w:rsidTr="00C900A0">
        <w:tc>
          <w:tcPr>
            <w:tcW w:w="879" w:type="dxa"/>
          </w:tcPr>
          <w:p w14:paraId="2801C8BA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77E4828" w14:textId="77777777" w:rsidR="00DD3CFC" w:rsidRDefault="00DD3CFC" w:rsidP="00C900A0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72A31665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9F2829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D49651" w14:textId="77777777" w:rsidR="00DD3CFC" w:rsidRDefault="00DD3CFC" w:rsidP="00C900A0">
            <w:r>
              <w:rPr>
                <w:sz w:val="16"/>
                <w:szCs w:val="16"/>
              </w:rPr>
              <w:t>TT analysis for RedCap RRM TC 17.6.3.3 and 17.6.3.4 CSIRS L1RSRP</w:t>
            </w:r>
          </w:p>
        </w:tc>
        <w:tc>
          <w:tcPr>
            <w:tcW w:w="517" w:type="dxa"/>
          </w:tcPr>
          <w:p w14:paraId="7797912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80BB1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5D53149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D088E5" w14:textId="77777777" w:rsidR="00DD3CFC" w:rsidRDefault="00DD3CFC" w:rsidP="00C900A0">
            <w:r>
              <w:rPr>
                <w:sz w:val="16"/>
                <w:szCs w:val="16"/>
              </w:rPr>
              <w:t>R5-232486</w:t>
            </w:r>
          </w:p>
        </w:tc>
        <w:tc>
          <w:tcPr>
            <w:tcW w:w="1597" w:type="dxa"/>
          </w:tcPr>
          <w:p w14:paraId="2120AF0E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E87B48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ACE7922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E09F07B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2387 2388 2396; TS/TR ... CR ... </w:t>
            </w:r>
          </w:p>
        </w:tc>
      </w:tr>
      <w:tr w:rsidR="00DD3CFC" w14:paraId="6D68199E" w14:textId="77777777" w:rsidTr="00C900A0">
        <w:tc>
          <w:tcPr>
            <w:tcW w:w="879" w:type="dxa"/>
          </w:tcPr>
          <w:p w14:paraId="37F489CA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B56E0B3" w14:textId="77777777" w:rsidR="00DD3CFC" w:rsidRDefault="00DD3CFC" w:rsidP="00C900A0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0EF71676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2561C4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247F30" w14:textId="77777777" w:rsidR="00DD3CFC" w:rsidRDefault="00DD3CFC" w:rsidP="00C900A0">
            <w:r>
              <w:rPr>
                <w:sz w:val="16"/>
                <w:szCs w:val="16"/>
              </w:rPr>
              <w:t>TT analysis for RedCap RRM TC 18.3.1.5 interRAT nonPeak</w:t>
            </w:r>
          </w:p>
        </w:tc>
        <w:tc>
          <w:tcPr>
            <w:tcW w:w="517" w:type="dxa"/>
          </w:tcPr>
          <w:p w14:paraId="4C3005E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ED12B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58B5A8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1DBDB1" w14:textId="77777777" w:rsidR="00DD3CFC" w:rsidRDefault="00DD3CFC" w:rsidP="00C900A0">
            <w:r>
              <w:rPr>
                <w:sz w:val="16"/>
                <w:szCs w:val="16"/>
              </w:rPr>
              <w:t>R5-232487</w:t>
            </w:r>
          </w:p>
        </w:tc>
        <w:tc>
          <w:tcPr>
            <w:tcW w:w="1597" w:type="dxa"/>
          </w:tcPr>
          <w:p w14:paraId="560333D9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E8F21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9CF3B1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23D86C5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2390 2396; TS/TR ... CR ... </w:t>
            </w:r>
          </w:p>
        </w:tc>
      </w:tr>
      <w:tr w:rsidR="00DD3CFC" w14:paraId="3C4DE12B" w14:textId="77777777" w:rsidTr="00C900A0">
        <w:tc>
          <w:tcPr>
            <w:tcW w:w="879" w:type="dxa"/>
          </w:tcPr>
          <w:p w14:paraId="4DABAB5F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DDA47C8" w14:textId="77777777" w:rsidR="00DD3CFC" w:rsidRDefault="00DD3CFC" w:rsidP="00C900A0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4A00AF8D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5BA3A5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A1A83D" w14:textId="77777777" w:rsidR="00DD3CFC" w:rsidRDefault="00DD3CFC" w:rsidP="00C900A0">
            <w:r>
              <w:rPr>
                <w:sz w:val="16"/>
                <w:szCs w:val="16"/>
              </w:rPr>
              <w:t>TT analysis for RedCap RRM TC 18.3.1.x interRAT peak</w:t>
            </w:r>
          </w:p>
        </w:tc>
        <w:tc>
          <w:tcPr>
            <w:tcW w:w="517" w:type="dxa"/>
          </w:tcPr>
          <w:p w14:paraId="21C007F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FDBC4F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72E0408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5D7EDF" w14:textId="77777777" w:rsidR="00DD3CFC" w:rsidRDefault="00DD3CFC" w:rsidP="00C900A0">
            <w:r>
              <w:rPr>
                <w:sz w:val="16"/>
                <w:szCs w:val="16"/>
              </w:rPr>
              <w:t>R5-232488</w:t>
            </w:r>
          </w:p>
        </w:tc>
        <w:tc>
          <w:tcPr>
            <w:tcW w:w="1597" w:type="dxa"/>
          </w:tcPr>
          <w:p w14:paraId="5CD9144A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EC4E93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8F2244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0223B69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2391-2393 2396; TS/TR ... CR ... </w:t>
            </w:r>
          </w:p>
        </w:tc>
      </w:tr>
      <w:tr w:rsidR="00DD3CFC" w14:paraId="6EFD3869" w14:textId="77777777" w:rsidTr="00C900A0">
        <w:tc>
          <w:tcPr>
            <w:tcW w:w="879" w:type="dxa"/>
          </w:tcPr>
          <w:p w14:paraId="12C4070B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54ED963" w14:textId="77777777" w:rsidR="00DD3CFC" w:rsidRDefault="00DD3CFC" w:rsidP="00C900A0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3CF65AC5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50D0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D2DBF5" w14:textId="77777777" w:rsidR="00DD3CFC" w:rsidRDefault="00DD3CFC" w:rsidP="00C900A0">
            <w:r>
              <w:rPr>
                <w:sz w:val="16"/>
                <w:szCs w:val="16"/>
              </w:rPr>
              <w:t>Addition of TT analysis for NR SA FR2 BFD and BFR for RedCap</w:t>
            </w:r>
          </w:p>
        </w:tc>
        <w:tc>
          <w:tcPr>
            <w:tcW w:w="517" w:type="dxa"/>
          </w:tcPr>
          <w:p w14:paraId="024D01E0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4DA6DF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107913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A5A60B7" w14:textId="77777777" w:rsidR="00DD3CFC" w:rsidRDefault="00DD3CFC" w:rsidP="00C900A0">
            <w:r>
              <w:rPr>
                <w:sz w:val="16"/>
                <w:szCs w:val="16"/>
              </w:rPr>
              <w:t>R5-233299</w:t>
            </w:r>
          </w:p>
        </w:tc>
        <w:tc>
          <w:tcPr>
            <w:tcW w:w="1597" w:type="dxa"/>
          </w:tcPr>
          <w:p w14:paraId="583D2ABD" w14:textId="77777777" w:rsidR="00DD3CFC" w:rsidRDefault="00DD3CFC" w:rsidP="00C900A0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3D9D81D5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E8A94C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B872B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</w:tbl>
    <w:p w14:paraId="036A1267" w14:textId="77777777" w:rsidR="00DD3CFC" w:rsidRDefault="00DD3CFC" w:rsidP="00DD3CFC"/>
    <w:p w14:paraId="1750AF72" w14:textId="77777777" w:rsidR="00DD3CFC" w:rsidRDefault="00DD3CFC" w:rsidP="00DD3CFC"/>
    <w:p w14:paraId="469613AC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RP-230948</w:t>
      </w:r>
      <w:r>
        <w:rPr>
          <w:b/>
          <w:i/>
          <w:noProof/>
          <w:sz w:val="28"/>
        </w:rPr>
        <w:fldChar w:fldCharType="end"/>
      </w:r>
    </w:p>
    <w:p w14:paraId="067D7545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6088BFF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60EF6464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EB375A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3)</w:t>
      </w:r>
      <w:r>
        <w:rPr>
          <w:rFonts w:ascii="Arial" w:hAnsi="Arial" w:cs="Arial"/>
          <w:b/>
          <w:bCs/>
        </w:rPr>
        <w:fldChar w:fldCharType="end"/>
      </w:r>
    </w:p>
    <w:p w14:paraId="0CB76E89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4183464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F9ECA20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9BD19BF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78C1B0F9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91925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A831A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84CA65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58DE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31076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F6786D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76BE4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6F352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565D2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40680D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E48E1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2CF51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C3EF56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65EDE84F" w14:textId="77777777" w:rsidTr="00C900A0">
        <w:tc>
          <w:tcPr>
            <w:tcW w:w="879" w:type="dxa"/>
          </w:tcPr>
          <w:p w14:paraId="39AF2EA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09E842F" w14:textId="77777777" w:rsidR="00CB28BC" w:rsidRDefault="00CB28BC" w:rsidP="00C900A0">
            <w:r>
              <w:rPr>
                <w:sz w:val="16"/>
                <w:szCs w:val="16"/>
              </w:rPr>
              <w:t>2350</w:t>
            </w:r>
          </w:p>
        </w:tc>
        <w:tc>
          <w:tcPr>
            <w:tcW w:w="517" w:type="dxa"/>
          </w:tcPr>
          <w:p w14:paraId="2C41B0A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3C02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8E7F50" w14:textId="77777777" w:rsidR="00CB28BC" w:rsidRDefault="00CB28BC" w:rsidP="00C900A0">
            <w:r>
              <w:rPr>
                <w:sz w:val="16"/>
                <w:szCs w:val="16"/>
              </w:rPr>
              <w:t>Core spec alignment for RedCap TCs 16.6.1.8 and 16.6.1.12</w:t>
            </w:r>
          </w:p>
        </w:tc>
        <w:tc>
          <w:tcPr>
            <w:tcW w:w="517" w:type="dxa"/>
          </w:tcPr>
          <w:p w14:paraId="7AB70B4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8C69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C27450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99003E4" w14:textId="77777777" w:rsidR="00CB28BC" w:rsidRDefault="00CB28BC" w:rsidP="00C900A0">
            <w:r>
              <w:rPr>
                <w:sz w:val="16"/>
                <w:szCs w:val="16"/>
              </w:rPr>
              <w:t>R5-232171</w:t>
            </w:r>
          </w:p>
        </w:tc>
        <w:tc>
          <w:tcPr>
            <w:tcW w:w="1597" w:type="dxa"/>
          </w:tcPr>
          <w:p w14:paraId="24F246AE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D8E36A2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3D2D23F" w14:textId="77777777" w:rsidR="00CB28BC" w:rsidRDefault="00CB28BC" w:rsidP="00C900A0">
            <w:r>
              <w:rPr>
                <w:sz w:val="16"/>
                <w:szCs w:val="16"/>
              </w:rPr>
              <w:t>16.6.1.8, 16.6.1.12</w:t>
            </w:r>
          </w:p>
        </w:tc>
        <w:tc>
          <w:tcPr>
            <w:tcW w:w="998" w:type="dxa"/>
          </w:tcPr>
          <w:p w14:paraId="59D89C3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14C84F41" w14:textId="77777777" w:rsidTr="00C900A0">
        <w:tc>
          <w:tcPr>
            <w:tcW w:w="879" w:type="dxa"/>
          </w:tcPr>
          <w:p w14:paraId="72F601FA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B6C782" w14:textId="77777777" w:rsidR="00CB28BC" w:rsidRDefault="00CB28BC" w:rsidP="00C900A0">
            <w:r>
              <w:rPr>
                <w:sz w:val="16"/>
                <w:szCs w:val="16"/>
              </w:rPr>
              <w:t>2351</w:t>
            </w:r>
          </w:p>
        </w:tc>
        <w:tc>
          <w:tcPr>
            <w:tcW w:w="517" w:type="dxa"/>
          </w:tcPr>
          <w:p w14:paraId="1910B17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745FD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8DBDDA" w14:textId="77777777" w:rsidR="00CB28BC" w:rsidRDefault="00CB28BC" w:rsidP="00C900A0">
            <w:r>
              <w:rPr>
                <w:sz w:val="16"/>
                <w:szCs w:val="16"/>
              </w:rPr>
              <w:t>Correction to Test frequencies reference for RedCap TCs in chapter 16</w:t>
            </w:r>
          </w:p>
        </w:tc>
        <w:tc>
          <w:tcPr>
            <w:tcW w:w="517" w:type="dxa"/>
          </w:tcPr>
          <w:p w14:paraId="07B952F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B1012E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087430B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0239DE3" w14:textId="77777777" w:rsidR="00CB28BC" w:rsidRDefault="00CB28BC" w:rsidP="00C900A0">
            <w:r>
              <w:rPr>
                <w:sz w:val="16"/>
                <w:szCs w:val="16"/>
              </w:rPr>
              <w:t>R5-232172</w:t>
            </w:r>
          </w:p>
        </w:tc>
        <w:tc>
          <w:tcPr>
            <w:tcW w:w="1597" w:type="dxa"/>
          </w:tcPr>
          <w:p w14:paraId="516D03B4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33E775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8434FE5" w14:textId="77777777" w:rsidR="00CB28BC" w:rsidRDefault="00CB28BC" w:rsidP="00C900A0">
            <w:r>
              <w:rPr>
                <w:sz w:val="16"/>
                <w:szCs w:val="16"/>
              </w:rPr>
              <w:t>16.3.2.1.2, 16.3.2.1.4, 16.3.2.1.6, 16.3.2.2.2, 16.3.2.2.4, 16.3.2.2.6, 16.3.2.2.8, 16.3.2.3.2, 16.3.2.3.4, 16.6.1.4, 16.6.1.8, 16.6.1.12</w:t>
            </w:r>
          </w:p>
        </w:tc>
        <w:tc>
          <w:tcPr>
            <w:tcW w:w="998" w:type="dxa"/>
          </w:tcPr>
          <w:p w14:paraId="195CB63F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039C849C" w14:textId="77777777" w:rsidTr="00C900A0">
        <w:tc>
          <w:tcPr>
            <w:tcW w:w="879" w:type="dxa"/>
          </w:tcPr>
          <w:p w14:paraId="63952536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C17616" w14:textId="77777777" w:rsidR="00CB28BC" w:rsidRDefault="00CB28BC" w:rsidP="00C900A0">
            <w:r>
              <w:rPr>
                <w:sz w:val="16"/>
                <w:szCs w:val="16"/>
              </w:rPr>
              <w:t>2374</w:t>
            </w:r>
          </w:p>
        </w:tc>
        <w:tc>
          <w:tcPr>
            <w:tcW w:w="517" w:type="dxa"/>
          </w:tcPr>
          <w:p w14:paraId="77DC124A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B69B1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68A517" w14:textId="77777777" w:rsidR="00CB28BC" w:rsidRDefault="00CB28BC" w:rsidP="00C900A0">
            <w:r>
              <w:rPr>
                <w:sz w:val="16"/>
                <w:szCs w:val="16"/>
              </w:rPr>
              <w:t>Correction to RedCap RRM TC 16.5.2.x SSB BFR</w:t>
            </w:r>
          </w:p>
        </w:tc>
        <w:tc>
          <w:tcPr>
            <w:tcW w:w="517" w:type="dxa"/>
          </w:tcPr>
          <w:p w14:paraId="31920DC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6EAB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F06AE5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E5B2D3A" w14:textId="77777777" w:rsidR="00CB28BC" w:rsidRDefault="00CB28BC" w:rsidP="00C900A0">
            <w:r>
              <w:rPr>
                <w:sz w:val="16"/>
                <w:szCs w:val="16"/>
              </w:rPr>
              <w:t>R5-232460</w:t>
            </w:r>
          </w:p>
        </w:tc>
        <w:tc>
          <w:tcPr>
            <w:tcW w:w="1597" w:type="dxa"/>
          </w:tcPr>
          <w:p w14:paraId="7AE2D9F1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BCFE484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17E806F" w14:textId="77777777" w:rsidR="00CB28BC" w:rsidRDefault="00CB28BC" w:rsidP="00C900A0">
            <w:r>
              <w:rPr>
                <w:sz w:val="16"/>
                <w:szCs w:val="16"/>
              </w:rPr>
              <w:t>16.5.2.1, 16.5.2.2</w:t>
            </w:r>
          </w:p>
        </w:tc>
        <w:tc>
          <w:tcPr>
            <w:tcW w:w="998" w:type="dxa"/>
          </w:tcPr>
          <w:p w14:paraId="0D11EC22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1E577D92" w14:textId="77777777" w:rsidTr="00C900A0">
        <w:tc>
          <w:tcPr>
            <w:tcW w:w="879" w:type="dxa"/>
          </w:tcPr>
          <w:p w14:paraId="2698074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5AED08" w14:textId="77777777" w:rsidR="00CB28BC" w:rsidRDefault="00CB28BC" w:rsidP="00C900A0">
            <w:r>
              <w:rPr>
                <w:sz w:val="16"/>
                <w:szCs w:val="16"/>
              </w:rPr>
              <w:t>2375</w:t>
            </w:r>
          </w:p>
        </w:tc>
        <w:tc>
          <w:tcPr>
            <w:tcW w:w="517" w:type="dxa"/>
          </w:tcPr>
          <w:p w14:paraId="08440A0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151E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F0274C" w14:textId="77777777" w:rsidR="00CB28BC" w:rsidRDefault="00CB28BC" w:rsidP="00C900A0">
            <w:r>
              <w:rPr>
                <w:sz w:val="16"/>
                <w:szCs w:val="16"/>
              </w:rPr>
              <w:t>Correction to RedCap RRM TC 16.6.1.x CDSSB intraFreq</w:t>
            </w:r>
          </w:p>
        </w:tc>
        <w:tc>
          <w:tcPr>
            <w:tcW w:w="517" w:type="dxa"/>
          </w:tcPr>
          <w:p w14:paraId="0920455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FB21B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330777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632EC0" w14:textId="77777777" w:rsidR="00CB28BC" w:rsidRDefault="00CB28BC" w:rsidP="00C900A0">
            <w:r>
              <w:rPr>
                <w:sz w:val="16"/>
                <w:szCs w:val="16"/>
              </w:rPr>
              <w:t>R5-232461</w:t>
            </w:r>
          </w:p>
        </w:tc>
        <w:tc>
          <w:tcPr>
            <w:tcW w:w="1597" w:type="dxa"/>
          </w:tcPr>
          <w:p w14:paraId="09054987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AE2885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95A309" w14:textId="77777777" w:rsidR="00CB28BC" w:rsidRDefault="00CB28BC" w:rsidP="00C900A0">
            <w:r>
              <w:rPr>
                <w:sz w:val="16"/>
                <w:szCs w:val="16"/>
              </w:rPr>
              <w:t>16.6.1.3, 16.6.1.4, 16.6.1.5, 16.6.1.6, 16.6.1.7, 16.6.1.8, 16.6.1.11, 16.6.1.12</w:t>
            </w:r>
          </w:p>
        </w:tc>
        <w:tc>
          <w:tcPr>
            <w:tcW w:w="998" w:type="dxa"/>
          </w:tcPr>
          <w:p w14:paraId="3A9C6EE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04745E25" w14:textId="77777777" w:rsidTr="00C900A0">
        <w:tc>
          <w:tcPr>
            <w:tcW w:w="879" w:type="dxa"/>
          </w:tcPr>
          <w:p w14:paraId="1D7901D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493B20" w14:textId="77777777" w:rsidR="00CB28BC" w:rsidRDefault="00CB28BC" w:rsidP="00C900A0">
            <w:r>
              <w:rPr>
                <w:sz w:val="16"/>
                <w:szCs w:val="16"/>
              </w:rPr>
              <w:t>2376</w:t>
            </w:r>
          </w:p>
        </w:tc>
        <w:tc>
          <w:tcPr>
            <w:tcW w:w="517" w:type="dxa"/>
          </w:tcPr>
          <w:p w14:paraId="026E0B2D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AF7AF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C2EDE" w14:textId="77777777" w:rsidR="00CB28BC" w:rsidRDefault="00CB28BC" w:rsidP="00C900A0">
            <w:r>
              <w:rPr>
                <w:sz w:val="16"/>
                <w:szCs w:val="16"/>
              </w:rPr>
              <w:t>Correction to RedCap RRM TC 16.6.1.x NCDSSB intraFreq</w:t>
            </w:r>
          </w:p>
        </w:tc>
        <w:tc>
          <w:tcPr>
            <w:tcW w:w="517" w:type="dxa"/>
          </w:tcPr>
          <w:p w14:paraId="3B6ED7C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90B65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116DF3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57DD2F7" w14:textId="77777777" w:rsidR="00CB28BC" w:rsidRDefault="00CB28BC" w:rsidP="00C900A0">
            <w:r>
              <w:rPr>
                <w:sz w:val="16"/>
                <w:szCs w:val="16"/>
              </w:rPr>
              <w:t>R5-232462</w:t>
            </w:r>
          </w:p>
        </w:tc>
        <w:tc>
          <w:tcPr>
            <w:tcW w:w="1597" w:type="dxa"/>
          </w:tcPr>
          <w:p w14:paraId="671317FB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28BF89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CD5F40" w14:textId="77777777" w:rsidR="00CB28BC" w:rsidRDefault="00CB28BC" w:rsidP="00C900A0">
            <w:r>
              <w:rPr>
                <w:sz w:val="16"/>
                <w:szCs w:val="16"/>
              </w:rPr>
              <w:t>16.6.1.1, 16.6.1.2, 16.9.1.9, 16.9.1.10</w:t>
            </w:r>
          </w:p>
        </w:tc>
        <w:tc>
          <w:tcPr>
            <w:tcW w:w="998" w:type="dxa"/>
          </w:tcPr>
          <w:p w14:paraId="17CBE747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7D543D9F" w14:textId="77777777" w:rsidTr="00C900A0">
        <w:tc>
          <w:tcPr>
            <w:tcW w:w="879" w:type="dxa"/>
          </w:tcPr>
          <w:p w14:paraId="7F4C72A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D66561" w14:textId="77777777" w:rsidR="00CB28BC" w:rsidRDefault="00CB28BC" w:rsidP="00C900A0">
            <w:r>
              <w:rPr>
                <w:sz w:val="16"/>
                <w:szCs w:val="16"/>
              </w:rPr>
              <w:t>2377</w:t>
            </w:r>
          </w:p>
        </w:tc>
        <w:tc>
          <w:tcPr>
            <w:tcW w:w="517" w:type="dxa"/>
          </w:tcPr>
          <w:p w14:paraId="65FBFA7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C4012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6D9DF9" w14:textId="77777777" w:rsidR="00CB28BC" w:rsidRDefault="00CB28BC" w:rsidP="00C900A0">
            <w:r>
              <w:rPr>
                <w:sz w:val="16"/>
                <w:szCs w:val="16"/>
              </w:rPr>
              <w:t>Correction to RedCap RRM TC 17.5.1.2 SSB InSync noDRX</w:t>
            </w:r>
          </w:p>
        </w:tc>
        <w:tc>
          <w:tcPr>
            <w:tcW w:w="517" w:type="dxa"/>
          </w:tcPr>
          <w:p w14:paraId="58521AA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506D4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773D984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6C895F" w14:textId="77777777" w:rsidR="00CB28BC" w:rsidRDefault="00CB28BC" w:rsidP="00C900A0">
            <w:r>
              <w:rPr>
                <w:sz w:val="16"/>
                <w:szCs w:val="16"/>
              </w:rPr>
              <w:t>R5-232463</w:t>
            </w:r>
          </w:p>
        </w:tc>
        <w:tc>
          <w:tcPr>
            <w:tcW w:w="1597" w:type="dxa"/>
          </w:tcPr>
          <w:p w14:paraId="78DEFB58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5D462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E58D7EE" w14:textId="77777777" w:rsidR="00CB28BC" w:rsidRDefault="00CB28BC" w:rsidP="00C900A0">
            <w:r>
              <w:rPr>
                <w:sz w:val="16"/>
                <w:szCs w:val="16"/>
              </w:rPr>
              <w:t>17.5.1.2</w:t>
            </w:r>
          </w:p>
        </w:tc>
        <w:tc>
          <w:tcPr>
            <w:tcW w:w="998" w:type="dxa"/>
          </w:tcPr>
          <w:p w14:paraId="51607ACF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59DD1544" w14:textId="77777777" w:rsidTr="00C900A0">
        <w:tc>
          <w:tcPr>
            <w:tcW w:w="879" w:type="dxa"/>
          </w:tcPr>
          <w:p w14:paraId="23CD0894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CEED83" w14:textId="77777777" w:rsidR="00CB28BC" w:rsidRDefault="00CB28BC" w:rsidP="00C900A0">
            <w:r>
              <w:rPr>
                <w:sz w:val="16"/>
                <w:szCs w:val="16"/>
              </w:rPr>
              <w:t>2381</w:t>
            </w:r>
          </w:p>
        </w:tc>
        <w:tc>
          <w:tcPr>
            <w:tcW w:w="517" w:type="dxa"/>
          </w:tcPr>
          <w:p w14:paraId="1C7A629B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2587A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D13BF4" w14:textId="77777777" w:rsidR="00CB28BC" w:rsidRDefault="00CB28BC" w:rsidP="00C900A0">
            <w:r>
              <w:rPr>
                <w:sz w:val="16"/>
                <w:szCs w:val="16"/>
              </w:rPr>
              <w:t>Correction to RedCap RRM TC 17.6.1.1 intraFreq noDRX</w:t>
            </w:r>
          </w:p>
        </w:tc>
        <w:tc>
          <w:tcPr>
            <w:tcW w:w="517" w:type="dxa"/>
          </w:tcPr>
          <w:p w14:paraId="15F5BAE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04A20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EF85A0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A3C047" w14:textId="77777777" w:rsidR="00CB28BC" w:rsidRDefault="00CB28BC" w:rsidP="00C900A0">
            <w:r>
              <w:rPr>
                <w:sz w:val="16"/>
                <w:szCs w:val="16"/>
              </w:rPr>
              <w:t>R5-232467</w:t>
            </w:r>
          </w:p>
        </w:tc>
        <w:tc>
          <w:tcPr>
            <w:tcW w:w="1597" w:type="dxa"/>
          </w:tcPr>
          <w:p w14:paraId="5D141A90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4BFE0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95DF63D" w14:textId="77777777" w:rsidR="00CB28BC" w:rsidRDefault="00CB28BC" w:rsidP="00C900A0">
            <w:r>
              <w:rPr>
                <w:sz w:val="16"/>
                <w:szCs w:val="16"/>
              </w:rPr>
              <w:t>17.6.1.1</w:t>
            </w:r>
          </w:p>
        </w:tc>
        <w:tc>
          <w:tcPr>
            <w:tcW w:w="998" w:type="dxa"/>
          </w:tcPr>
          <w:p w14:paraId="54BC60D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6768F6DB" w14:textId="77777777" w:rsidTr="00C900A0">
        <w:tc>
          <w:tcPr>
            <w:tcW w:w="879" w:type="dxa"/>
          </w:tcPr>
          <w:p w14:paraId="1185ABC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01B64C8" w14:textId="77777777" w:rsidR="00CB28BC" w:rsidRDefault="00CB28BC" w:rsidP="00C900A0">
            <w:r>
              <w:rPr>
                <w:sz w:val="16"/>
                <w:szCs w:val="16"/>
              </w:rPr>
              <w:t>2383</w:t>
            </w:r>
          </w:p>
        </w:tc>
        <w:tc>
          <w:tcPr>
            <w:tcW w:w="517" w:type="dxa"/>
          </w:tcPr>
          <w:p w14:paraId="45F619AF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41DE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3CCE4A" w14:textId="77777777" w:rsidR="00CB28BC" w:rsidRDefault="00CB28BC" w:rsidP="00C900A0">
            <w:r>
              <w:rPr>
                <w:sz w:val="16"/>
                <w:szCs w:val="16"/>
              </w:rPr>
              <w:t>Correction to RedCap RRM TC 17.6.1.3 gap intraFreq noDRX with TT</w:t>
            </w:r>
          </w:p>
        </w:tc>
        <w:tc>
          <w:tcPr>
            <w:tcW w:w="517" w:type="dxa"/>
          </w:tcPr>
          <w:p w14:paraId="7CC2A16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B6F948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862B9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42A03B" w14:textId="77777777" w:rsidR="00CB28BC" w:rsidRDefault="00CB28BC" w:rsidP="00C900A0">
            <w:r>
              <w:rPr>
                <w:sz w:val="16"/>
                <w:szCs w:val="16"/>
              </w:rPr>
              <w:t>R5-232469</w:t>
            </w:r>
          </w:p>
        </w:tc>
        <w:tc>
          <w:tcPr>
            <w:tcW w:w="1597" w:type="dxa"/>
          </w:tcPr>
          <w:p w14:paraId="000A052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7362AF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49DA70C" w14:textId="77777777" w:rsidR="00CB28BC" w:rsidRDefault="00CB28BC" w:rsidP="00C900A0">
            <w:r>
              <w:rPr>
                <w:sz w:val="16"/>
                <w:szCs w:val="16"/>
              </w:rPr>
              <w:t>17.6.1.3</w:t>
            </w:r>
          </w:p>
        </w:tc>
        <w:tc>
          <w:tcPr>
            <w:tcW w:w="998" w:type="dxa"/>
          </w:tcPr>
          <w:p w14:paraId="1F1E45D0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2395, 2396TS 38.903 CR 0518; TS/TR ... CR ... </w:t>
            </w:r>
          </w:p>
        </w:tc>
      </w:tr>
      <w:tr w:rsidR="00CB28BC" w14:paraId="036B8604" w14:textId="77777777" w:rsidTr="00C900A0">
        <w:tc>
          <w:tcPr>
            <w:tcW w:w="879" w:type="dxa"/>
          </w:tcPr>
          <w:p w14:paraId="40D3158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EE0AC6" w14:textId="77777777" w:rsidR="00CB28BC" w:rsidRDefault="00CB28BC" w:rsidP="00C900A0">
            <w:r>
              <w:rPr>
                <w:sz w:val="16"/>
                <w:szCs w:val="16"/>
              </w:rPr>
              <w:t>2384</w:t>
            </w:r>
          </w:p>
        </w:tc>
        <w:tc>
          <w:tcPr>
            <w:tcW w:w="517" w:type="dxa"/>
          </w:tcPr>
          <w:p w14:paraId="53203E3F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0DB85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F22E9F" w14:textId="77777777" w:rsidR="00CB28BC" w:rsidRDefault="00CB28BC" w:rsidP="00C900A0">
            <w:r>
              <w:rPr>
                <w:sz w:val="16"/>
                <w:szCs w:val="16"/>
              </w:rPr>
              <w:t>Correction to RedCap RRM TC 17.6.1.4 gap intraFreq DRX with TT</w:t>
            </w:r>
          </w:p>
        </w:tc>
        <w:tc>
          <w:tcPr>
            <w:tcW w:w="517" w:type="dxa"/>
          </w:tcPr>
          <w:p w14:paraId="63F3512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DBC6F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AB2B1AF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576BBB" w14:textId="77777777" w:rsidR="00CB28BC" w:rsidRDefault="00CB28BC" w:rsidP="00C900A0">
            <w:r>
              <w:rPr>
                <w:sz w:val="16"/>
                <w:szCs w:val="16"/>
              </w:rPr>
              <w:t>R5-232470</w:t>
            </w:r>
          </w:p>
        </w:tc>
        <w:tc>
          <w:tcPr>
            <w:tcW w:w="1597" w:type="dxa"/>
          </w:tcPr>
          <w:p w14:paraId="78CCA0A6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3BF797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0963C49" w14:textId="77777777" w:rsidR="00CB28BC" w:rsidRDefault="00CB28BC" w:rsidP="00C900A0">
            <w:r>
              <w:rPr>
                <w:sz w:val="16"/>
                <w:szCs w:val="16"/>
              </w:rPr>
              <w:t>17.6.1.4</w:t>
            </w:r>
          </w:p>
        </w:tc>
        <w:tc>
          <w:tcPr>
            <w:tcW w:w="998" w:type="dxa"/>
          </w:tcPr>
          <w:p w14:paraId="7E93B3F4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2395, 2396TS 38.903 CR 0517; TS/TR ... CR ... </w:t>
            </w:r>
          </w:p>
        </w:tc>
      </w:tr>
      <w:tr w:rsidR="00CB28BC" w14:paraId="654CF66D" w14:textId="77777777" w:rsidTr="00C900A0">
        <w:tc>
          <w:tcPr>
            <w:tcW w:w="879" w:type="dxa"/>
          </w:tcPr>
          <w:p w14:paraId="4F00E9FF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1DAB5C" w14:textId="77777777" w:rsidR="00CB28BC" w:rsidRDefault="00CB28BC" w:rsidP="00C900A0">
            <w:r>
              <w:rPr>
                <w:sz w:val="16"/>
                <w:szCs w:val="16"/>
              </w:rPr>
              <w:t>2386</w:t>
            </w:r>
          </w:p>
        </w:tc>
        <w:tc>
          <w:tcPr>
            <w:tcW w:w="517" w:type="dxa"/>
          </w:tcPr>
          <w:p w14:paraId="1A43CC7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07448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DBAB7B" w14:textId="77777777" w:rsidR="00CB28BC" w:rsidRDefault="00CB28BC" w:rsidP="00C900A0">
            <w:r>
              <w:rPr>
                <w:sz w:val="16"/>
                <w:szCs w:val="16"/>
              </w:rPr>
              <w:t>Correction to RedCap RRM TC 17.6.3.2 SSB L1RSRP DRX with TT</w:t>
            </w:r>
          </w:p>
        </w:tc>
        <w:tc>
          <w:tcPr>
            <w:tcW w:w="517" w:type="dxa"/>
          </w:tcPr>
          <w:p w14:paraId="394E646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6D96C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A3E63A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682C8B3" w14:textId="77777777" w:rsidR="00CB28BC" w:rsidRDefault="00CB28BC" w:rsidP="00C900A0">
            <w:r>
              <w:rPr>
                <w:sz w:val="16"/>
                <w:szCs w:val="16"/>
              </w:rPr>
              <w:t>R5-232472</w:t>
            </w:r>
          </w:p>
        </w:tc>
        <w:tc>
          <w:tcPr>
            <w:tcW w:w="1597" w:type="dxa"/>
          </w:tcPr>
          <w:p w14:paraId="225A67C0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4AF9B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45B51A0" w14:textId="77777777" w:rsidR="00CB28BC" w:rsidRDefault="00CB28BC" w:rsidP="00C900A0">
            <w:r>
              <w:rPr>
                <w:sz w:val="16"/>
                <w:szCs w:val="16"/>
              </w:rPr>
              <w:t>17.6.3.2</w:t>
            </w:r>
          </w:p>
        </w:tc>
        <w:tc>
          <w:tcPr>
            <w:tcW w:w="998" w:type="dxa"/>
          </w:tcPr>
          <w:p w14:paraId="2E574709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2396TS 38.533 CR 0519; TS/TR ... CR ... </w:t>
            </w:r>
          </w:p>
        </w:tc>
      </w:tr>
      <w:tr w:rsidR="00CB28BC" w14:paraId="480A53A6" w14:textId="77777777" w:rsidTr="00C900A0">
        <w:tc>
          <w:tcPr>
            <w:tcW w:w="879" w:type="dxa"/>
          </w:tcPr>
          <w:p w14:paraId="5496A71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955707" w14:textId="77777777" w:rsidR="00CB28BC" w:rsidRDefault="00CB28BC" w:rsidP="00C900A0">
            <w:r>
              <w:rPr>
                <w:sz w:val="16"/>
                <w:szCs w:val="16"/>
              </w:rPr>
              <w:t>2387</w:t>
            </w:r>
          </w:p>
        </w:tc>
        <w:tc>
          <w:tcPr>
            <w:tcW w:w="517" w:type="dxa"/>
          </w:tcPr>
          <w:p w14:paraId="2638856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63974A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AFD2EA" w14:textId="77777777" w:rsidR="00CB28BC" w:rsidRDefault="00CB28BC" w:rsidP="00C900A0">
            <w:r>
              <w:rPr>
                <w:sz w:val="16"/>
                <w:szCs w:val="16"/>
              </w:rPr>
              <w:t>Correction to RedCap RRM TC 17.6.3.3 CSIRS L1RSRP noDRX with TT</w:t>
            </w:r>
          </w:p>
        </w:tc>
        <w:tc>
          <w:tcPr>
            <w:tcW w:w="517" w:type="dxa"/>
          </w:tcPr>
          <w:p w14:paraId="283B3D7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1CBA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6DDD1A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C1D329" w14:textId="77777777" w:rsidR="00CB28BC" w:rsidRDefault="00CB28BC" w:rsidP="00C900A0">
            <w:r>
              <w:rPr>
                <w:sz w:val="16"/>
                <w:szCs w:val="16"/>
              </w:rPr>
              <w:t>R5-232473</w:t>
            </w:r>
          </w:p>
        </w:tc>
        <w:tc>
          <w:tcPr>
            <w:tcW w:w="1597" w:type="dxa"/>
          </w:tcPr>
          <w:p w14:paraId="24CE824B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694C24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9AD333" w14:textId="77777777" w:rsidR="00CB28BC" w:rsidRDefault="00CB28BC" w:rsidP="00C900A0">
            <w:r>
              <w:rPr>
                <w:sz w:val="16"/>
                <w:szCs w:val="16"/>
              </w:rPr>
              <w:t>17.6.3.3</w:t>
            </w:r>
          </w:p>
        </w:tc>
        <w:tc>
          <w:tcPr>
            <w:tcW w:w="998" w:type="dxa"/>
          </w:tcPr>
          <w:p w14:paraId="51A5285D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2396TS 38.903 CR 0520; TS/TR ... CR ... </w:t>
            </w:r>
          </w:p>
        </w:tc>
      </w:tr>
      <w:tr w:rsidR="00CB28BC" w14:paraId="62F2B6FB" w14:textId="77777777" w:rsidTr="00C900A0">
        <w:tc>
          <w:tcPr>
            <w:tcW w:w="879" w:type="dxa"/>
          </w:tcPr>
          <w:p w14:paraId="4F37D54E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BFEEE8C" w14:textId="77777777" w:rsidR="00CB28BC" w:rsidRDefault="00CB28BC" w:rsidP="00C900A0">
            <w:r>
              <w:rPr>
                <w:sz w:val="16"/>
                <w:szCs w:val="16"/>
              </w:rPr>
              <w:t>2388</w:t>
            </w:r>
          </w:p>
        </w:tc>
        <w:tc>
          <w:tcPr>
            <w:tcW w:w="517" w:type="dxa"/>
          </w:tcPr>
          <w:p w14:paraId="6E12493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8F094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6414C0" w14:textId="77777777" w:rsidR="00CB28BC" w:rsidRDefault="00CB28BC" w:rsidP="00C900A0">
            <w:r>
              <w:rPr>
                <w:sz w:val="16"/>
                <w:szCs w:val="16"/>
              </w:rPr>
              <w:t>Correction to RedCap RRM TC 17.6.3.4 CSIRS L1RSRP DRX with TT</w:t>
            </w:r>
          </w:p>
        </w:tc>
        <w:tc>
          <w:tcPr>
            <w:tcW w:w="517" w:type="dxa"/>
          </w:tcPr>
          <w:p w14:paraId="7A7D04C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2D503D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A6BF71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F24F3F" w14:textId="77777777" w:rsidR="00CB28BC" w:rsidRDefault="00CB28BC" w:rsidP="00C900A0">
            <w:r>
              <w:rPr>
                <w:sz w:val="16"/>
                <w:szCs w:val="16"/>
              </w:rPr>
              <w:t>R5-232474</w:t>
            </w:r>
          </w:p>
        </w:tc>
        <w:tc>
          <w:tcPr>
            <w:tcW w:w="1597" w:type="dxa"/>
          </w:tcPr>
          <w:p w14:paraId="2CD6F855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01A38E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EC4DC9" w14:textId="77777777" w:rsidR="00CB28BC" w:rsidRDefault="00CB28BC" w:rsidP="00C900A0">
            <w:r>
              <w:rPr>
                <w:sz w:val="16"/>
                <w:szCs w:val="16"/>
              </w:rPr>
              <w:t>17.6.3.4</w:t>
            </w:r>
          </w:p>
        </w:tc>
        <w:tc>
          <w:tcPr>
            <w:tcW w:w="998" w:type="dxa"/>
          </w:tcPr>
          <w:p w14:paraId="1770F1A3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2396TS 38.903 CR 0520; TS/TR ... CR ... </w:t>
            </w:r>
          </w:p>
        </w:tc>
      </w:tr>
      <w:tr w:rsidR="00CB28BC" w14:paraId="38EA9F0C" w14:textId="77777777" w:rsidTr="00C900A0">
        <w:tc>
          <w:tcPr>
            <w:tcW w:w="879" w:type="dxa"/>
          </w:tcPr>
          <w:p w14:paraId="1462A0F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C4E44A" w14:textId="77777777" w:rsidR="00CB28BC" w:rsidRDefault="00CB28BC" w:rsidP="00C900A0">
            <w:r>
              <w:rPr>
                <w:sz w:val="16"/>
                <w:szCs w:val="16"/>
              </w:rPr>
              <w:t>2389</w:t>
            </w:r>
          </w:p>
        </w:tc>
        <w:tc>
          <w:tcPr>
            <w:tcW w:w="517" w:type="dxa"/>
          </w:tcPr>
          <w:p w14:paraId="6A76C13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EA4F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6B2644" w14:textId="77777777" w:rsidR="00CB28BC" w:rsidRDefault="00CB28BC" w:rsidP="00C900A0">
            <w:r>
              <w:rPr>
                <w:sz w:val="16"/>
                <w:szCs w:val="16"/>
              </w:rPr>
              <w:t>Correction to RedCap RRM TC 18.2.2.1 L2N Redirection</w:t>
            </w:r>
          </w:p>
        </w:tc>
        <w:tc>
          <w:tcPr>
            <w:tcW w:w="517" w:type="dxa"/>
          </w:tcPr>
          <w:p w14:paraId="69A7E1A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89CE6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9BFA7A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90470E" w14:textId="77777777" w:rsidR="00CB28BC" w:rsidRDefault="00CB28BC" w:rsidP="00C900A0">
            <w:r>
              <w:rPr>
                <w:sz w:val="16"/>
                <w:szCs w:val="16"/>
              </w:rPr>
              <w:t>R5-232475</w:t>
            </w:r>
          </w:p>
        </w:tc>
        <w:tc>
          <w:tcPr>
            <w:tcW w:w="1597" w:type="dxa"/>
          </w:tcPr>
          <w:p w14:paraId="7202A83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FB644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42B0AA" w14:textId="77777777" w:rsidR="00CB28BC" w:rsidRDefault="00CB28BC" w:rsidP="00C900A0">
            <w:r>
              <w:rPr>
                <w:sz w:val="16"/>
                <w:szCs w:val="16"/>
              </w:rPr>
              <w:t>18.2.2.1</w:t>
            </w:r>
          </w:p>
        </w:tc>
        <w:tc>
          <w:tcPr>
            <w:tcW w:w="998" w:type="dxa"/>
          </w:tcPr>
          <w:p w14:paraId="1E803E81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785A048E" w14:textId="77777777" w:rsidTr="00C900A0">
        <w:tc>
          <w:tcPr>
            <w:tcW w:w="879" w:type="dxa"/>
          </w:tcPr>
          <w:p w14:paraId="1BE47471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53C7CD" w14:textId="77777777" w:rsidR="00CB28BC" w:rsidRDefault="00CB28BC" w:rsidP="00C900A0">
            <w:r>
              <w:rPr>
                <w:sz w:val="16"/>
                <w:szCs w:val="16"/>
              </w:rPr>
              <w:t>2394</w:t>
            </w:r>
          </w:p>
        </w:tc>
        <w:tc>
          <w:tcPr>
            <w:tcW w:w="517" w:type="dxa"/>
          </w:tcPr>
          <w:p w14:paraId="7724D88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3200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3FE7D6" w14:textId="77777777" w:rsidR="00CB28BC" w:rsidRDefault="00CB28BC" w:rsidP="00C900A0">
            <w:r>
              <w:rPr>
                <w:sz w:val="16"/>
                <w:szCs w:val="16"/>
              </w:rPr>
              <w:t>Correction to Annex A for RedCap RRM TCs</w:t>
            </w:r>
          </w:p>
        </w:tc>
        <w:tc>
          <w:tcPr>
            <w:tcW w:w="517" w:type="dxa"/>
          </w:tcPr>
          <w:p w14:paraId="4CADC0E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F292D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66B7E7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4DF49E9" w14:textId="77777777" w:rsidR="00CB28BC" w:rsidRDefault="00CB28BC" w:rsidP="00C900A0">
            <w:r>
              <w:rPr>
                <w:sz w:val="16"/>
                <w:szCs w:val="16"/>
              </w:rPr>
              <w:t>R5-232480</w:t>
            </w:r>
          </w:p>
        </w:tc>
        <w:tc>
          <w:tcPr>
            <w:tcW w:w="1597" w:type="dxa"/>
          </w:tcPr>
          <w:p w14:paraId="45234FB4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B580FB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222029" w14:textId="77777777" w:rsidR="00CB28BC" w:rsidRDefault="00CB28BC" w:rsidP="00C900A0">
            <w:r>
              <w:rPr>
                <w:sz w:val="16"/>
                <w:szCs w:val="16"/>
              </w:rPr>
              <w:t>A.8A</w:t>
            </w:r>
          </w:p>
        </w:tc>
        <w:tc>
          <w:tcPr>
            <w:tcW w:w="998" w:type="dxa"/>
          </w:tcPr>
          <w:p w14:paraId="34388BD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16AD3F1D" w14:textId="77777777" w:rsidTr="00C900A0">
        <w:tc>
          <w:tcPr>
            <w:tcW w:w="879" w:type="dxa"/>
          </w:tcPr>
          <w:p w14:paraId="306DBE0A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20423F" w14:textId="77777777" w:rsidR="00CB28BC" w:rsidRDefault="00CB28BC" w:rsidP="00C900A0">
            <w:r>
              <w:rPr>
                <w:sz w:val="16"/>
                <w:szCs w:val="16"/>
              </w:rPr>
              <w:t>2396</w:t>
            </w:r>
          </w:p>
        </w:tc>
        <w:tc>
          <w:tcPr>
            <w:tcW w:w="517" w:type="dxa"/>
          </w:tcPr>
          <w:p w14:paraId="599A6911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D8686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E71E2" w14:textId="77777777" w:rsidR="00CB28BC" w:rsidRDefault="00CB28BC" w:rsidP="00C900A0">
            <w:r>
              <w:rPr>
                <w:sz w:val="16"/>
                <w:szCs w:val="16"/>
              </w:rPr>
              <w:t>Correction to Annex F for RedCap RRM TCs</w:t>
            </w:r>
          </w:p>
        </w:tc>
        <w:tc>
          <w:tcPr>
            <w:tcW w:w="517" w:type="dxa"/>
          </w:tcPr>
          <w:p w14:paraId="38C3D5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E5468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5CEEED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EACE952" w14:textId="77777777" w:rsidR="00CB28BC" w:rsidRDefault="00CB28BC" w:rsidP="00C900A0">
            <w:r>
              <w:rPr>
                <w:sz w:val="16"/>
                <w:szCs w:val="16"/>
              </w:rPr>
              <w:t>R5-232482</w:t>
            </w:r>
          </w:p>
        </w:tc>
        <w:tc>
          <w:tcPr>
            <w:tcW w:w="1597" w:type="dxa"/>
          </w:tcPr>
          <w:p w14:paraId="2A7FD25F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B6495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028B612" w14:textId="77777777" w:rsidR="00CB28BC" w:rsidRDefault="00CB28BC" w:rsidP="00C900A0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14DDA91B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2382-2388 2390-2393TS 38.903 CR 0517-0522; TS/TR ... CR ... </w:t>
            </w:r>
          </w:p>
        </w:tc>
      </w:tr>
      <w:tr w:rsidR="00CB28BC" w14:paraId="012AF46D" w14:textId="77777777" w:rsidTr="00C900A0">
        <w:tc>
          <w:tcPr>
            <w:tcW w:w="879" w:type="dxa"/>
          </w:tcPr>
          <w:p w14:paraId="0F5AE7E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7F040D" w14:textId="77777777" w:rsidR="00CB28BC" w:rsidRDefault="00CB28BC" w:rsidP="00C900A0">
            <w:r>
              <w:rPr>
                <w:sz w:val="16"/>
                <w:szCs w:val="16"/>
              </w:rPr>
              <w:t>2433</w:t>
            </w:r>
          </w:p>
        </w:tc>
        <w:tc>
          <w:tcPr>
            <w:tcW w:w="517" w:type="dxa"/>
          </w:tcPr>
          <w:p w14:paraId="7CCB219D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D57B66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EBB92A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17.1.1.1</w:t>
            </w:r>
          </w:p>
        </w:tc>
        <w:tc>
          <w:tcPr>
            <w:tcW w:w="517" w:type="dxa"/>
          </w:tcPr>
          <w:p w14:paraId="352B7A8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8EAC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122DA2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1182DE3" w14:textId="77777777" w:rsidR="00CB28BC" w:rsidRDefault="00CB28BC" w:rsidP="00C900A0">
            <w:r>
              <w:rPr>
                <w:sz w:val="16"/>
                <w:szCs w:val="16"/>
              </w:rPr>
              <w:t>R5-232923</w:t>
            </w:r>
          </w:p>
        </w:tc>
        <w:tc>
          <w:tcPr>
            <w:tcW w:w="1597" w:type="dxa"/>
          </w:tcPr>
          <w:p w14:paraId="57A532E2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9DE4A3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F592790" w14:textId="77777777" w:rsidR="00CB28BC" w:rsidRDefault="00CB28BC" w:rsidP="00C900A0">
            <w:r>
              <w:rPr>
                <w:sz w:val="16"/>
                <w:szCs w:val="16"/>
              </w:rPr>
              <w:t>17</w:t>
            </w:r>
          </w:p>
        </w:tc>
        <w:tc>
          <w:tcPr>
            <w:tcW w:w="998" w:type="dxa"/>
          </w:tcPr>
          <w:p w14:paraId="1A4FC450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76A6304" w14:textId="77777777" w:rsidTr="00C900A0">
        <w:tc>
          <w:tcPr>
            <w:tcW w:w="879" w:type="dxa"/>
          </w:tcPr>
          <w:p w14:paraId="67EFB863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281900B" w14:textId="77777777" w:rsidR="00CB28BC" w:rsidRDefault="00CB28BC" w:rsidP="00C900A0">
            <w:r>
              <w:rPr>
                <w:sz w:val="16"/>
                <w:szCs w:val="16"/>
              </w:rPr>
              <w:t>2434</w:t>
            </w:r>
          </w:p>
        </w:tc>
        <w:tc>
          <w:tcPr>
            <w:tcW w:w="517" w:type="dxa"/>
          </w:tcPr>
          <w:p w14:paraId="6F7FF8B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68FE1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7A7225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17.1.1.2</w:t>
            </w:r>
          </w:p>
        </w:tc>
        <w:tc>
          <w:tcPr>
            <w:tcW w:w="517" w:type="dxa"/>
          </w:tcPr>
          <w:p w14:paraId="2A79D34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A27FA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0CC609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A322C1" w14:textId="77777777" w:rsidR="00CB28BC" w:rsidRDefault="00CB28BC" w:rsidP="00C900A0">
            <w:r>
              <w:rPr>
                <w:sz w:val="16"/>
                <w:szCs w:val="16"/>
              </w:rPr>
              <w:t>R5-232924</w:t>
            </w:r>
          </w:p>
        </w:tc>
        <w:tc>
          <w:tcPr>
            <w:tcW w:w="1597" w:type="dxa"/>
          </w:tcPr>
          <w:p w14:paraId="7C791709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75A02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78E5AAD" w14:textId="77777777" w:rsidR="00CB28BC" w:rsidRDefault="00CB28BC" w:rsidP="00C900A0">
            <w:r>
              <w:rPr>
                <w:sz w:val="16"/>
                <w:szCs w:val="16"/>
              </w:rPr>
              <w:t>17.1.1.2</w:t>
            </w:r>
          </w:p>
        </w:tc>
        <w:tc>
          <w:tcPr>
            <w:tcW w:w="998" w:type="dxa"/>
          </w:tcPr>
          <w:p w14:paraId="0B397C83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7308FE41" w14:textId="77777777" w:rsidTr="00C900A0">
        <w:tc>
          <w:tcPr>
            <w:tcW w:w="879" w:type="dxa"/>
          </w:tcPr>
          <w:p w14:paraId="0765577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DA1161" w14:textId="77777777" w:rsidR="00CB28BC" w:rsidRDefault="00CB28BC" w:rsidP="00C900A0">
            <w:r>
              <w:rPr>
                <w:sz w:val="16"/>
                <w:szCs w:val="16"/>
              </w:rPr>
              <w:t>2435</w:t>
            </w:r>
          </w:p>
        </w:tc>
        <w:tc>
          <w:tcPr>
            <w:tcW w:w="517" w:type="dxa"/>
          </w:tcPr>
          <w:p w14:paraId="29D98E35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31442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11194F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17.1.1.3</w:t>
            </w:r>
          </w:p>
        </w:tc>
        <w:tc>
          <w:tcPr>
            <w:tcW w:w="517" w:type="dxa"/>
          </w:tcPr>
          <w:p w14:paraId="7E04D6E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5F2E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1335EC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C8E019" w14:textId="77777777" w:rsidR="00CB28BC" w:rsidRDefault="00CB28BC" w:rsidP="00C900A0">
            <w:r>
              <w:rPr>
                <w:sz w:val="16"/>
                <w:szCs w:val="16"/>
              </w:rPr>
              <w:t>R5-232925</w:t>
            </w:r>
          </w:p>
        </w:tc>
        <w:tc>
          <w:tcPr>
            <w:tcW w:w="1597" w:type="dxa"/>
          </w:tcPr>
          <w:p w14:paraId="474A0210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3DF7A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51B0D5" w14:textId="77777777" w:rsidR="00CB28BC" w:rsidRDefault="00CB28BC" w:rsidP="00C900A0">
            <w:r>
              <w:rPr>
                <w:sz w:val="16"/>
                <w:szCs w:val="16"/>
              </w:rPr>
              <w:t>17.1.1.3</w:t>
            </w:r>
          </w:p>
        </w:tc>
        <w:tc>
          <w:tcPr>
            <w:tcW w:w="998" w:type="dxa"/>
          </w:tcPr>
          <w:p w14:paraId="51F9B105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4AA0FD7" w14:textId="77777777" w:rsidTr="00C900A0">
        <w:tc>
          <w:tcPr>
            <w:tcW w:w="879" w:type="dxa"/>
          </w:tcPr>
          <w:p w14:paraId="3B0F03F7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17FA6A" w14:textId="77777777" w:rsidR="00CB28BC" w:rsidRDefault="00CB28BC" w:rsidP="00C900A0">
            <w:r>
              <w:rPr>
                <w:sz w:val="16"/>
                <w:szCs w:val="16"/>
              </w:rPr>
              <w:t>2436</w:t>
            </w:r>
          </w:p>
        </w:tc>
        <w:tc>
          <w:tcPr>
            <w:tcW w:w="517" w:type="dxa"/>
          </w:tcPr>
          <w:p w14:paraId="14EE8CA0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5A0F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4D8244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17.1.1.4</w:t>
            </w:r>
          </w:p>
        </w:tc>
        <w:tc>
          <w:tcPr>
            <w:tcW w:w="517" w:type="dxa"/>
          </w:tcPr>
          <w:p w14:paraId="518B56A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88FAF2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70FF66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6D6546" w14:textId="77777777" w:rsidR="00CB28BC" w:rsidRDefault="00CB28BC" w:rsidP="00C900A0">
            <w:r>
              <w:rPr>
                <w:sz w:val="16"/>
                <w:szCs w:val="16"/>
              </w:rPr>
              <w:t>R5-232926</w:t>
            </w:r>
          </w:p>
        </w:tc>
        <w:tc>
          <w:tcPr>
            <w:tcW w:w="1597" w:type="dxa"/>
          </w:tcPr>
          <w:p w14:paraId="61D318AD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66946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58921B" w14:textId="77777777" w:rsidR="00CB28BC" w:rsidRDefault="00CB28BC" w:rsidP="00C900A0">
            <w:r>
              <w:rPr>
                <w:sz w:val="16"/>
                <w:szCs w:val="16"/>
              </w:rPr>
              <w:t>17.1.1.4</w:t>
            </w:r>
          </w:p>
        </w:tc>
        <w:tc>
          <w:tcPr>
            <w:tcW w:w="998" w:type="dxa"/>
          </w:tcPr>
          <w:p w14:paraId="7CE9E95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B2E858A" w14:textId="77777777" w:rsidR="00CB28BC" w:rsidRDefault="00CB28BC" w:rsidP="00CB28BC"/>
    <w:p w14:paraId="42C6088D" w14:textId="77777777" w:rsidR="00CB28BC" w:rsidRDefault="00CB28BC" w:rsidP="00CB28BC"/>
    <w:p w14:paraId="71F589A6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RP-230949</w:t>
      </w:r>
      <w:r>
        <w:rPr>
          <w:b/>
          <w:i/>
          <w:noProof/>
          <w:sz w:val="28"/>
        </w:rPr>
        <w:fldChar w:fldCharType="end"/>
      </w:r>
    </w:p>
    <w:p w14:paraId="73AE971E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0BE856CF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6B56EEE1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11729F9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4)</w:t>
      </w:r>
      <w:r>
        <w:rPr>
          <w:rFonts w:ascii="Arial" w:hAnsi="Arial" w:cs="Arial"/>
          <w:b/>
          <w:bCs/>
        </w:rPr>
        <w:fldChar w:fldCharType="end"/>
      </w:r>
    </w:p>
    <w:p w14:paraId="70B1EF39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5335FA2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E8ADE1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637D75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7446E811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D0E0D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4EBB8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7CE39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3DE8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EC2C7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71D7C6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6F8FE8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F0B45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43273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44A9B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2EF266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15F9A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16D71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5A83797A" w14:textId="77777777" w:rsidTr="00C900A0">
        <w:tc>
          <w:tcPr>
            <w:tcW w:w="879" w:type="dxa"/>
          </w:tcPr>
          <w:p w14:paraId="5F41DC6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B0F138" w14:textId="77777777" w:rsidR="00CB28BC" w:rsidRDefault="00CB28BC" w:rsidP="00C900A0">
            <w:r>
              <w:rPr>
                <w:sz w:val="16"/>
                <w:szCs w:val="16"/>
              </w:rPr>
              <w:t>2352</w:t>
            </w:r>
          </w:p>
        </w:tc>
        <w:tc>
          <w:tcPr>
            <w:tcW w:w="517" w:type="dxa"/>
          </w:tcPr>
          <w:p w14:paraId="2B22EC14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C7831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FE1D86" w14:textId="77777777" w:rsidR="00CB28BC" w:rsidRDefault="00CB28BC" w:rsidP="00C900A0">
            <w:r>
              <w:rPr>
                <w:sz w:val="16"/>
                <w:szCs w:val="16"/>
              </w:rPr>
              <w:t>Core spec alignment for SMTC value for RedCap TC 16.1.1.1</w:t>
            </w:r>
          </w:p>
        </w:tc>
        <w:tc>
          <w:tcPr>
            <w:tcW w:w="517" w:type="dxa"/>
          </w:tcPr>
          <w:p w14:paraId="0CBF487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4BCC3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E5E8F4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626D62F" w14:textId="77777777" w:rsidR="00CB28BC" w:rsidRDefault="00CB28BC" w:rsidP="00C900A0">
            <w:r>
              <w:rPr>
                <w:sz w:val="16"/>
                <w:szCs w:val="16"/>
              </w:rPr>
              <w:t>R5-233610</w:t>
            </w:r>
          </w:p>
        </w:tc>
        <w:tc>
          <w:tcPr>
            <w:tcW w:w="1597" w:type="dxa"/>
          </w:tcPr>
          <w:p w14:paraId="2AF39CC5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D2074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A6E4D9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A2898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EC3339C" w14:textId="77777777" w:rsidTr="00C900A0">
        <w:tc>
          <w:tcPr>
            <w:tcW w:w="879" w:type="dxa"/>
          </w:tcPr>
          <w:p w14:paraId="00D8315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E88470" w14:textId="77777777" w:rsidR="00CB28BC" w:rsidRDefault="00CB28BC" w:rsidP="00C900A0">
            <w:r>
              <w:rPr>
                <w:sz w:val="16"/>
                <w:szCs w:val="16"/>
              </w:rPr>
              <w:t>2373</w:t>
            </w:r>
          </w:p>
        </w:tc>
        <w:tc>
          <w:tcPr>
            <w:tcW w:w="517" w:type="dxa"/>
          </w:tcPr>
          <w:p w14:paraId="732D5CE8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5219A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AF7723" w14:textId="77777777" w:rsidR="00CB28BC" w:rsidRDefault="00CB28BC" w:rsidP="00C900A0">
            <w:r>
              <w:rPr>
                <w:sz w:val="16"/>
                <w:szCs w:val="16"/>
              </w:rPr>
              <w:t>Correction to RedCap RRM TC 16.3.1.x NCDSSB HO</w:t>
            </w:r>
          </w:p>
        </w:tc>
        <w:tc>
          <w:tcPr>
            <w:tcW w:w="517" w:type="dxa"/>
          </w:tcPr>
          <w:p w14:paraId="4C7A2E2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9E0CC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B4195E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217831" w14:textId="77777777" w:rsidR="00CB28BC" w:rsidRDefault="00CB28BC" w:rsidP="00C900A0">
            <w:r>
              <w:rPr>
                <w:sz w:val="16"/>
                <w:szCs w:val="16"/>
              </w:rPr>
              <w:t>R5-233771</w:t>
            </w:r>
          </w:p>
        </w:tc>
        <w:tc>
          <w:tcPr>
            <w:tcW w:w="1597" w:type="dxa"/>
          </w:tcPr>
          <w:p w14:paraId="650CDA7F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39272D27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FC040A" w14:textId="77777777" w:rsidR="00CB28BC" w:rsidRDefault="00CB28BC" w:rsidP="00C900A0">
            <w:r>
              <w:rPr>
                <w:sz w:val="16"/>
                <w:szCs w:val="16"/>
              </w:rPr>
              <w:t>16.3.1.3, 16.3.1.4, 16.3.1.5, 16.3.1.6</w:t>
            </w:r>
          </w:p>
        </w:tc>
        <w:tc>
          <w:tcPr>
            <w:tcW w:w="998" w:type="dxa"/>
          </w:tcPr>
          <w:p w14:paraId="1533C96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66AC1E74" w14:textId="77777777" w:rsidTr="00C900A0">
        <w:tc>
          <w:tcPr>
            <w:tcW w:w="879" w:type="dxa"/>
          </w:tcPr>
          <w:p w14:paraId="219FDFC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D58DC18" w14:textId="77777777" w:rsidR="00CB28BC" w:rsidRDefault="00CB28BC" w:rsidP="00C900A0">
            <w:r>
              <w:rPr>
                <w:sz w:val="16"/>
                <w:szCs w:val="16"/>
              </w:rPr>
              <w:t>2378</w:t>
            </w:r>
          </w:p>
        </w:tc>
        <w:tc>
          <w:tcPr>
            <w:tcW w:w="517" w:type="dxa"/>
          </w:tcPr>
          <w:p w14:paraId="25002F6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2856F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9D30ED" w14:textId="77777777" w:rsidR="00CB28BC" w:rsidRDefault="00CB28BC" w:rsidP="00C900A0">
            <w:r>
              <w:rPr>
                <w:sz w:val="16"/>
                <w:szCs w:val="16"/>
              </w:rPr>
              <w:t>Correction to RedCap RRM TC 17.5.2.3 CSIRS BFR noDRX with TT</w:t>
            </w:r>
          </w:p>
        </w:tc>
        <w:tc>
          <w:tcPr>
            <w:tcW w:w="517" w:type="dxa"/>
          </w:tcPr>
          <w:p w14:paraId="626ABCD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DBDF5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5141F3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FFF530F" w14:textId="77777777" w:rsidR="00CB28BC" w:rsidRDefault="00CB28BC" w:rsidP="00C900A0">
            <w:r>
              <w:rPr>
                <w:sz w:val="16"/>
                <w:szCs w:val="16"/>
              </w:rPr>
              <w:t>R5-233654</w:t>
            </w:r>
          </w:p>
        </w:tc>
        <w:tc>
          <w:tcPr>
            <w:tcW w:w="1597" w:type="dxa"/>
          </w:tcPr>
          <w:p w14:paraId="41222F8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85458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C9017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4A1FA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B9724DE" w14:textId="77777777" w:rsidTr="00C900A0">
        <w:tc>
          <w:tcPr>
            <w:tcW w:w="879" w:type="dxa"/>
          </w:tcPr>
          <w:p w14:paraId="7419468B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B42CC0" w14:textId="77777777" w:rsidR="00CB28BC" w:rsidRDefault="00CB28BC" w:rsidP="00C900A0">
            <w:r>
              <w:rPr>
                <w:sz w:val="16"/>
                <w:szCs w:val="16"/>
              </w:rPr>
              <w:t>2379</w:t>
            </w:r>
          </w:p>
        </w:tc>
        <w:tc>
          <w:tcPr>
            <w:tcW w:w="517" w:type="dxa"/>
          </w:tcPr>
          <w:p w14:paraId="032564B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96A03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8C6978" w14:textId="77777777" w:rsidR="00CB28BC" w:rsidRDefault="00CB28BC" w:rsidP="00C900A0">
            <w:r>
              <w:rPr>
                <w:sz w:val="16"/>
                <w:szCs w:val="16"/>
              </w:rPr>
              <w:t>Correction to RedCap RRM TC 17.5.2.4 CSIRS BFR DRX with TT</w:t>
            </w:r>
          </w:p>
        </w:tc>
        <w:tc>
          <w:tcPr>
            <w:tcW w:w="517" w:type="dxa"/>
          </w:tcPr>
          <w:p w14:paraId="2AB7002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CBC2B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71B90B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78BA72E" w14:textId="77777777" w:rsidR="00CB28BC" w:rsidRDefault="00CB28BC" w:rsidP="00C900A0">
            <w:r>
              <w:rPr>
                <w:sz w:val="16"/>
                <w:szCs w:val="16"/>
              </w:rPr>
              <w:t>R5-233655</w:t>
            </w:r>
          </w:p>
        </w:tc>
        <w:tc>
          <w:tcPr>
            <w:tcW w:w="1597" w:type="dxa"/>
          </w:tcPr>
          <w:p w14:paraId="03995C5E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792EA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CFFB8D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624FA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B0C1518" w14:textId="77777777" w:rsidTr="00C900A0">
        <w:tc>
          <w:tcPr>
            <w:tcW w:w="879" w:type="dxa"/>
          </w:tcPr>
          <w:p w14:paraId="206E3902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8DCBFB" w14:textId="77777777" w:rsidR="00CB28BC" w:rsidRDefault="00CB28BC" w:rsidP="00C900A0">
            <w:r>
              <w:rPr>
                <w:sz w:val="16"/>
                <w:szCs w:val="16"/>
              </w:rPr>
              <w:t>2380</w:t>
            </w:r>
          </w:p>
        </w:tc>
        <w:tc>
          <w:tcPr>
            <w:tcW w:w="517" w:type="dxa"/>
          </w:tcPr>
          <w:p w14:paraId="3DD7363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48F57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FDA341" w14:textId="77777777" w:rsidR="00CB28BC" w:rsidRDefault="00CB28BC" w:rsidP="00C900A0">
            <w:r>
              <w:rPr>
                <w:sz w:val="16"/>
                <w:szCs w:val="16"/>
              </w:rPr>
              <w:t>Correction to RedCap RRM TC 17.5.2.5 BFR restriction with TT</w:t>
            </w:r>
          </w:p>
        </w:tc>
        <w:tc>
          <w:tcPr>
            <w:tcW w:w="517" w:type="dxa"/>
          </w:tcPr>
          <w:p w14:paraId="066CEA5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659C8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08F092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5ED92F" w14:textId="77777777" w:rsidR="00CB28BC" w:rsidRDefault="00CB28BC" w:rsidP="00C900A0">
            <w:r>
              <w:rPr>
                <w:sz w:val="16"/>
                <w:szCs w:val="16"/>
              </w:rPr>
              <w:t>R5-233656</w:t>
            </w:r>
          </w:p>
        </w:tc>
        <w:tc>
          <w:tcPr>
            <w:tcW w:w="1597" w:type="dxa"/>
          </w:tcPr>
          <w:p w14:paraId="33BECCDF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C656F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02EDF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EF07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F8D98DA" w14:textId="77777777" w:rsidTr="00C900A0">
        <w:tc>
          <w:tcPr>
            <w:tcW w:w="879" w:type="dxa"/>
          </w:tcPr>
          <w:p w14:paraId="299209F8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95372C" w14:textId="77777777" w:rsidR="00CB28BC" w:rsidRDefault="00CB28BC" w:rsidP="00C900A0">
            <w:r>
              <w:rPr>
                <w:sz w:val="16"/>
                <w:szCs w:val="16"/>
              </w:rPr>
              <w:t>2382</w:t>
            </w:r>
          </w:p>
        </w:tc>
        <w:tc>
          <w:tcPr>
            <w:tcW w:w="517" w:type="dxa"/>
          </w:tcPr>
          <w:p w14:paraId="11728926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43B7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692037" w14:textId="77777777" w:rsidR="00CB28BC" w:rsidRDefault="00CB28BC" w:rsidP="00C900A0">
            <w:r>
              <w:rPr>
                <w:sz w:val="16"/>
                <w:szCs w:val="16"/>
              </w:rPr>
              <w:t>Addition of RedCap RRM TC 17.6.1.2 intraFreq DRX with TT</w:t>
            </w:r>
          </w:p>
        </w:tc>
        <w:tc>
          <w:tcPr>
            <w:tcW w:w="517" w:type="dxa"/>
          </w:tcPr>
          <w:p w14:paraId="0705A07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8ED4F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BE4DCD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FA2383" w14:textId="77777777" w:rsidR="00CB28BC" w:rsidRDefault="00CB28BC" w:rsidP="00C900A0">
            <w:r>
              <w:rPr>
                <w:sz w:val="16"/>
                <w:szCs w:val="16"/>
              </w:rPr>
              <w:t>R5-233657</w:t>
            </w:r>
          </w:p>
        </w:tc>
        <w:tc>
          <w:tcPr>
            <w:tcW w:w="1597" w:type="dxa"/>
          </w:tcPr>
          <w:p w14:paraId="283143F7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09196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1F25A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4773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9F8C480" w14:textId="77777777" w:rsidTr="00C900A0">
        <w:tc>
          <w:tcPr>
            <w:tcW w:w="879" w:type="dxa"/>
          </w:tcPr>
          <w:p w14:paraId="162D94F3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B7F921" w14:textId="77777777" w:rsidR="00CB28BC" w:rsidRDefault="00CB28BC" w:rsidP="00C900A0">
            <w:r>
              <w:rPr>
                <w:sz w:val="16"/>
                <w:szCs w:val="16"/>
              </w:rPr>
              <w:t>2385</w:t>
            </w:r>
          </w:p>
        </w:tc>
        <w:tc>
          <w:tcPr>
            <w:tcW w:w="517" w:type="dxa"/>
          </w:tcPr>
          <w:p w14:paraId="45DD526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B0587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3DEB60" w14:textId="77777777" w:rsidR="00CB28BC" w:rsidRDefault="00CB28BC" w:rsidP="00C900A0">
            <w:r>
              <w:rPr>
                <w:sz w:val="16"/>
                <w:szCs w:val="16"/>
              </w:rPr>
              <w:t>Correction to RedCap RRM TC 17.6.3.1 SSB L1RSRP noDRX with TT</w:t>
            </w:r>
          </w:p>
        </w:tc>
        <w:tc>
          <w:tcPr>
            <w:tcW w:w="517" w:type="dxa"/>
          </w:tcPr>
          <w:p w14:paraId="507B932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C9DBE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E05C30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17870E" w14:textId="77777777" w:rsidR="00CB28BC" w:rsidRDefault="00CB28BC" w:rsidP="00C900A0">
            <w:r>
              <w:rPr>
                <w:sz w:val="16"/>
                <w:szCs w:val="16"/>
              </w:rPr>
              <w:t>R5-233647</w:t>
            </w:r>
          </w:p>
        </w:tc>
        <w:tc>
          <w:tcPr>
            <w:tcW w:w="1597" w:type="dxa"/>
          </w:tcPr>
          <w:p w14:paraId="17A52830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0375E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CF0F2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85757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8C7F58C" w14:textId="77777777" w:rsidTr="00C900A0">
        <w:tc>
          <w:tcPr>
            <w:tcW w:w="879" w:type="dxa"/>
          </w:tcPr>
          <w:p w14:paraId="37975404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7EFE69" w14:textId="77777777" w:rsidR="00CB28BC" w:rsidRDefault="00CB28BC" w:rsidP="00C900A0">
            <w:r>
              <w:rPr>
                <w:sz w:val="16"/>
                <w:szCs w:val="16"/>
              </w:rPr>
              <w:t>2390</w:t>
            </w:r>
          </w:p>
        </w:tc>
        <w:tc>
          <w:tcPr>
            <w:tcW w:w="517" w:type="dxa"/>
          </w:tcPr>
          <w:p w14:paraId="79F2DDA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2D615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FD6B53" w14:textId="77777777" w:rsidR="00CB28BC" w:rsidRDefault="00CB28BC" w:rsidP="00C900A0">
            <w:r>
              <w:rPr>
                <w:sz w:val="16"/>
                <w:szCs w:val="16"/>
              </w:rPr>
              <w:t>Correction to RedCap RRM TC 18.3.1.5 interRAT noDRX with TT</w:t>
            </w:r>
          </w:p>
        </w:tc>
        <w:tc>
          <w:tcPr>
            <w:tcW w:w="517" w:type="dxa"/>
          </w:tcPr>
          <w:p w14:paraId="5D0B4C0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71AD6C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516D72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481775" w14:textId="77777777" w:rsidR="00CB28BC" w:rsidRDefault="00CB28BC" w:rsidP="00C900A0">
            <w:r>
              <w:rPr>
                <w:sz w:val="16"/>
                <w:szCs w:val="16"/>
              </w:rPr>
              <w:t>R5-233752</w:t>
            </w:r>
          </w:p>
        </w:tc>
        <w:tc>
          <w:tcPr>
            <w:tcW w:w="1597" w:type="dxa"/>
          </w:tcPr>
          <w:p w14:paraId="20B8B0C2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61C05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1DB15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290C4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C4AB84F" w14:textId="77777777" w:rsidTr="00C900A0">
        <w:tc>
          <w:tcPr>
            <w:tcW w:w="879" w:type="dxa"/>
          </w:tcPr>
          <w:p w14:paraId="5A23F731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0CEEBE4" w14:textId="77777777" w:rsidR="00CB28BC" w:rsidRDefault="00CB28BC" w:rsidP="00C900A0">
            <w:r>
              <w:rPr>
                <w:sz w:val="16"/>
                <w:szCs w:val="16"/>
              </w:rPr>
              <w:t>2391</w:t>
            </w:r>
          </w:p>
        </w:tc>
        <w:tc>
          <w:tcPr>
            <w:tcW w:w="517" w:type="dxa"/>
          </w:tcPr>
          <w:p w14:paraId="0D3C628C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9D4AB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48D8C7" w14:textId="77777777" w:rsidR="00CB28BC" w:rsidRDefault="00CB28BC" w:rsidP="00C900A0">
            <w:r>
              <w:rPr>
                <w:sz w:val="16"/>
                <w:szCs w:val="16"/>
              </w:rPr>
              <w:t>Correction to RedCap RRM TC 18.3.1.6 interRAT DRX with TT</w:t>
            </w:r>
          </w:p>
        </w:tc>
        <w:tc>
          <w:tcPr>
            <w:tcW w:w="517" w:type="dxa"/>
          </w:tcPr>
          <w:p w14:paraId="3EB112E6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2EDBC5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2B1E2B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D5371A0" w14:textId="77777777" w:rsidR="00CB28BC" w:rsidRDefault="00CB28BC" w:rsidP="00C900A0">
            <w:r>
              <w:rPr>
                <w:sz w:val="16"/>
                <w:szCs w:val="16"/>
              </w:rPr>
              <w:t>R5-233753</w:t>
            </w:r>
          </w:p>
        </w:tc>
        <w:tc>
          <w:tcPr>
            <w:tcW w:w="1597" w:type="dxa"/>
          </w:tcPr>
          <w:p w14:paraId="653AFD96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1F440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1808C0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8945E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B4F5050" w14:textId="77777777" w:rsidTr="00C900A0">
        <w:tc>
          <w:tcPr>
            <w:tcW w:w="879" w:type="dxa"/>
          </w:tcPr>
          <w:p w14:paraId="798D7F6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5D3795" w14:textId="77777777" w:rsidR="00CB28BC" w:rsidRDefault="00CB28BC" w:rsidP="00C900A0">
            <w:r>
              <w:rPr>
                <w:sz w:val="16"/>
                <w:szCs w:val="16"/>
              </w:rPr>
              <w:t>2392</w:t>
            </w:r>
          </w:p>
        </w:tc>
        <w:tc>
          <w:tcPr>
            <w:tcW w:w="517" w:type="dxa"/>
          </w:tcPr>
          <w:p w14:paraId="472A2C90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FC7D8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69AA58" w14:textId="77777777" w:rsidR="00CB28BC" w:rsidRDefault="00CB28BC" w:rsidP="00C900A0">
            <w:r>
              <w:rPr>
                <w:sz w:val="16"/>
                <w:szCs w:val="16"/>
              </w:rPr>
              <w:t>Correction to RedCap RRM TC 18.3.1.7 interRAT noDRX SBI with TT</w:t>
            </w:r>
          </w:p>
        </w:tc>
        <w:tc>
          <w:tcPr>
            <w:tcW w:w="517" w:type="dxa"/>
          </w:tcPr>
          <w:p w14:paraId="2CB8D22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3EAE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9368E1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F68FE0" w14:textId="77777777" w:rsidR="00CB28BC" w:rsidRDefault="00CB28BC" w:rsidP="00C900A0">
            <w:r>
              <w:rPr>
                <w:sz w:val="16"/>
                <w:szCs w:val="16"/>
              </w:rPr>
              <w:t>R5-233754</w:t>
            </w:r>
          </w:p>
        </w:tc>
        <w:tc>
          <w:tcPr>
            <w:tcW w:w="1597" w:type="dxa"/>
          </w:tcPr>
          <w:p w14:paraId="79FA7E0E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C2DEB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3E5ECA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510B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9C798EF" w14:textId="77777777" w:rsidTr="00C900A0">
        <w:tc>
          <w:tcPr>
            <w:tcW w:w="879" w:type="dxa"/>
          </w:tcPr>
          <w:p w14:paraId="5CC8F55C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79C4A2" w14:textId="77777777" w:rsidR="00CB28BC" w:rsidRDefault="00CB28BC" w:rsidP="00C900A0">
            <w:r>
              <w:rPr>
                <w:sz w:val="16"/>
                <w:szCs w:val="16"/>
              </w:rPr>
              <w:t>2393</w:t>
            </w:r>
          </w:p>
        </w:tc>
        <w:tc>
          <w:tcPr>
            <w:tcW w:w="517" w:type="dxa"/>
          </w:tcPr>
          <w:p w14:paraId="6E793824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6BAD3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22095" w14:textId="77777777" w:rsidR="00CB28BC" w:rsidRDefault="00CB28BC" w:rsidP="00C900A0">
            <w:r>
              <w:rPr>
                <w:sz w:val="16"/>
                <w:szCs w:val="16"/>
              </w:rPr>
              <w:t>Correction to RedCap RRM TC 18.3.1.8 interRAT DRX SBI with TT</w:t>
            </w:r>
          </w:p>
        </w:tc>
        <w:tc>
          <w:tcPr>
            <w:tcW w:w="517" w:type="dxa"/>
          </w:tcPr>
          <w:p w14:paraId="7A08ADA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B8C8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24A15C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32D9EB" w14:textId="77777777" w:rsidR="00CB28BC" w:rsidRDefault="00CB28BC" w:rsidP="00C900A0">
            <w:r>
              <w:rPr>
                <w:sz w:val="16"/>
                <w:szCs w:val="16"/>
              </w:rPr>
              <w:t>R5-233755</w:t>
            </w:r>
          </w:p>
        </w:tc>
        <w:tc>
          <w:tcPr>
            <w:tcW w:w="1597" w:type="dxa"/>
          </w:tcPr>
          <w:p w14:paraId="0CDF1007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76862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04728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BB83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00EC1307" w14:textId="77777777" w:rsidTr="00C900A0">
        <w:tc>
          <w:tcPr>
            <w:tcW w:w="879" w:type="dxa"/>
          </w:tcPr>
          <w:p w14:paraId="6942D912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8E75FC" w14:textId="77777777" w:rsidR="00CB28BC" w:rsidRDefault="00CB28BC" w:rsidP="00C900A0">
            <w:r>
              <w:rPr>
                <w:sz w:val="16"/>
                <w:szCs w:val="16"/>
              </w:rPr>
              <w:t>2395</w:t>
            </w:r>
          </w:p>
        </w:tc>
        <w:tc>
          <w:tcPr>
            <w:tcW w:w="517" w:type="dxa"/>
          </w:tcPr>
          <w:p w14:paraId="28511459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65EF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F61241" w14:textId="77777777" w:rsidR="00CB28BC" w:rsidRDefault="00CB28BC" w:rsidP="00C900A0">
            <w:r>
              <w:rPr>
                <w:sz w:val="16"/>
                <w:szCs w:val="16"/>
              </w:rPr>
              <w:t>Correction to Annex E for RedCap RRM TCs</w:t>
            </w:r>
          </w:p>
        </w:tc>
        <w:tc>
          <w:tcPr>
            <w:tcW w:w="517" w:type="dxa"/>
          </w:tcPr>
          <w:p w14:paraId="7527305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77371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788C54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04BB29" w14:textId="77777777" w:rsidR="00CB28BC" w:rsidRDefault="00CB28BC" w:rsidP="00C900A0">
            <w:r>
              <w:rPr>
                <w:sz w:val="16"/>
                <w:szCs w:val="16"/>
              </w:rPr>
              <w:t>R5-233611</w:t>
            </w:r>
          </w:p>
        </w:tc>
        <w:tc>
          <w:tcPr>
            <w:tcW w:w="1597" w:type="dxa"/>
          </w:tcPr>
          <w:p w14:paraId="618CFE97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0FD9DE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02612E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AF3E0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D8BC2B7" w14:textId="77777777" w:rsidTr="00C900A0">
        <w:tc>
          <w:tcPr>
            <w:tcW w:w="879" w:type="dxa"/>
          </w:tcPr>
          <w:p w14:paraId="7BA29DB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889CC87" w14:textId="77777777" w:rsidR="00CB28BC" w:rsidRDefault="00CB28BC" w:rsidP="00C900A0">
            <w:r>
              <w:rPr>
                <w:sz w:val="16"/>
                <w:szCs w:val="16"/>
              </w:rPr>
              <w:t>2415</w:t>
            </w:r>
          </w:p>
        </w:tc>
        <w:tc>
          <w:tcPr>
            <w:tcW w:w="517" w:type="dxa"/>
          </w:tcPr>
          <w:p w14:paraId="497821E5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B939A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E50E2F" w14:textId="77777777" w:rsidR="00CB28BC" w:rsidRDefault="00CB28BC" w:rsidP="00C900A0">
            <w:r>
              <w:rPr>
                <w:sz w:val="16"/>
                <w:szCs w:val="16"/>
              </w:rPr>
              <w:t>Addition of RedCap RLM OOS test cases 16.5.1.5 and 16.5.1.6</w:t>
            </w:r>
          </w:p>
        </w:tc>
        <w:tc>
          <w:tcPr>
            <w:tcW w:w="517" w:type="dxa"/>
          </w:tcPr>
          <w:p w14:paraId="7A5E177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B6E36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13EE90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7E2F4B" w14:textId="77777777" w:rsidR="00CB28BC" w:rsidRDefault="00CB28BC" w:rsidP="00C900A0">
            <w:r>
              <w:rPr>
                <w:sz w:val="16"/>
                <w:szCs w:val="16"/>
              </w:rPr>
              <w:t>R5-233612</w:t>
            </w:r>
          </w:p>
        </w:tc>
        <w:tc>
          <w:tcPr>
            <w:tcW w:w="1597" w:type="dxa"/>
          </w:tcPr>
          <w:p w14:paraId="64E93F37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32AFB3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F37B5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CE973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7A3A84A" w14:textId="77777777" w:rsidTr="00C900A0">
        <w:tc>
          <w:tcPr>
            <w:tcW w:w="879" w:type="dxa"/>
          </w:tcPr>
          <w:p w14:paraId="75B9DDF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862852" w14:textId="77777777" w:rsidR="00CB28BC" w:rsidRDefault="00CB28BC" w:rsidP="00C900A0">
            <w:r>
              <w:rPr>
                <w:sz w:val="16"/>
                <w:szCs w:val="16"/>
              </w:rPr>
              <w:t>2416</w:t>
            </w:r>
          </w:p>
        </w:tc>
        <w:tc>
          <w:tcPr>
            <w:tcW w:w="517" w:type="dxa"/>
          </w:tcPr>
          <w:p w14:paraId="13C5C3E8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F96756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FE0FBC" w14:textId="77777777" w:rsidR="00CB28BC" w:rsidRDefault="00CB28BC" w:rsidP="00C900A0">
            <w:r>
              <w:rPr>
                <w:sz w:val="16"/>
                <w:szCs w:val="16"/>
              </w:rPr>
              <w:t>Addition of RedCap SSB-based BFD and LR in DRX mode test cases 16.5.2.3 and 16.5.2.4</w:t>
            </w:r>
          </w:p>
        </w:tc>
        <w:tc>
          <w:tcPr>
            <w:tcW w:w="517" w:type="dxa"/>
          </w:tcPr>
          <w:p w14:paraId="43AE495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017E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5E19A1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E20FEB" w14:textId="77777777" w:rsidR="00CB28BC" w:rsidRDefault="00CB28BC" w:rsidP="00C900A0">
            <w:r>
              <w:rPr>
                <w:sz w:val="16"/>
                <w:szCs w:val="16"/>
              </w:rPr>
              <w:t>R5-233613</w:t>
            </w:r>
          </w:p>
        </w:tc>
        <w:tc>
          <w:tcPr>
            <w:tcW w:w="1597" w:type="dxa"/>
          </w:tcPr>
          <w:p w14:paraId="0D898BDB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0C7101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C16A1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10F56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A75E444" w14:textId="77777777" w:rsidTr="00C900A0">
        <w:tc>
          <w:tcPr>
            <w:tcW w:w="879" w:type="dxa"/>
          </w:tcPr>
          <w:p w14:paraId="3C7C1558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4BB179" w14:textId="77777777" w:rsidR="00CB28BC" w:rsidRDefault="00CB28BC" w:rsidP="00C900A0">
            <w:r>
              <w:rPr>
                <w:sz w:val="16"/>
                <w:szCs w:val="16"/>
              </w:rPr>
              <w:t>2417</w:t>
            </w:r>
          </w:p>
        </w:tc>
        <w:tc>
          <w:tcPr>
            <w:tcW w:w="517" w:type="dxa"/>
          </w:tcPr>
          <w:p w14:paraId="15E46D5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444CB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410B90" w14:textId="77777777" w:rsidR="00CB28BC" w:rsidRDefault="00CB28BC" w:rsidP="00C900A0">
            <w:r>
              <w:rPr>
                <w:sz w:val="16"/>
                <w:szCs w:val="16"/>
              </w:rPr>
              <w:t>Addition of RedCap DCI-based DL active BWP switch test cases 16.5.3.1.1 and 16.5.3.1.2</w:t>
            </w:r>
          </w:p>
        </w:tc>
        <w:tc>
          <w:tcPr>
            <w:tcW w:w="517" w:type="dxa"/>
          </w:tcPr>
          <w:p w14:paraId="646554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6A6D4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EE5F5B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CD12DB" w14:textId="77777777" w:rsidR="00CB28BC" w:rsidRDefault="00CB28BC" w:rsidP="00C900A0">
            <w:r>
              <w:rPr>
                <w:sz w:val="16"/>
                <w:szCs w:val="16"/>
              </w:rPr>
              <w:t>R5-233614</w:t>
            </w:r>
          </w:p>
        </w:tc>
        <w:tc>
          <w:tcPr>
            <w:tcW w:w="1597" w:type="dxa"/>
          </w:tcPr>
          <w:p w14:paraId="48592B82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FE6ECC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172E6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B9BD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17ADA7C" w14:textId="77777777" w:rsidTr="00C900A0">
        <w:tc>
          <w:tcPr>
            <w:tcW w:w="879" w:type="dxa"/>
          </w:tcPr>
          <w:p w14:paraId="37C2CCC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370AD1" w14:textId="77777777" w:rsidR="00CB28BC" w:rsidRDefault="00CB28BC" w:rsidP="00C900A0">
            <w:r>
              <w:rPr>
                <w:sz w:val="16"/>
                <w:szCs w:val="16"/>
              </w:rPr>
              <w:t>2418</w:t>
            </w:r>
          </w:p>
        </w:tc>
        <w:tc>
          <w:tcPr>
            <w:tcW w:w="517" w:type="dxa"/>
          </w:tcPr>
          <w:p w14:paraId="25A6DEE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C2EC4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EE88BB" w14:textId="77777777" w:rsidR="00CB28BC" w:rsidRDefault="00CB28BC" w:rsidP="00C900A0">
            <w:r>
              <w:rPr>
                <w:sz w:val="16"/>
                <w:szCs w:val="16"/>
              </w:rPr>
              <w:t>Addition of RedCap RRC-based DL active BWP switch test cases 16.5.3.2.1 and 16.5.3.2.2</w:t>
            </w:r>
          </w:p>
        </w:tc>
        <w:tc>
          <w:tcPr>
            <w:tcW w:w="517" w:type="dxa"/>
          </w:tcPr>
          <w:p w14:paraId="1F001ED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CCF3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A963D0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B043C3" w14:textId="77777777" w:rsidR="00CB28BC" w:rsidRDefault="00CB28BC" w:rsidP="00C900A0">
            <w:r>
              <w:rPr>
                <w:sz w:val="16"/>
                <w:szCs w:val="16"/>
              </w:rPr>
              <w:t>R5-233615</w:t>
            </w:r>
          </w:p>
        </w:tc>
        <w:tc>
          <w:tcPr>
            <w:tcW w:w="1597" w:type="dxa"/>
          </w:tcPr>
          <w:p w14:paraId="552439E0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9CD1C64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CC7163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AD5AA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9135F9C" w14:textId="77777777" w:rsidTr="00C900A0">
        <w:tc>
          <w:tcPr>
            <w:tcW w:w="879" w:type="dxa"/>
          </w:tcPr>
          <w:p w14:paraId="011C949A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7D8B59" w14:textId="77777777" w:rsidR="00CB28BC" w:rsidRDefault="00CB28BC" w:rsidP="00C900A0">
            <w:r>
              <w:rPr>
                <w:sz w:val="16"/>
                <w:szCs w:val="16"/>
              </w:rPr>
              <w:t>2432</w:t>
            </w:r>
          </w:p>
        </w:tc>
        <w:tc>
          <w:tcPr>
            <w:tcW w:w="517" w:type="dxa"/>
          </w:tcPr>
          <w:p w14:paraId="2B57A00A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A3623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FCD0B9" w14:textId="77777777" w:rsidR="00CB28BC" w:rsidRDefault="00CB28BC" w:rsidP="00C900A0">
            <w:r>
              <w:rPr>
                <w:sz w:val="16"/>
                <w:szCs w:val="16"/>
              </w:rPr>
              <w:t>Correction of RedCap NR SA FR1 - E-UTRA Cell reselection test cases in clause 16.1.2</w:t>
            </w:r>
          </w:p>
        </w:tc>
        <w:tc>
          <w:tcPr>
            <w:tcW w:w="517" w:type="dxa"/>
          </w:tcPr>
          <w:p w14:paraId="6EE007C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97041C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855D3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E5700C4" w14:textId="77777777" w:rsidR="00CB28BC" w:rsidRDefault="00CB28BC" w:rsidP="00C900A0">
            <w:r>
              <w:rPr>
                <w:sz w:val="16"/>
                <w:szCs w:val="16"/>
              </w:rPr>
              <w:t>R5-233616</w:t>
            </w:r>
          </w:p>
        </w:tc>
        <w:tc>
          <w:tcPr>
            <w:tcW w:w="1597" w:type="dxa"/>
          </w:tcPr>
          <w:p w14:paraId="4AC5591C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F87552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B97EB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F079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716DB51" w14:textId="77777777" w:rsidTr="00C900A0">
        <w:tc>
          <w:tcPr>
            <w:tcW w:w="879" w:type="dxa"/>
          </w:tcPr>
          <w:p w14:paraId="0747B43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D9AC4C" w14:textId="77777777" w:rsidR="00CB28BC" w:rsidRDefault="00CB28BC" w:rsidP="00C900A0">
            <w:r>
              <w:rPr>
                <w:sz w:val="16"/>
                <w:szCs w:val="16"/>
              </w:rPr>
              <w:t>2437</w:t>
            </w:r>
          </w:p>
        </w:tc>
        <w:tc>
          <w:tcPr>
            <w:tcW w:w="517" w:type="dxa"/>
          </w:tcPr>
          <w:p w14:paraId="0DB3C54A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A46E0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1D69E4" w14:textId="77777777" w:rsidR="00CB28BC" w:rsidRDefault="00CB28BC" w:rsidP="00C900A0">
            <w:r>
              <w:rPr>
                <w:sz w:val="16"/>
                <w:szCs w:val="16"/>
              </w:rPr>
              <w:t>Annex E correction for Redcap FR2 reselection cases</w:t>
            </w:r>
          </w:p>
        </w:tc>
        <w:tc>
          <w:tcPr>
            <w:tcW w:w="517" w:type="dxa"/>
          </w:tcPr>
          <w:p w14:paraId="4A7432E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D0E70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73C236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2800A9" w14:textId="77777777" w:rsidR="00CB28BC" w:rsidRDefault="00CB28BC" w:rsidP="00C900A0">
            <w:r>
              <w:rPr>
                <w:sz w:val="16"/>
                <w:szCs w:val="16"/>
              </w:rPr>
              <w:t>R5-233617</w:t>
            </w:r>
          </w:p>
        </w:tc>
        <w:tc>
          <w:tcPr>
            <w:tcW w:w="1597" w:type="dxa"/>
          </w:tcPr>
          <w:p w14:paraId="6EAE3B2B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20D06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EE84CA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D1437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8F10C72" w14:textId="77777777" w:rsidTr="00C900A0">
        <w:tc>
          <w:tcPr>
            <w:tcW w:w="879" w:type="dxa"/>
          </w:tcPr>
          <w:p w14:paraId="52E88226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D5CFD6" w14:textId="77777777" w:rsidR="00CB28BC" w:rsidRDefault="00CB28BC" w:rsidP="00C900A0">
            <w:r>
              <w:rPr>
                <w:sz w:val="16"/>
                <w:szCs w:val="16"/>
              </w:rPr>
              <w:t>2461</w:t>
            </w:r>
          </w:p>
        </w:tc>
        <w:tc>
          <w:tcPr>
            <w:tcW w:w="517" w:type="dxa"/>
          </w:tcPr>
          <w:p w14:paraId="71930B06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ACD8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4C9B79" w14:textId="77777777" w:rsidR="00CB28BC" w:rsidRDefault="00CB28BC" w:rsidP="00C900A0">
            <w:r>
              <w:rPr>
                <w:sz w:val="16"/>
                <w:szCs w:val="16"/>
              </w:rPr>
              <w:t>Addition of NR SA FR2 BFD and LR TT for RedCap</w:t>
            </w:r>
          </w:p>
        </w:tc>
        <w:tc>
          <w:tcPr>
            <w:tcW w:w="517" w:type="dxa"/>
          </w:tcPr>
          <w:p w14:paraId="51F5577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290FED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E54CA9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5EC03D9" w14:textId="77777777" w:rsidR="00CB28BC" w:rsidRDefault="00CB28BC" w:rsidP="00C900A0">
            <w:r>
              <w:rPr>
                <w:sz w:val="16"/>
                <w:szCs w:val="16"/>
              </w:rPr>
              <w:t>R5-233298</w:t>
            </w:r>
          </w:p>
        </w:tc>
        <w:tc>
          <w:tcPr>
            <w:tcW w:w="1597" w:type="dxa"/>
          </w:tcPr>
          <w:p w14:paraId="7A5CA09A" w14:textId="77777777" w:rsidR="00CB28BC" w:rsidRDefault="00CB28BC" w:rsidP="00C900A0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4E8A2F0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63BF05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804C0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427746D5" w14:textId="77777777" w:rsidR="00CB28BC" w:rsidRDefault="00CB28BC" w:rsidP="00CB28BC"/>
    <w:p w14:paraId="74E535EA" w14:textId="77777777" w:rsidR="00CB28BC" w:rsidRDefault="00CB28BC" w:rsidP="00CB28BC"/>
    <w:p w14:paraId="2678A3CB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RP-230950</w:t>
      </w:r>
      <w:r>
        <w:rPr>
          <w:b/>
          <w:i/>
          <w:noProof/>
          <w:sz w:val="28"/>
        </w:rPr>
        <w:fldChar w:fldCharType="end"/>
      </w:r>
    </w:p>
    <w:p w14:paraId="7D3075D7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4725A3CE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0A09E27E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842A848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small data transmissions in INACTIVE state (NR_SmallData_INACTIVE-UEConTest)</w:t>
      </w:r>
      <w:r>
        <w:rPr>
          <w:rFonts w:ascii="Arial" w:hAnsi="Arial" w:cs="Arial"/>
          <w:b/>
          <w:bCs/>
        </w:rPr>
        <w:fldChar w:fldCharType="end"/>
      </w:r>
    </w:p>
    <w:p w14:paraId="703EA7F2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13.3.21</w:t>
      </w:r>
      <w:r>
        <w:rPr>
          <w:rFonts w:ascii="Arial" w:hAnsi="Arial" w:cs="Arial"/>
          <w:b/>
          <w:bCs/>
        </w:rPr>
        <w:fldChar w:fldCharType="end"/>
      </w:r>
    </w:p>
    <w:p w14:paraId="2EBDEE4B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76B84FE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D9E4A3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14DB2397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24E4F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70572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CB92E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CED8A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5A050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80150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B41A9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6DEE2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55FDF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FD1A7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EC9FF8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C1C00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F11C65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00A03471" w14:textId="77777777" w:rsidTr="00C900A0">
        <w:tc>
          <w:tcPr>
            <w:tcW w:w="879" w:type="dxa"/>
          </w:tcPr>
          <w:p w14:paraId="35F1039D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247ADE" w14:textId="77777777" w:rsidR="00CB28BC" w:rsidRDefault="00CB28BC" w:rsidP="00C900A0">
            <w:r>
              <w:rPr>
                <w:sz w:val="16"/>
                <w:szCs w:val="16"/>
              </w:rPr>
              <w:t>3655</w:t>
            </w:r>
          </w:p>
        </w:tc>
        <w:tc>
          <w:tcPr>
            <w:tcW w:w="517" w:type="dxa"/>
          </w:tcPr>
          <w:p w14:paraId="648A98D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17978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1CDAD5" w14:textId="77777777" w:rsidR="00CB28BC" w:rsidRDefault="00CB28BC" w:rsidP="00C900A0">
            <w:r>
              <w:rPr>
                <w:sz w:val="16"/>
                <w:szCs w:val="16"/>
              </w:rPr>
              <w:t>Correction to SDT TC 7.1.1.13.1</w:t>
            </w:r>
          </w:p>
        </w:tc>
        <w:tc>
          <w:tcPr>
            <w:tcW w:w="517" w:type="dxa"/>
          </w:tcPr>
          <w:p w14:paraId="5603C71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FA840A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AA8720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2BAD85" w14:textId="77777777" w:rsidR="00CB28BC" w:rsidRDefault="00CB28BC" w:rsidP="00C900A0">
            <w:r>
              <w:rPr>
                <w:sz w:val="16"/>
                <w:szCs w:val="16"/>
              </w:rPr>
              <w:t>R5-233413</w:t>
            </w:r>
          </w:p>
        </w:tc>
        <w:tc>
          <w:tcPr>
            <w:tcW w:w="1597" w:type="dxa"/>
          </w:tcPr>
          <w:p w14:paraId="15AC9086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83129EB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121C98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3E145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316AF76" w14:textId="77777777" w:rsidTr="00C900A0">
        <w:tc>
          <w:tcPr>
            <w:tcW w:w="879" w:type="dxa"/>
          </w:tcPr>
          <w:p w14:paraId="1D0881E2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A6B82BB" w14:textId="77777777" w:rsidR="00CB28BC" w:rsidRDefault="00CB28BC" w:rsidP="00C900A0">
            <w:r>
              <w:rPr>
                <w:sz w:val="16"/>
                <w:szCs w:val="16"/>
              </w:rPr>
              <w:t>3656</w:t>
            </w:r>
          </w:p>
        </w:tc>
        <w:tc>
          <w:tcPr>
            <w:tcW w:w="517" w:type="dxa"/>
          </w:tcPr>
          <w:p w14:paraId="39833E2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F423D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103931" w14:textId="77777777" w:rsidR="00CB28BC" w:rsidRDefault="00CB28BC" w:rsidP="00C900A0">
            <w:r>
              <w:rPr>
                <w:sz w:val="16"/>
                <w:szCs w:val="16"/>
              </w:rPr>
              <w:t>Correction to SDT TC 7.1.1.13.2</w:t>
            </w:r>
          </w:p>
        </w:tc>
        <w:tc>
          <w:tcPr>
            <w:tcW w:w="517" w:type="dxa"/>
          </w:tcPr>
          <w:p w14:paraId="206EBBE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C7CF8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CC308F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13BC187" w14:textId="77777777" w:rsidR="00CB28BC" w:rsidRDefault="00CB28BC" w:rsidP="00C900A0">
            <w:r>
              <w:rPr>
                <w:sz w:val="16"/>
                <w:szCs w:val="16"/>
              </w:rPr>
              <w:t>R5-232092</w:t>
            </w:r>
          </w:p>
        </w:tc>
        <w:tc>
          <w:tcPr>
            <w:tcW w:w="1597" w:type="dxa"/>
          </w:tcPr>
          <w:p w14:paraId="3C7C0AC5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DB60047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A35A66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3D3B4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B0B9971" w14:textId="77777777" w:rsidTr="00C900A0">
        <w:tc>
          <w:tcPr>
            <w:tcW w:w="879" w:type="dxa"/>
          </w:tcPr>
          <w:p w14:paraId="285617F6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E206E5" w14:textId="77777777" w:rsidR="00CB28BC" w:rsidRDefault="00CB28BC" w:rsidP="00C900A0">
            <w:r>
              <w:rPr>
                <w:sz w:val="16"/>
                <w:szCs w:val="16"/>
              </w:rPr>
              <w:t>3657</w:t>
            </w:r>
          </w:p>
        </w:tc>
        <w:tc>
          <w:tcPr>
            <w:tcW w:w="517" w:type="dxa"/>
          </w:tcPr>
          <w:p w14:paraId="3F2F407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C8840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7CB005" w14:textId="77777777" w:rsidR="00CB28BC" w:rsidRDefault="00CB28BC" w:rsidP="00C900A0">
            <w:r>
              <w:rPr>
                <w:sz w:val="16"/>
                <w:szCs w:val="16"/>
              </w:rPr>
              <w:t>Correction to SDT TC 7.1.1.13.3</w:t>
            </w:r>
          </w:p>
        </w:tc>
        <w:tc>
          <w:tcPr>
            <w:tcW w:w="517" w:type="dxa"/>
          </w:tcPr>
          <w:p w14:paraId="1779764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A4533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9FD881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5B075E" w14:textId="77777777" w:rsidR="00CB28BC" w:rsidRDefault="00CB28BC" w:rsidP="00C900A0">
            <w:r>
              <w:rPr>
                <w:sz w:val="16"/>
                <w:szCs w:val="16"/>
              </w:rPr>
              <w:t>R5-232093</w:t>
            </w:r>
          </w:p>
        </w:tc>
        <w:tc>
          <w:tcPr>
            <w:tcW w:w="1597" w:type="dxa"/>
          </w:tcPr>
          <w:p w14:paraId="45366449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2B214C4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14D391A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875D1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14246CA" w14:textId="77777777" w:rsidTr="00C900A0">
        <w:tc>
          <w:tcPr>
            <w:tcW w:w="879" w:type="dxa"/>
          </w:tcPr>
          <w:p w14:paraId="170A6C94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5F42C28" w14:textId="77777777" w:rsidR="00CB28BC" w:rsidRDefault="00CB28BC" w:rsidP="00C900A0">
            <w:r>
              <w:rPr>
                <w:sz w:val="16"/>
                <w:szCs w:val="16"/>
              </w:rPr>
              <w:t>3658</w:t>
            </w:r>
          </w:p>
        </w:tc>
        <w:tc>
          <w:tcPr>
            <w:tcW w:w="517" w:type="dxa"/>
          </w:tcPr>
          <w:p w14:paraId="034EAB7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498C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36962A" w14:textId="77777777" w:rsidR="00CB28BC" w:rsidRDefault="00CB28BC" w:rsidP="00C900A0">
            <w:r>
              <w:rPr>
                <w:sz w:val="16"/>
                <w:szCs w:val="16"/>
              </w:rPr>
              <w:t>Correction to SDT TC 7.1.1.13.4</w:t>
            </w:r>
          </w:p>
        </w:tc>
        <w:tc>
          <w:tcPr>
            <w:tcW w:w="517" w:type="dxa"/>
          </w:tcPr>
          <w:p w14:paraId="722BA1B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E90A16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D349E7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6B04F71" w14:textId="77777777" w:rsidR="00CB28BC" w:rsidRDefault="00CB28BC" w:rsidP="00C900A0">
            <w:r>
              <w:rPr>
                <w:sz w:val="16"/>
                <w:szCs w:val="16"/>
              </w:rPr>
              <w:t>R5-232095</w:t>
            </w:r>
          </w:p>
        </w:tc>
        <w:tc>
          <w:tcPr>
            <w:tcW w:w="1597" w:type="dxa"/>
          </w:tcPr>
          <w:p w14:paraId="34E46078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559AD6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721C2E8" w14:textId="77777777" w:rsidR="00CB28BC" w:rsidRDefault="00CB28BC" w:rsidP="00C900A0">
            <w:r>
              <w:rPr>
                <w:sz w:val="16"/>
                <w:szCs w:val="16"/>
              </w:rPr>
              <w:t>7.1.1.13.4</w:t>
            </w:r>
          </w:p>
        </w:tc>
        <w:tc>
          <w:tcPr>
            <w:tcW w:w="998" w:type="dxa"/>
          </w:tcPr>
          <w:p w14:paraId="753F1CD6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130542C6" w14:textId="77777777" w:rsidTr="00C900A0">
        <w:tc>
          <w:tcPr>
            <w:tcW w:w="879" w:type="dxa"/>
          </w:tcPr>
          <w:p w14:paraId="36A26F67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09888DB" w14:textId="77777777" w:rsidR="00CB28BC" w:rsidRDefault="00CB28BC" w:rsidP="00C900A0">
            <w:r>
              <w:rPr>
                <w:sz w:val="16"/>
                <w:szCs w:val="16"/>
              </w:rPr>
              <w:t>3659</w:t>
            </w:r>
          </w:p>
        </w:tc>
        <w:tc>
          <w:tcPr>
            <w:tcW w:w="517" w:type="dxa"/>
          </w:tcPr>
          <w:p w14:paraId="46C6E325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04D50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6CB45F" w14:textId="77777777" w:rsidR="00CB28BC" w:rsidRDefault="00CB28BC" w:rsidP="00C900A0">
            <w:r>
              <w:rPr>
                <w:sz w:val="16"/>
                <w:szCs w:val="16"/>
              </w:rPr>
              <w:t>Editorial corrections to SDT TC 8.1.5.13.1</w:t>
            </w:r>
          </w:p>
        </w:tc>
        <w:tc>
          <w:tcPr>
            <w:tcW w:w="517" w:type="dxa"/>
          </w:tcPr>
          <w:p w14:paraId="38508A0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CB6558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9FB82B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D169BD" w14:textId="77777777" w:rsidR="00CB28BC" w:rsidRDefault="00CB28BC" w:rsidP="00C900A0">
            <w:r>
              <w:rPr>
                <w:sz w:val="16"/>
                <w:szCs w:val="16"/>
              </w:rPr>
              <w:t>R5-232096</w:t>
            </w:r>
          </w:p>
        </w:tc>
        <w:tc>
          <w:tcPr>
            <w:tcW w:w="1597" w:type="dxa"/>
          </w:tcPr>
          <w:p w14:paraId="4CD23C4B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5FF1C6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53CAFB51" w14:textId="77777777" w:rsidR="00CB28BC" w:rsidRDefault="00CB28BC" w:rsidP="00C900A0">
            <w:r>
              <w:rPr>
                <w:sz w:val="16"/>
                <w:szCs w:val="16"/>
              </w:rPr>
              <w:t>8.1.5.13.1</w:t>
            </w:r>
          </w:p>
        </w:tc>
        <w:tc>
          <w:tcPr>
            <w:tcW w:w="998" w:type="dxa"/>
          </w:tcPr>
          <w:p w14:paraId="2D1829B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24AD16D4" w14:textId="77777777" w:rsidTr="00C900A0">
        <w:tc>
          <w:tcPr>
            <w:tcW w:w="879" w:type="dxa"/>
          </w:tcPr>
          <w:p w14:paraId="4BDF71FB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249208" w14:textId="77777777" w:rsidR="00CB28BC" w:rsidRDefault="00CB28BC" w:rsidP="00C900A0">
            <w:r>
              <w:rPr>
                <w:sz w:val="16"/>
                <w:szCs w:val="16"/>
              </w:rPr>
              <w:t>3666</w:t>
            </w:r>
          </w:p>
        </w:tc>
        <w:tc>
          <w:tcPr>
            <w:tcW w:w="517" w:type="dxa"/>
          </w:tcPr>
          <w:p w14:paraId="540333A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E1FD2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B915A3" w14:textId="77777777" w:rsidR="00CB28BC" w:rsidRDefault="00CB28BC" w:rsidP="00C900A0">
            <w:r>
              <w:rPr>
                <w:sz w:val="16"/>
                <w:szCs w:val="16"/>
              </w:rPr>
              <w:t>Update to MAC test case for RA Based SDT / 2-step RACH</w:t>
            </w:r>
          </w:p>
        </w:tc>
        <w:tc>
          <w:tcPr>
            <w:tcW w:w="517" w:type="dxa"/>
          </w:tcPr>
          <w:p w14:paraId="107FD39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57611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7EF29B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202C84" w14:textId="77777777" w:rsidR="00CB28BC" w:rsidRDefault="00CB28BC" w:rsidP="00C900A0">
            <w:r>
              <w:rPr>
                <w:sz w:val="16"/>
                <w:szCs w:val="16"/>
              </w:rPr>
              <w:t>R5-233415</w:t>
            </w:r>
          </w:p>
        </w:tc>
        <w:tc>
          <w:tcPr>
            <w:tcW w:w="1597" w:type="dxa"/>
          </w:tcPr>
          <w:p w14:paraId="5658B864" w14:textId="77777777" w:rsidR="00CB28BC" w:rsidRDefault="00CB28BC" w:rsidP="00C900A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24A6B8A9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B06E73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DFF45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3677AD60" w14:textId="77777777" w:rsidTr="00C900A0">
        <w:tc>
          <w:tcPr>
            <w:tcW w:w="879" w:type="dxa"/>
          </w:tcPr>
          <w:p w14:paraId="1F519477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B95DB8" w14:textId="77777777" w:rsidR="00CB28BC" w:rsidRDefault="00CB28BC" w:rsidP="00C900A0">
            <w:r>
              <w:rPr>
                <w:sz w:val="16"/>
                <w:szCs w:val="16"/>
              </w:rPr>
              <w:t>3667</w:t>
            </w:r>
          </w:p>
        </w:tc>
        <w:tc>
          <w:tcPr>
            <w:tcW w:w="517" w:type="dxa"/>
          </w:tcPr>
          <w:p w14:paraId="3D4D1012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6E4D2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93412A" w14:textId="77777777" w:rsidR="00CB28BC" w:rsidRDefault="00CB28BC" w:rsidP="00C900A0">
            <w:r>
              <w:rPr>
                <w:sz w:val="16"/>
                <w:szCs w:val="16"/>
              </w:rPr>
              <w:t>Update to MAC test case for RA Based SDT / 4-step RACH</w:t>
            </w:r>
          </w:p>
        </w:tc>
        <w:tc>
          <w:tcPr>
            <w:tcW w:w="517" w:type="dxa"/>
          </w:tcPr>
          <w:p w14:paraId="5637BA3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F03856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4ADF8F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135A8CC" w14:textId="77777777" w:rsidR="00CB28BC" w:rsidRDefault="00CB28BC" w:rsidP="00C900A0">
            <w:r>
              <w:rPr>
                <w:sz w:val="16"/>
                <w:szCs w:val="16"/>
              </w:rPr>
              <w:t>R5-233416</w:t>
            </w:r>
          </w:p>
        </w:tc>
        <w:tc>
          <w:tcPr>
            <w:tcW w:w="1597" w:type="dxa"/>
          </w:tcPr>
          <w:p w14:paraId="62997E5D" w14:textId="77777777" w:rsidR="00CB28BC" w:rsidRDefault="00CB28BC" w:rsidP="00C900A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59190F9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C737C7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AE38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FAD67B2" w14:textId="77777777" w:rsidTr="00C900A0">
        <w:tc>
          <w:tcPr>
            <w:tcW w:w="879" w:type="dxa"/>
          </w:tcPr>
          <w:p w14:paraId="284314F7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882072" w14:textId="77777777" w:rsidR="00CB28BC" w:rsidRDefault="00CB28BC" w:rsidP="00C900A0">
            <w:r>
              <w:rPr>
                <w:sz w:val="16"/>
                <w:szCs w:val="16"/>
              </w:rPr>
              <w:t>3788</w:t>
            </w:r>
          </w:p>
        </w:tc>
        <w:tc>
          <w:tcPr>
            <w:tcW w:w="517" w:type="dxa"/>
          </w:tcPr>
          <w:p w14:paraId="715191A6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4D7E25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D408F" w14:textId="77777777" w:rsidR="00CB28BC" w:rsidRDefault="00CB28BC" w:rsidP="00C900A0">
            <w:r>
              <w:rPr>
                <w:sz w:val="16"/>
                <w:szCs w:val="16"/>
              </w:rPr>
              <w:t>Correction of SDT TC 7.1.1.13.5-cg-SDT-TATimer</w:t>
            </w:r>
          </w:p>
        </w:tc>
        <w:tc>
          <w:tcPr>
            <w:tcW w:w="517" w:type="dxa"/>
          </w:tcPr>
          <w:p w14:paraId="4CD2961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D52981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DA60D5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65A5D0F" w14:textId="77777777" w:rsidR="00CB28BC" w:rsidRDefault="00CB28BC" w:rsidP="00C900A0">
            <w:r>
              <w:rPr>
                <w:sz w:val="16"/>
                <w:szCs w:val="16"/>
              </w:rPr>
              <w:t>R5-232969</w:t>
            </w:r>
          </w:p>
        </w:tc>
        <w:tc>
          <w:tcPr>
            <w:tcW w:w="1597" w:type="dxa"/>
          </w:tcPr>
          <w:p w14:paraId="53B0C07F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D59CE2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3F04E4A" w14:textId="77777777" w:rsidR="00CB28BC" w:rsidRDefault="00CB28BC" w:rsidP="00C900A0">
            <w:r>
              <w:rPr>
                <w:sz w:val="16"/>
                <w:szCs w:val="16"/>
              </w:rPr>
              <w:t>7.1.1.13.5</w:t>
            </w:r>
          </w:p>
        </w:tc>
        <w:tc>
          <w:tcPr>
            <w:tcW w:w="998" w:type="dxa"/>
          </w:tcPr>
          <w:p w14:paraId="54F82B99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55F09F07" w14:textId="77777777" w:rsidTr="00C900A0">
        <w:tc>
          <w:tcPr>
            <w:tcW w:w="879" w:type="dxa"/>
          </w:tcPr>
          <w:p w14:paraId="4A6FECB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D8BBD0" w14:textId="77777777" w:rsidR="00CB28BC" w:rsidRDefault="00CB28BC" w:rsidP="00C900A0">
            <w:r>
              <w:rPr>
                <w:sz w:val="16"/>
                <w:szCs w:val="16"/>
              </w:rPr>
              <w:t>2349</w:t>
            </w:r>
          </w:p>
        </w:tc>
        <w:tc>
          <w:tcPr>
            <w:tcW w:w="517" w:type="dxa"/>
          </w:tcPr>
          <w:p w14:paraId="0FA9EF2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8AE26" w14:textId="24A499F1" w:rsidR="00CB28BC" w:rsidRDefault="00CB28BC" w:rsidP="00C900A0">
            <w:r>
              <w:rPr>
                <w:sz w:val="16"/>
                <w:szCs w:val="16"/>
              </w:rPr>
              <w:t>Rel-1</w:t>
            </w:r>
            <w:r w:rsidR="005A213D">
              <w:rPr>
                <w:sz w:val="16"/>
                <w:szCs w:val="16"/>
              </w:rPr>
              <w:t>7</w:t>
            </w:r>
          </w:p>
        </w:tc>
        <w:tc>
          <w:tcPr>
            <w:tcW w:w="3045" w:type="dxa"/>
          </w:tcPr>
          <w:p w14:paraId="504D8866" w14:textId="77777777" w:rsidR="00CB28BC" w:rsidRDefault="00CB28BC" w:rsidP="00C900A0">
            <w:r>
              <w:rPr>
                <w:sz w:val="16"/>
                <w:szCs w:val="16"/>
              </w:rPr>
              <w:t>Addition to CG-SDT RRM test case for FR2</w:t>
            </w:r>
          </w:p>
        </w:tc>
        <w:tc>
          <w:tcPr>
            <w:tcW w:w="517" w:type="dxa"/>
          </w:tcPr>
          <w:p w14:paraId="49768B6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CF63F5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63A90E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D60B7E" w14:textId="77777777" w:rsidR="00CB28BC" w:rsidRDefault="00CB28BC" w:rsidP="00C900A0">
            <w:r>
              <w:rPr>
                <w:sz w:val="16"/>
                <w:szCs w:val="16"/>
              </w:rPr>
              <w:t>R5-232130</w:t>
            </w:r>
          </w:p>
        </w:tc>
        <w:tc>
          <w:tcPr>
            <w:tcW w:w="1597" w:type="dxa"/>
          </w:tcPr>
          <w:p w14:paraId="4183BA3D" w14:textId="77777777" w:rsidR="00CB28BC" w:rsidRDefault="00CB28BC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8C8B5A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BCAE9B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73F7A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42EBC31" w14:textId="77777777" w:rsidTr="00C900A0">
        <w:tc>
          <w:tcPr>
            <w:tcW w:w="879" w:type="dxa"/>
          </w:tcPr>
          <w:p w14:paraId="0B11B5D3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7910CE" w14:textId="77777777" w:rsidR="00CB28BC" w:rsidRDefault="00CB28BC" w:rsidP="00C900A0">
            <w:r>
              <w:rPr>
                <w:sz w:val="16"/>
                <w:szCs w:val="16"/>
              </w:rPr>
              <w:t>2456</w:t>
            </w:r>
          </w:p>
        </w:tc>
        <w:tc>
          <w:tcPr>
            <w:tcW w:w="517" w:type="dxa"/>
          </w:tcPr>
          <w:p w14:paraId="5C868EA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1C1C2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71ACF6" w14:textId="77777777" w:rsidR="00CB28BC" w:rsidRDefault="00CB28BC" w:rsidP="00C900A0">
            <w:r>
              <w:rPr>
                <w:sz w:val="16"/>
                <w:szCs w:val="16"/>
              </w:rPr>
              <w:t>Update to FR1 CG-SDT test case</w:t>
            </w:r>
          </w:p>
        </w:tc>
        <w:tc>
          <w:tcPr>
            <w:tcW w:w="517" w:type="dxa"/>
          </w:tcPr>
          <w:p w14:paraId="0A051F3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ACC7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4D271A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85FFD7F" w14:textId="77777777" w:rsidR="00CB28BC" w:rsidRDefault="00CB28BC" w:rsidP="00C900A0">
            <w:r>
              <w:rPr>
                <w:sz w:val="16"/>
                <w:szCs w:val="16"/>
              </w:rPr>
              <w:t>R5-233739</w:t>
            </w:r>
          </w:p>
        </w:tc>
        <w:tc>
          <w:tcPr>
            <w:tcW w:w="1597" w:type="dxa"/>
          </w:tcPr>
          <w:p w14:paraId="758CDBE8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7DD4D44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FE9F87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ED505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6FF6874E" w14:textId="77777777" w:rsidR="00CB28BC" w:rsidRDefault="00CB28BC" w:rsidP="00CB28BC"/>
    <w:p w14:paraId="5FB19D91" w14:textId="77777777" w:rsidR="00CB28BC" w:rsidRDefault="00CB28BC" w:rsidP="00CB28BC"/>
    <w:p w14:paraId="4E1273F4" w14:textId="6F882CFA" w:rsidR="001305FF" w:rsidRDefault="001305FF" w:rsidP="001305F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RP-230951</w:t>
      </w:r>
      <w:r>
        <w:rPr>
          <w:b/>
          <w:i/>
          <w:noProof/>
          <w:sz w:val="28"/>
        </w:rPr>
        <w:fldChar w:fldCharType="end"/>
      </w:r>
    </w:p>
    <w:p w14:paraId="34F7312E" w14:textId="77777777" w:rsidR="001305FF" w:rsidRDefault="001305FF" w:rsidP="001305F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A268DE0" w14:textId="77777777" w:rsidR="001305FF" w:rsidRDefault="001305FF" w:rsidP="001305FF">
      <w:pPr>
        <w:rPr>
          <w:rFonts w:ascii="Arial" w:hAnsi="Arial" w:cs="Arial"/>
          <w:b/>
          <w:bCs/>
          <w:lang w:val="en-US"/>
        </w:rPr>
      </w:pPr>
    </w:p>
    <w:p w14:paraId="041D8DE4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CD90A30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Private Network support for NG-RAN including CT aspects (NG_RAN_PRN_enh_plus_CT-UEConTest)</w:t>
      </w:r>
      <w:r>
        <w:rPr>
          <w:rFonts w:ascii="Arial" w:hAnsi="Arial" w:cs="Arial"/>
          <w:b/>
          <w:bCs/>
        </w:rPr>
        <w:fldChar w:fldCharType="end"/>
      </w:r>
    </w:p>
    <w:p w14:paraId="2D68D3A4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13.3.22</w:t>
      </w:r>
      <w:r>
        <w:rPr>
          <w:rFonts w:ascii="Arial" w:hAnsi="Arial" w:cs="Arial"/>
          <w:b/>
          <w:bCs/>
        </w:rPr>
        <w:fldChar w:fldCharType="end"/>
      </w:r>
    </w:p>
    <w:p w14:paraId="298C0C54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CC1AC82" w14:textId="77777777" w:rsidR="001305FF" w:rsidRDefault="001305FF" w:rsidP="001305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03E7B2" w14:textId="77777777" w:rsidR="001305FF" w:rsidRDefault="001305FF" w:rsidP="00130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305FF" w14:paraId="36EF9CFE" w14:textId="77777777" w:rsidTr="001305F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DC63DF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F00B1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5A00F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3A3638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3EC2D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C63475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D75D3D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20982B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7A8D8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935D37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6BC82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EAF48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B305BA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305FF" w14:paraId="318AA3DD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68FBF" w14:textId="77777777" w:rsidR="001305FF" w:rsidRDefault="001305F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55332" w14:textId="77777777" w:rsidR="001305FF" w:rsidRDefault="001305FF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5A9F0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530EF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30503" w14:textId="77777777" w:rsidR="001305FF" w:rsidRDefault="001305FF">
            <w:r>
              <w:rPr>
                <w:sz w:val="16"/>
                <w:szCs w:val="16"/>
              </w:rPr>
              <w:t>Addition of PICS for Rel-17 eNPN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402CD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C73F5" w14:textId="77777777" w:rsidR="001305FF" w:rsidRDefault="001305FF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91D67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9B004" w14:textId="77777777" w:rsidR="001305FF" w:rsidRDefault="001305FF">
            <w:r>
              <w:rPr>
                <w:sz w:val="16"/>
                <w:szCs w:val="16"/>
              </w:rPr>
              <w:t>R5-233471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25AC1" w14:textId="77777777" w:rsidR="001305FF" w:rsidRDefault="001305F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054A9" w14:textId="77777777" w:rsidR="001305FF" w:rsidRDefault="001305F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BA3A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10CF3" w14:textId="77777777" w:rsidR="001305FF" w:rsidRDefault="001305FF">
            <w:pPr>
              <w:rPr>
                <w:sz w:val="16"/>
                <w:szCs w:val="16"/>
              </w:rPr>
            </w:pPr>
          </w:p>
        </w:tc>
      </w:tr>
    </w:tbl>
    <w:p w14:paraId="2EBD2A1B" w14:textId="77777777" w:rsidR="001305FF" w:rsidRDefault="001305FF" w:rsidP="001305FF"/>
    <w:p w14:paraId="2A0518F7" w14:textId="77777777" w:rsidR="001305FF" w:rsidRDefault="001305FF" w:rsidP="001305FF"/>
    <w:p w14:paraId="2EF2EE51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RP-230952</w:t>
      </w:r>
      <w:r>
        <w:rPr>
          <w:b/>
          <w:i/>
          <w:noProof/>
          <w:sz w:val="28"/>
        </w:rPr>
        <w:fldChar w:fldCharType="end"/>
      </w:r>
    </w:p>
    <w:p w14:paraId="38AD687A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6F8DDBFF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303DB103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9BC7ECE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Uplink Data Compression (UDC) (NR_UDC-UEConTest)</w:t>
      </w:r>
      <w:r>
        <w:rPr>
          <w:rFonts w:ascii="Arial" w:hAnsi="Arial" w:cs="Arial"/>
          <w:b/>
          <w:bCs/>
        </w:rPr>
        <w:fldChar w:fldCharType="end"/>
      </w:r>
    </w:p>
    <w:p w14:paraId="5F597FF2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13.3.23</w:t>
      </w:r>
      <w:r>
        <w:rPr>
          <w:rFonts w:ascii="Arial" w:hAnsi="Arial" w:cs="Arial"/>
          <w:b/>
          <w:bCs/>
        </w:rPr>
        <w:fldChar w:fldCharType="end"/>
      </w:r>
    </w:p>
    <w:p w14:paraId="078E6253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C5EC3D8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8C306D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6EAFD8BE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2AA24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A0987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0523A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35C07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26815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3B7DE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58F3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F1D1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5B6BEB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8068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2FB2C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E948B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96791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69CE43C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AE130" w14:textId="77777777" w:rsidR="003D69BE" w:rsidRDefault="003D69B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EB7F" w14:textId="77777777" w:rsidR="003D69BE" w:rsidRDefault="003D69BE">
            <w:r>
              <w:rPr>
                <w:sz w:val="16"/>
                <w:szCs w:val="16"/>
              </w:rPr>
              <w:t>3680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020C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5801B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051A5" w14:textId="77777777" w:rsidR="003D69BE" w:rsidRDefault="003D69BE">
            <w:r>
              <w:rPr>
                <w:sz w:val="16"/>
                <w:szCs w:val="16"/>
              </w:rPr>
              <w:t>Addition of new test case 7.1.3.6.8 for PDCP UDC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8E583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97967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341B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C75B3" w14:textId="77777777" w:rsidR="003D69BE" w:rsidRDefault="003D69BE">
            <w:r>
              <w:rPr>
                <w:sz w:val="16"/>
                <w:szCs w:val="16"/>
              </w:rPr>
              <w:t>R5-233362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C2FAA" w14:textId="77777777" w:rsidR="003D69BE" w:rsidRDefault="003D6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D6C38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BD638E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115CE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1C3D4DDF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BB949" w14:textId="77777777" w:rsidR="003D69BE" w:rsidRDefault="003D69B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FE6A2" w14:textId="77777777" w:rsidR="003D69BE" w:rsidRDefault="003D69BE">
            <w:r>
              <w:rPr>
                <w:sz w:val="16"/>
                <w:szCs w:val="16"/>
              </w:rPr>
              <w:t>3681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FA8C5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A783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1B57C" w14:textId="77777777" w:rsidR="003D69BE" w:rsidRDefault="003D69BE">
            <w:r>
              <w:rPr>
                <w:sz w:val="16"/>
                <w:szCs w:val="16"/>
              </w:rPr>
              <w:t>Addition of new test case 7.1.3.6.9 for PDCP UDC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C2D0A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8AE0E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A0542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89B55" w14:textId="77777777" w:rsidR="003D69BE" w:rsidRDefault="003D69BE">
            <w:r>
              <w:rPr>
                <w:sz w:val="16"/>
                <w:szCs w:val="16"/>
              </w:rPr>
              <w:t>R5-233363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BC400" w14:textId="77777777" w:rsidR="003D69BE" w:rsidRDefault="003D6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B0FB7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69F8C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E37CF2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45FBD3F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12486" w14:textId="77777777" w:rsidR="003D69BE" w:rsidRDefault="003D69B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1195" w14:textId="77777777" w:rsidR="003D69BE" w:rsidRDefault="003D69BE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63FF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1DC52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E28F5" w14:textId="77777777" w:rsidR="003D69BE" w:rsidRDefault="003D69BE">
            <w:r>
              <w:rPr>
                <w:sz w:val="16"/>
                <w:szCs w:val="16"/>
              </w:rPr>
              <w:t>Addition of applicability for PDCP UDC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5F986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25E33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4A02C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1830F" w14:textId="77777777" w:rsidR="003D69BE" w:rsidRDefault="003D69BE">
            <w:r>
              <w:rPr>
                <w:sz w:val="16"/>
                <w:szCs w:val="16"/>
              </w:rPr>
              <w:t>R5-232269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DD6CD" w14:textId="77777777" w:rsidR="003D69BE" w:rsidRDefault="003D6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65629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E414A6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F8EF2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634CA4D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02717" w14:textId="77777777" w:rsidR="003D69BE" w:rsidRDefault="003D69BE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88535" w14:textId="77777777" w:rsidR="003D69BE" w:rsidRDefault="003D69BE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B12A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766A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B357E" w14:textId="77777777" w:rsidR="003D69BE" w:rsidRDefault="003D69BE">
            <w:r>
              <w:rPr>
                <w:sz w:val="16"/>
                <w:szCs w:val="16"/>
              </w:rPr>
              <w:t>NR UDC: Addition of Test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00E8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9E5CC" w14:textId="77777777" w:rsidR="003D69BE" w:rsidRDefault="003D69B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1A90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DB321" w14:textId="77777777" w:rsidR="003D69BE" w:rsidRDefault="003D69BE">
            <w:r>
              <w:rPr>
                <w:sz w:val="16"/>
                <w:szCs w:val="16"/>
              </w:rPr>
              <w:t>R5-232192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DC710" w14:textId="77777777" w:rsidR="003D69BE" w:rsidRDefault="003D69B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A94FE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2A87E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16C9E7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0E5CCB1D" w14:textId="77777777" w:rsidR="003D69BE" w:rsidRDefault="003D69BE" w:rsidP="003D69BE"/>
    <w:p w14:paraId="18E8C671" w14:textId="77777777" w:rsidR="003D69BE" w:rsidRDefault="003D69BE" w:rsidP="003D69BE"/>
    <w:p w14:paraId="27B9E2AD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RP-230953</w:t>
      </w:r>
      <w:r>
        <w:rPr>
          <w:b/>
          <w:i/>
          <w:noProof/>
          <w:sz w:val="28"/>
        </w:rPr>
        <w:fldChar w:fldCharType="end"/>
      </w:r>
    </w:p>
    <w:p w14:paraId="2139C33E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003E46F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705F5807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4C0FF5A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Solutions for NR to support non-terrestrial networks (NTN) plus CT aspects (NR_NTN_solutions_plus_CT-UEConTest)</w:t>
      </w:r>
      <w:r>
        <w:rPr>
          <w:rFonts w:ascii="Arial" w:hAnsi="Arial" w:cs="Arial"/>
          <w:b/>
          <w:bCs/>
        </w:rPr>
        <w:fldChar w:fldCharType="end"/>
      </w:r>
    </w:p>
    <w:p w14:paraId="4B10EE72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13.3.24</w:t>
      </w:r>
      <w:r>
        <w:rPr>
          <w:rFonts w:ascii="Arial" w:hAnsi="Arial" w:cs="Arial"/>
          <w:b/>
          <w:bCs/>
        </w:rPr>
        <w:fldChar w:fldCharType="end"/>
      </w:r>
    </w:p>
    <w:p w14:paraId="63986194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7E4669F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41C544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6AC8C00F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39A3E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52E6A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689FC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C5F40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2F718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224E3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1F3A1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057C3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7A683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FC44D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EAD86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CECD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597C76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5BA6B9D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CE7E7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9447C" w14:textId="77777777" w:rsidR="003D69BE" w:rsidRDefault="003D69BE">
            <w:r>
              <w:rPr>
                <w:sz w:val="16"/>
                <w:szCs w:val="16"/>
              </w:rPr>
              <w:t>2766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53266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B358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0E736" w14:textId="77777777" w:rsidR="003D69BE" w:rsidRDefault="003D69BE">
            <w:r>
              <w:rPr>
                <w:sz w:val="16"/>
                <w:szCs w:val="16"/>
              </w:rPr>
              <w:t>NR NTN test frequencies for n255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2EFC9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5E4CF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7BD8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EC633" w14:textId="77777777" w:rsidR="003D69BE" w:rsidRDefault="003D69BE">
            <w:r>
              <w:rPr>
                <w:sz w:val="16"/>
                <w:szCs w:val="16"/>
              </w:rPr>
              <w:t>R5-232520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66A6B" w14:textId="77777777" w:rsidR="003D69BE" w:rsidRDefault="003D69BE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D672F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C4786" w14:textId="77777777" w:rsidR="003D69BE" w:rsidRDefault="003D69BE">
            <w:r>
              <w:rPr>
                <w:sz w:val="16"/>
                <w:szCs w:val="16"/>
              </w:rPr>
              <w:t>4.3.1.9.1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00A42A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3D0C3C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48476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A7969" w14:textId="77777777" w:rsidR="003D69BE" w:rsidRDefault="003D69BE">
            <w:r>
              <w:rPr>
                <w:sz w:val="16"/>
                <w:szCs w:val="16"/>
              </w:rPr>
              <w:t>2771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0831E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2E4CC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04A37" w14:textId="77777777" w:rsidR="003D69BE" w:rsidRDefault="003D69BE">
            <w:r>
              <w:rPr>
                <w:sz w:val="16"/>
                <w:szCs w:val="16"/>
              </w:rPr>
              <w:t>Updates to SIB19 for NR NTN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ED3A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8D4B0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43F4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C4A61" w14:textId="77777777" w:rsidR="003D69BE" w:rsidRDefault="003D69BE">
            <w:r>
              <w:rPr>
                <w:sz w:val="16"/>
                <w:szCs w:val="16"/>
              </w:rPr>
              <w:t>R5-233434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E3EEE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12C8C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F6A28B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6845E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C094BAE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32A31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67A89" w14:textId="77777777" w:rsidR="003D69BE" w:rsidRDefault="003D69BE">
            <w:r>
              <w:rPr>
                <w:sz w:val="16"/>
                <w:szCs w:val="16"/>
              </w:rPr>
              <w:t>2772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7A06D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25A7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4DA59" w14:textId="77777777" w:rsidR="003D69BE" w:rsidRDefault="003D69BE">
            <w:r>
              <w:rPr>
                <w:sz w:val="16"/>
                <w:szCs w:val="16"/>
              </w:rPr>
              <w:t>Update IE ServingCellConfigCommon for NR NTN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969BD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A5699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8E462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E2AF0" w14:textId="77777777" w:rsidR="003D69BE" w:rsidRDefault="003D69BE">
            <w:r>
              <w:rPr>
                <w:sz w:val="16"/>
                <w:szCs w:val="16"/>
              </w:rPr>
              <w:t>R5-233435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220E4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48D4A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D2E25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0084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766DE33A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9102D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E7080" w14:textId="77777777" w:rsidR="003D69BE" w:rsidRDefault="003D69BE">
            <w:r>
              <w:rPr>
                <w:sz w:val="16"/>
                <w:szCs w:val="16"/>
              </w:rPr>
              <w:t>2773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EDCC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7B47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46AEB" w14:textId="77777777" w:rsidR="003D69BE" w:rsidRDefault="003D69BE">
            <w:r>
              <w:rPr>
                <w:sz w:val="16"/>
                <w:szCs w:val="16"/>
              </w:rPr>
              <w:t>Update to clause 4.4.3 Common parameters for NR NTN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679BB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8FC42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25D99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8689" w14:textId="77777777" w:rsidR="003D69BE" w:rsidRDefault="003D69BE">
            <w:r>
              <w:rPr>
                <w:sz w:val="16"/>
                <w:szCs w:val="16"/>
              </w:rPr>
              <w:t>R5-233436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EE1F9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0141A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701305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967E0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29783A4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31E9B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A07F0" w14:textId="77777777" w:rsidR="003D69BE" w:rsidRDefault="003D69BE">
            <w:r>
              <w:rPr>
                <w:sz w:val="16"/>
                <w:szCs w:val="16"/>
              </w:rPr>
              <w:t>2774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F3DC1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0FE77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EDDB2" w14:textId="77777777" w:rsidR="003D69BE" w:rsidRDefault="003D69BE">
            <w:r>
              <w:rPr>
                <w:sz w:val="16"/>
                <w:szCs w:val="16"/>
              </w:rPr>
              <w:t>Addition of NTN freq bands to clause 6.2.3 for Default test frequencies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BAD8F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E341E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255C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10523" w14:textId="77777777" w:rsidR="003D69BE" w:rsidRDefault="003D69BE">
            <w:r>
              <w:rPr>
                <w:sz w:val="16"/>
                <w:szCs w:val="16"/>
              </w:rPr>
              <w:t>R5-232693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EEDC1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3B704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E0ED3F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FA46B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279BD15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1184E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E1FA3" w14:textId="77777777" w:rsidR="003D69BE" w:rsidRDefault="003D69BE">
            <w:r>
              <w:rPr>
                <w:sz w:val="16"/>
                <w:szCs w:val="16"/>
              </w:rPr>
              <w:t>2775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065A4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80B9C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4101" w14:textId="77777777" w:rsidR="003D69BE" w:rsidRDefault="003D69BE">
            <w:r>
              <w:rPr>
                <w:sz w:val="16"/>
                <w:szCs w:val="16"/>
              </w:rPr>
              <w:t>Addition of new clause for UE Position Requirements for NR NTN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49B54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7C8CC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F078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FF86B" w14:textId="77777777" w:rsidR="003D69BE" w:rsidRDefault="003D69BE">
            <w:r>
              <w:rPr>
                <w:sz w:val="16"/>
                <w:szCs w:val="16"/>
              </w:rPr>
              <w:t>R5-233369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9F3D2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B75B0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0EB5D4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627E8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7F7A0A9F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AAC1B" w14:textId="77777777" w:rsidR="003D69BE" w:rsidRDefault="003D69B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955CF" w14:textId="77777777" w:rsidR="003D69BE" w:rsidRDefault="003D69BE"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DC36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E6B7C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E53E2" w14:textId="77777777" w:rsidR="003D69BE" w:rsidRDefault="003D69BE">
            <w:r>
              <w:rPr>
                <w:sz w:val="16"/>
                <w:szCs w:val="16"/>
              </w:rPr>
              <w:t>TP analysis updated for NTN maximum input level test case 7.4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4C4CA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E625B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294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B878B" w14:textId="77777777" w:rsidR="003D69BE" w:rsidRDefault="003D69BE">
            <w:r>
              <w:rPr>
                <w:sz w:val="16"/>
                <w:szCs w:val="16"/>
              </w:rPr>
              <w:t>R5-232347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BACAD" w14:textId="77777777" w:rsidR="003D69BE" w:rsidRDefault="003D6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C1FC6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BA7DF" w14:textId="77777777" w:rsidR="003D69BE" w:rsidRDefault="003D69BE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E41804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78E208A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6664F" w14:textId="77777777" w:rsidR="003D69BE" w:rsidRDefault="003D69B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F9196" w14:textId="77777777" w:rsidR="003D69BE" w:rsidRDefault="003D69BE"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0D366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ADAD5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9CAA3" w14:textId="77777777" w:rsidR="003D69BE" w:rsidRDefault="003D69BE">
            <w:r>
              <w:rPr>
                <w:sz w:val="16"/>
                <w:szCs w:val="16"/>
              </w:rPr>
              <w:t>TP analysis for NR NTN configured transmission power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F9DF8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BE2E5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C670C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A1ADE" w14:textId="77777777" w:rsidR="003D69BE" w:rsidRDefault="003D69BE">
            <w:r>
              <w:rPr>
                <w:sz w:val="16"/>
                <w:szCs w:val="16"/>
              </w:rPr>
              <w:t>R5-233514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57284" w14:textId="77777777" w:rsidR="003D69BE" w:rsidRDefault="003D69BE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710D0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BCEAC1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86DD3B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12730846" w14:textId="77777777" w:rsidR="003D69BE" w:rsidRDefault="003D69BE" w:rsidP="003D69BE"/>
    <w:p w14:paraId="621126FD" w14:textId="156C4C3E" w:rsidR="003D69BE" w:rsidRDefault="003D69BE" w:rsidP="003D69BE"/>
    <w:p w14:paraId="0B0A7EEA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RP-230954</w:t>
      </w:r>
      <w:r>
        <w:rPr>
          <w:b/>
          <w:i/>
          <w:noProof/>
          <w:sz w:val="28"/>
        </w:rPr>
        <w:fldChar w:fldCharType="end"/>
      </w:r>
    </w:p>
    <w:p w14:paraId="2CB39473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0052D786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0522D7B2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4B97AFE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NB-IoT/eMTC support for Non-Terrestrial Networks (NTN) including EPS aspects (LTE_NBIOT_eMTC_NTN_plus_EPS-UEConTest)</w:t>
      </w:r>
      <w:r>
        <w:rPr>
          <w:rFonts w:ascii="Arial" w:hAnsi="Arial" w:cs="Arial"/>
          <w:b/>
          <w:bCs/>
        </w:rPr>
        <w:fldChar w:fldCharType="end"/>
      </w:r>
    </w:p>
    <w:p w14:paraId="7AB03461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13.3.25</w:t>
      </w:r>
      <w:r>
        <w:rPr>
          <w:rFonts w:ascii="Arial" w:hAnsi="Arial" w:cs="Arial"/>
          <w:b/>
          <w:bCs/>
        </w:rPr>
        <w:fldChar w:fldCharType="end"/>
      </w:r>
    </w:p>
    <w:p w14:paraId="54D6598C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E362C19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468590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59B244F4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7EADE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E2EA9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4E4AA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9260B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958FA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B573A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21BF8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BD884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226E9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F9DD1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A4933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AFFA6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26D47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41D613FD" w14:textId="77777777" w:rsidTr="00C900A0">
        <w:tc>
          <w:tcPr>
            <w:tcW w:w="879" w:type="dxa"/>
          </w:tcPr>
          <w:p w14:paraId="270C2F6A" w14:textId="77777777" w:rsidR="00CB28BC" w:rsidRDefault="00CB28BC" w:rsidP="00C900A0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983C921" w14:textId="77777777" w:rsidR="00CB28BC" w:rsidRDefault="00CB28BC" w:rsidP="00C900A0"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 w14:paraId="6FC7C5BC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9B9D4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5ACFA8" w14:textId="77777777" w:rsidR="00CB28BC" w:rsidRDefault="00CB28BC" w:rsidP="00C900A0">
            <w:r>
              <w:rPr>
                <w:sz w:val="16"/>
                <w:szCs w:val="16"/>
              </w:rPr>
              <w:t>Update of default configuration for IoT NTN</w:t>
            </w:r>
          </w:p>
        </w:tc>
        <w:tc>
          <w:tcPr>
            <w:tcW w:w="517" w:type="dxa"/>
          </w:tcPr>
          <w:p w14:paraId="46DD517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B68F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45EB8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6944D4" w14:textId="77777777" w:rsidR="00CB28BC" w:rsidRDefault="00CB28BC" w:rsidP="00C900A0">
            <w:r>
              <w:rPr>
                <w:sz w:val="16"/>
                <w:szCs w:val="16"/>
              </w:rPr>
              <w:t>R5-233437</w:t>
            </w:r>
          </w:p>
        </w:tc>
        <w:tc>
          <w:tcPr>
            <w:tcW w:w="1597" w:type="dxa"/>
          </w:tcPr>
          <w:p w14:paraId="388247FE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9109FFB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DD64FA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BB847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B5E486C" w14:textId="77777777" w:rsidTr="00C900A0">
        <w:tc>
          <w:tcPr>
            <w:tcW w:w="879" w:type="dxa"/>
          </w:tcPr>
          <w:p w14:paraId="4CC99877" w14:textId="77777777" w:rsidR="00CB28BC" w:rsidRDefault="00CB28BC" w:rsidP="00C900A0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6CEAF8FA" w14:textId="77777777" w:rsidR="00CB28BC" w:rsidRDefault="00CB28BC" w:rsidP="00C900A0">
            <w:r>
              <w:rPr>
                <w:sz w:val="16"/>
                <w:szCs w:val="16"/>
              </w:rPr>
              <w:t>1425</w:t>
            </w:r>
          </w:p>
        </w:tc>
        <w:tc>
          <w:tcPr>
            <w:tcW w:w="517" w:type="dxa"/>
          </w:tcPr>
          <w:p w14:paraId="0D5E704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071FF2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618F48" w14:textId="77777777" w:rsidR="00CB28BC" w:rsidRDefault="00CB28BC" w:rsidP="00C900A0">
            <w:r>
              <w:rPr>
                <w:sz w:val="16"/>
                <w:szCs w:val="16"/>
              </w:rPr>
              <w:t>Addition of system information combination for NBIOT GSO NTN</w:t>
            </w:r>
          </w:p>
        </w:tc>
        <w:tc>
          <w:tcPr>
            <w:tcW w:w="517" w:type="dxa"/>
          </w:tcPr>
          <w:p w14:paraId="48C2AD7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85DF8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DC754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8C637D" w14:textId="77777777" w:rsidR="00CB28BC" w:rsidRDefault="00CB28BC" w:rsidP="00C900A0">
            <w:r>
              <w:rPr>
                <w:sz w:val="16"/>
                <w:szCs w:val="16"/>
              </w:rPr>
              <w:t>R5-233365</w:t>
            </w:r>
          </w:p>
        </w:tc>
        <w:tc>
          <w:tcPr>
            <w:tcW w:w="1597" w:type="dxa"/>
          </w:tcPr>
          <w:p w14:paraId="5DD17086" w14:textId="77777777" w:rsidR="00CB28BC" w:rsidRDefault="00CB28BC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D6B4C6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5E1DF9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4B0DD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3365AA1" w14:textId="77777777" w:rsidTr="00C900A0">
        <w:tc>
          <w:tcPr>
            <w:tcW w:w="879" w:type="dxa"/>
          </w:tcPr>
          <w:p w14:paraId="0B0D18E0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080015A" w14:textId="77777777" w:rsidR="00CB28BC" w:rsidRDefault="00CB28BC" w:rsidP="00C900A0">
            <w:r>
              <w:rPr>
                <w:sz w:val="16"/>
                <w:szCs w:val="16"/>
              </w:rPr>
              <w:t>5206</w:t>
            </w:r>
          </w:p>
        </w:tc>
        <w:tc>
          <w:tcPr>
            <w:tcW w:w="517" w:type="dxa"/>
          </w:tcPr>
          <w:p w14:paraId="19C0811C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25D77B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C84807" w14:textId="77777777" w:rsidR="00CB28BC" w:rsidRDefault="00CB28BC" w:rsidP="00C900A0">
            <w:r>
              <w:rPr>
                <w:sz w:val="16"/>
                <w:szCs w:val="16"/>
              </w:rPr>
              <w:t>Correction to IoT NTN TC 6.1.1.11</w:t>
            </w:r>
          </w:p>
        </w:tc>
        <w:tc>
          <w:tcPr>
            <w:tcW w:w="517" w:type="dxa"/>
          </w:tcPr>
          <w:p w14:paraId="1D7FECD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ACD136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E2E2C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223B8AD" w14:textId="77777777" w:rsidR="00CB28BC" w:rsidRDefault="00CB28BC" w:rsidP="00C900A0">
            <w:r>
              <w:rPr>
                <w:sz w:val="16"/>
                <w:szCs w:val="16"/>
              </w:rPr>
              <w:t>R5-233438</w:t>
            </w:r>
          </w:p>
        </w:tc>
        <w:tc>
          <w:tcPr>
            <w:tcW w:w="1597" w:type="dxa"/>
          </w:tcPr>
          <w:p w14:paraId="4F709565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D2027A6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59DCA9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72FBE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51DA31B" w14:textId="77777777" w:rsidTr="00C900A0">
        <w:tc>
          <w:tcPr>
            <w:tcW w:w="879" w:type="dxa"/>
          </w:tcPr>
          <w:p w14:paraId="173FB58C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2247449" w14:textId="77777777" w:rsidR="00CB28BC" w:rsidRDefault="00CB28BC" w:rsidP="00C900A0">
            <w:r>
              <w:rPr>
                <w:sz w:val="16"/>
                <w:szCs w:val="16"/>
              </w:rPr>
              <w:t>5207</w:t>
            </w:r>
          </w:p>
        </w:tc>
        <w:tc>
          <w:tcPr>
            <w:tcW w:w="517" w:type="dxa"/>
          </w:tcPr>
          <w:p w14:paraId="4B8DBF6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3C230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6D5CA9" w14:textId="77777777" w:rsidR="00CB28BC" w:rsidRDefault="00CB28BC" w:rsidP="00C900A0">
            <w:r>
              <w:rPr>
                <w:sz w:val="16"/>
                <w:szCs w:val="16"/>
              </w:rPr>
              <w:t>Correction to IoT NTN TC 7.1.6.6</w:t>
            </w:r>
          </w:p>
        </w:tc>
        <w:tc>
          <w:tcPr>
            <w:tcW w:w="517" w:type="dxa"/>
          </w:tcPr>
          <w:p w14:paraId="6788CC8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C6BE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B63801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335B4AC" w14:textId="77777777" w:rsidR="00CB28BC" w:rsidRDefault="00CB28BC" w:rsidP="00C900A0">
            <w:r>
              <w:rPr>
                <w:sz w:val="16"/>
                <w:szCs w:val="16"/>
              </w:rPr>
              <w:t>R5-233439</w:t>
            </w:r>
          </w:p>
        </w:tc>
        <w:tc>
          <w:tcPr>
            <w:tcW w:w="1597" w:type="dxa"/>
          </w:tcPr>
          <w:p w14:paraId="3E60D472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C2E878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75CFFE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26FF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5F7DF78" w14:textId="77777777" w:rsidTr="00C900A0">
        <w:tc>
          <w:tcPr>
            <w:tcW w:w="879" w:type="dxa"/>
          </w:tcPr>
          <w:p w14:paraId="1D0716E1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40587F0" w14:textId="77777777" w:rsidR="00CB28BC" w:rsidRDefault="00CB28BC" w:rsidP="00C900A0">
            <w:r>
              <w:rPr>
                <w:sz w:val="16"/>
                <w:szCs w:val="16"/>
              </w:rPr>
              <w:t>5209</w:t>
            </w:r>
          </w:p>
        </w:tc>
        <w:tc>
          <w:tcPr>
            <w:tcW w:w="517" w:type="dxa"/>
          </w:tcPr>
          <w:p w14:paraId="533CBFA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905B3A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08B4CF" w14:textId="77777777" w:rsidR="00CB28BC" w:rsidRDefault="00CB28BC" w:rsidP="00C900A0">
            <w:r>
              <w:rPr>
                <w:sz w:val="16"/>
                <w:szCs w:val="16"/>
              </w:rPr>
              <w:t>Correction to IoT NTN TC 22.2.13</w:t>
            </w:r>
          </w:p>
        </w:tc>
        <w:tc>
          <w:tcPr>
            <w:tcW w:w="517" w:type="dxa"/>
          </w:tcPr>
          <w:p w14:paraId="4E0D42E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BE890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A5BDF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B74BA76" w14:textId="77777777" w:rsidR="00CB28BC" w:rsidRDefault="00CB28BC" w:rsidP="00C900A0">
            <w:r>
              <w:rPr>
                <w:sz w:val="16"/>
                <w:szCs w:val="16"/>
              </w:rPr>
              <w:t>R5-233440</w:t>
            </w:r>
          </w:p>
        </w:tc>
        <w:tc>
          <w:tcPr>
            <w:tcW w:w="1597" w:type="dxa"/>
          </w:tcPr>
          <w:p w14:paraId="782240FE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524417D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AF143E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C7F46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893A00E" w14:textId="77777777" w:rsidTr="00C900A0">
        <w:tc>
          <w:tcPr>
            <w:tcW w:w="879" w:type="dxa"/>
          </w:tcPr>
          <w:p w14:paraId="5144E672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B4973D0" w14:textId="77777777" w:rsidR="00CB28BC" w:rsidRDefault="00CB28BC" w:rsidP="00C900A0">
            <w:r>
              <w:rPr>
                <w:sz w:val="16"/>
                <w:szCs w:val="16"/>
              </w:rPr>
              <w:t>5210</w:t>
            </w:r>
          </w:p>
        </w:tc>
        <w:tc>
          <w:tcPr>
            <w:tcW w:w="517" w:type="dxa"/>
          </w:tcPr>
          <w:p w14:paraId="2BECC895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D7C3B0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7AFC53" w14:textId="77777777" w:rsidR="00CB28BC" w:rsidRDefault="00CB28BC" w:rsidP="00C900A0">
            <w:r>
              <w:rPr>
                <w:sz w:val="16"/>
                <w:szCs w:val="16"/>
              </w:rPr>
              <w:t>Correction to IoT NTN TC 22.3.1.5a</w:t>
            </w:r>
          </w:p>
        </w:tc>
        <w:tc>
          <w:tcPr>
            <w:tcW w:w="517" w:type="dxa"/>
          </w:tcPr>
          <w:p w14:paraId="562EB74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9B7F8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53802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C67666E" w14:textId="77777777" w:rsidR="00CB28BC" w:rsidRDefault="00CB28BC" w:rsidP="00C900A0">
            <w:r>
              <w:rPr>
                <w:sz w:val="16"/>
                <w:szCs w:val="16"/>
              </w:rPr>
              <w:t>R5-233441</w:t>
            </w:r>
          </w:p>
        </w:tc>
        <w:tc>
          <w:tcPr>
            <w:tcW w:w="1597" w:type="dxa"/>
          </w:tcPr>
          <w:p w14:paraId="45D147C7" w14:textId="77777777" w:rsidR="00CB28BC" w:rsidRDefault="00CB28BC" w:rsidP="00C900A0">
            <w:r>
              <w:rPr>
                <w:sz w:val="16"/>
                <w:szCs w:val="16"/>
              </w:rPr>
              <w:t>MediaTek Inc., Qualcomm Incorporated</w:t>
            </w:r>
          </w:p>
        </w:tc>
        <w:tc>
          <w:tcPr>
            <w:tcW w:w="1122" w:type="dxa"/>
          </w:tcPr>
          <w:p w14:paraId="08BB7184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9FE8EB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62AC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3EE79EF" w14:textId="77777777" w:rsidTr="00C900A0">
        <w:tc>
          <w:tcPr>
            <w:tcW w:w="879" w:type="dxa"/>
          </w:tcPr>
          <w:p w14:paraId="627026C7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38C9D81" w14:textId="77777777" w:rsidR="00CB28BC" w:rsidRDefault="00CB28BC" w:rsidP="00C900A0">
            <w:r>
              <w:rPr>
                <w:sz w:val="16"/>
                <w:szCs w:val="16"/>
              </w:rPr>
              <w:t>5223</w:t>
            </w:r>
          </w:p>
        </w:tc>
        <w:tc>
          <w:tcPr>
            <w:tcW w:w="517" w:type="dxa"/>
          </w:tcPr>
          <w:p w14:paraId="4482FEF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7CC7F6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100DF7" w14:textId="77777777" w:rsidR="00CB28BC" w:rsidRDefault="00CB28BC" w:rsidP="00C900A0">
            <w:r>
              <w:rPr>
                <w:sz w:val="16"/>
                <w:szCs w:val="16"/>
              </w:rPr>
              <w:t>Update to NBIOT NTN multi-TAC test case 22.2.13</w:t>
            </w:r>
          </w:p>
        </w:tc>
        <w:tc>
          <w:tcPr>
            <w:tcW w:w="517" w:type="dxa"/>
          </w:tcPr>
          <w:p w14:paraId="48F4C89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C15A65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B5BE5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53EDF0" w14:textId="77777777" w:rsidR="00CB28BC" w:rsidRDefault="00CB28BC" w:rsidP="00C900A0">
            <w:r>
              <w:rPr>
                <w:sz w:val="16"/>
                <w:szCs w:val="16"/>
              </w:rPr>
              <w:t>R5-233367</w:t>
            </w:r>
          </w:p>
        </w:tc>
        <w:tc>
          <w:tcPr>
            <w:tcW w:w="1597" w:type="dxa"/>
          </w:tcPr>
          <w:p w14:paraId="32DC0454" w14:textId="77777777" w:rsidR="00CB28BC" w:rsidRDefault="00CB28BC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D9ED2D2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10AA6F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B53CE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32B0ED5" w14:textId="77777777" w:rsidTr="00C900A0">
        <w:tc>
          <w:tcPr>
            <w:tcW w:w="879" w:type="dxa"/>
          </w:tcPr>
          <w:p w14:paraId="0EC87DA6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C890925" w14:textId="77777777" w:rsidR="00CB28BC" w:rsidRDefault="00CB28BC" w:rsidP="00C900A0">
            <w:r>
              <w:rPr>
                <w:sz w:val="16"/>
                <w:szCs w:val="16"/>
              </w:rPr>
              <w:t>1402</w:t>
            </w:r>
          </w:p>
        </w:tc>
        <w:tc>
          <w:tcPr>
            <w:tcW w:w="517" w:type="dxa"/>
          </w:tcPr>
          <w:p w14:paraId="7030A0F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9CEDDE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5E1D1C" w14:textId="77777777" w:rsidR="00CB28BC" w:rsidRDefault="00CB28BC" w:rsidP="00C900A0">
            <w:r>
              <w:rPr>
                <w:sz w:val="16"/>
                <w:szCs w:val="16"/>
              </w:rPr>
              <w:t>Update of applicability for IoT NTN</w:t>
            </w:r>
          </w:p>
        </w:tc>
        <w:tc>
          <w:tcPr>
            <w:tcW w:w="517" w:type="dxa"/>
          </w:tcPr>
          <w:p w14:paraId="2C8FB59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36CD8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76B1A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8AC4DC" w14:textId="77777777" w:rsidR="00CB28BC" w:rsidRDefault="00CB28BC" w:rsidP="00C900A0">
            <w:r>
              <w:rPr>
                <w:sz w:val="16"/>
                <w:szCs w:val="16"/>
              </w:rPr>
              <w:t>R5-233366</w:t>
            </w:r>
          </w:p>
        </w:tc>
        <w:tc>
          <w:tcPr>
            <w:tcW w:w="1597" w:type="dxa"/>
          </w:tcPr>
          <w:p w14:paraId="73AF20BB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87AD08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005D29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BC32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04D6F6A5" w14:textId="77777777" w:rsidTr="00C900A0">
        <w:tc>
          <w:tcPr>
            <w:tcW w:w="879" w:type="dxa"/>
          </w:tcPr>
          <w:p w14:paraId="45E4BC6C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731D5A2A" w14:textId="77777777" w:rsidR="00CB28BC" w:rsidRDefault="00CB28BC" w:rsidP="00C900A0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 w14:paraId="481902C8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C8083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2ACA80" w14:textId="77777777" w:rsidR="00CB28BC" w:rsidRDefault="00CB28BC" w:rsidP="00C900A0">
            <w:r>
              <w:rPr>
                <w:sz w:val="16"/>
                <w:szCs w:val="16"/>
              </w:rPr>
              <w:t>Update to NTN PICS parameters</w:t>
            </w:r>
          </w:p>
        </w:tc>
        <w:tc>
          <w:tcPr>
            <w:tcW w:w="517" w:type="dxa"/>
          </w:tcPr>
          <w:p w14:paraId="7BA7711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AA28A4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E5F8B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C8355DB" w14:textId="77777777" w:rsidR="00CB28BC" w:rsidRDefault="00CB28BC" w:rsidP="00C900A0">
            <w:r>
              <w:rPr>
                <w:sz w:val="16"/>
                <w:szCs w:val="16"/>
              </w:rPr>
              <w:t>R5-233442</w:t>
            </w:r>
          </w:p>
        </w:tc>
        <w:tc>
          <w:tcPr>
            <w:tcW w:w="1597" w:type="dxa"/>
          </w:tcPr>
          <w:p w14:paraId="45817013" w14:textId="77777777" w:rsidR="00CB28BC" w:rsidRDefault="00CB28BC" w:rsidP="00C900A0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1B5679D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754BC4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C83CF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123E1A3" w14:textId="77777777" w:rsidTr="00C900A0">
        <w:tc>
          <w:tcPr>
            <w:tcW w:w="879" w:type="dxa"/>
          </w:tcPr>
          <w:p w14:paraId="45C0CC8B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1073B79B" w14:textId="77777777" w:rsidR="00CB28BC" w:rsidRDefault="00CB28BC" w:rsidP="00C900A0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14:paraId="4257773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867FBC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DF0C97" w14:textId="77777777" w:rsidR="00CB28BC" w:rsidRDefault="00CB28BC" w:rsidP="00C900A0">
            <w:r>
              <w:rPr>
                <w:sz w:val="16"/>
                <w:szCs w:val="16"/>
              </w:rPr>
              <w:t>RAT specific PICS parameter update to applicability of NTN test cases</w:t>
            </w:r>
          </w:p>
        </w:tc>
        <w:tc>
          <w:tcPr>
            <w:tcW w:w="517" w:type="dxa"/>
          </w:tcPr>
          <w:p w14:paraId="31F2C6A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C1803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F2040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29171B0" w14:textId="77777777" w:rsidR="00CB28BC" w:rsidRDefault="00CB28BC" w:rsidP="00C900A0">
            <w:r>
              <w:rPr>
                <w:sz w:val="16"/>
                <w:szCs w:val="16"/>
              </w:rPr>
              <w:t>R5-233479</w:t>
            </w:r>
          </w:p>
        </w:tc>
        <w:tc>
          <w:tcPr>
            <w:tcW w:w="1597" w:type="dxa"/>
          </w:tcPr>
          <w:p w14:paraId="70C32B0D" w14:textId="77777777" w:rsidR="00CB28BC" w:rsidRDefault="00CB28BC" w:rsidP="00C900A0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A5781D2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A1BFE9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022A7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334DB5C" w14:textId="77777777" w:rsidTr="00C900A0">
        <w:tc>
          <w:tcPr>
            <w:tcW w:w="879" w:type="dxa"/>
          </w:tcPr>
          <w:p w14:paraId="2893EBEE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4DCEC866" w14:textId="77777777" w:rsidR="00CB28BC" w:rsidRDefault="00CB28BC" w:rsidP="00C900A0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 w14:paraId="10EAE113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C95E96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3E5B4F" w14:textId="77777777" w:rsidR="00CB28BC" w:rsidRDefault="00CB28BC" w:rsidP="00C900A0">
            <w:r>
              <w:rPr>
                <w:sz w:val="16"/>
                <w:szCs w:val="16"/>
              </w:rPr>
              <w:t>Applicability of legacy NB-IoT test cases to NTN GSO only UEs</w:t>
            </w:r>
          </w:p>
        </w:tc>
        <w:tc>
          <w:tcPr>
            <w:tcW w:w="517" w:type="dxa"/>
          </w:tcPr>
          <w:p w14:paraId="6041D61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F1BE0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69D535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C921654" w14:textId="77777777" w:rsidR="00CB28BC" w:rsidRDefault="00CB28BC" w:rsidP="00C900A0">
            <w:r>
              <w:rPr>
                <w:sz w:val="16"/>
                <w:szCs w:val="16"/>
              </w:rPr>
              <w:t>R5-233480</w:t>
            </w:r>
          </w:p>
        </w:tc>
        <w:tc>
          <w:tcPr>
            <w:tcW w:w="1597" w:type="dxa"/>
          </w:tcPr>
          <w:p w14:paraId="1B6F6E6F" w14:textId="77777777" w:rsidR="00CB28BC" w:rsidRDefault="00CB28BC" w:rsidP="00C900A0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CEC4A9B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FF6CB3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ECB9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6DD96EE" w14:textId="77777777" w:rsidTr="00C900A0">
        <w:tc>
          <w:tcPr>
            <w:tcW w:w="879" w:type="dxa"/>
          </w:tcPr>
          <w:p w14:paraId="7DD03627" w14:textId="77777777" w:rsidR="00CB28BC" w:rsidRDefault="00CB28BC" w:rsidP="00C900A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7BA7F4A" w14:textId="77777777" w:rsidR="00CB28BC" w:rsidRDefault="00CB28BC" w:rsidP="00C900A0">
            <w:r>
              <w:rPr>
                <w:sz w:val="16"/>
                <w:szCs w:val="16"/>
              </w:rPr>
              <w:t>4733</w:t>
            </w:r>
          </w:p>
        </w:tc>
        <w:tc>
          <w:tcPr>
            <w:tcW w:w="517" w:type="dxa"/>
          </w:tcPr>
          <w:p w14:paraId="08B1FCF3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41993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9EDF5F" w14:textId="77777777" w:rsidR="00CB28BC" w:rsidRDefault="00CB28BC" w:rsidP="00C900A0">
            <w:r>
              <w:rPr>
                <w:sz w:val="16"/>
                <w:szCs w:val="16"/>
              </w:rPr>
              <w:t>NTN-IoT: NB-IoT Test Model updates</w:t>
            </w:r>
          </w:p>
        </w:tc>
        <w:tc>
          <w:tcPr>
            <w:tcW w:w="517" w:type="dxa"/>
          </w:tcPr>
          <w:p w14:paraId="23EBE8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61790" w14:textId="77777777" w:rsidR="00CB28BC" w:rsidRDefault="00CB28BC" w:rsidP="00C900A0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802B6B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288EA8" w14:textId="77777777" w:rsidR="00CB28BC" w:rsidRDefault="00CB28BC" w:rsidP="00C900A0">
            <w:r>
              <w:rPr>
                <w:sz w:val="16"/>
                <w:szCs w:val="16"/>
              </w:rPr>
              <w:t>R5-233454</w:t>
            </w:r>
          </w:p>
        </w:tc>
        <w:tc>
          <w:tcPr>
            <w:tcW w:w="1597" w:type="dxa"/>
          </w:tcPr>
          <w:p w14:paraId="1DF58665" w14:textId="77777777" w:rsidR="00CB28BC" w:rsidRDefault="00CB28B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F318F7B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B5A43C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E6873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4DF3F569" w14:textId="77777777" w:rsidR="00CB28BC" w:rsidRDefault="00CB28BC" w:rsidP="00CB28BC"/>
    <w:p w14:paraId="231AABE4" w14:textId="77777777" w:rsidR="00CB28BC" w:rsidRDefault="00CB28BC" w:rsidP="00CB28BC"/>
    <w:p w14:paraId="5FAC1A5A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RP-230955</w:t>
      </w:r>
      <w:r>
        <w:rPr>
          <w:b/>
          <w:i/>
          <w:noProof/>
          <w:sz w:val="28"/>
        </w:rPr>
        <w:fldChar w:fldCharType="end"/>
      </w:r>
    </w:p>
    <w:p w14:paraId="687BD4F8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1A62BF8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0EF1CF4B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AA3002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Enhanced Industrial Internet of Things (IoT) and ultra-reliable and low latency communication (URLLC) support for NR (NR_IIOT_URLLC_enh-UEConTest)</w:t>
      </w:r>
      <w:r>
        <w:rPr>
          <w:rFonts w:ascii="Arial" w:hAnsi="Arial" w:cs="Arial"/>
          <w:b/>
          <w:bCs/>
        </w:rPr>
        <w:fldChar w:fldCharType="end"/>
      </w:r>
    </w:p>
    <w:p w14:paraId="3500ACAC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13.3.26</w:t>
      </w:r>
      <w:r>
        <w:rPr>
          <w:rFonts w:ascii="Arial" w:hAnsi="Arial" w:cs="Arial"/>
          <w:b/>
          <w:bCs/>
        </w:rPr>
        <w:fldChar w:fldCharType="end"/>
      </w:r>
    </w:p>
    <w:p w14:paraId="75ED0458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CC9736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D1B42D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40C519D3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FA201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D712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DB2045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719988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1BE58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412DD5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880A4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FF7E6A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A197E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4E3C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09A2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A5F3A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A8022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5F0E5FF0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C8253" w14:textId="77777777" w:rsidR="003D69BE" w:rsidRDefault="003D69B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9FB8" w14:textId="77777777" w:rsidR="003D69BE" w:rsidRDefault="003D69BE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C0919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5C0DA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42A96" w14:textId="77777777" w:rsidR="003D69BE" w:rsidRDefault="003D69BE">
            <w:r>
              <w:rPr>
                <w:sz w:val="16"/>
                <w:szCs w:val="16"/>
              </w:rPr>
              <w:t>Adding applicability UE Rx-Tx time difference measurement for propagation delay compensation using TRS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28997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56288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2053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E50DD" w14:textId="77777777" w:rsidR="003D69BE" w:rsidRDefault="003D69BE">
            <w:r>
              <w:rPr>
                <w:sz w:val="16"/>
                <w:szCs w:val="16"/>
              </w:rPr>
              <w:t>R5-232274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1183D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B89A5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1C3C3D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3F939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18B96920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36569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64436" w14:textId="77777777" w:rsidR="003D69BE" w:rsidRDefault="003D69BE">
            <w:r>
              <w:rPr>
                <w:sz w:val="16"/>
                <w:szCs w:val="16"/>
              </w:rPr>
              <w:t>2363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3A80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106C7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DE705" w14:textId="77777777" w:rsidR="003D69BE" w:rsidRDefault="003D69BE">
            <w:r>
              <w:rPr>
                <w:sz w:val="16"/>
                <w:szCs w:val="16"/>
              </w:rPr>
              <w:t>Update to PRS based UE Rx-Tx measurement FR1 SA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485C8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D10C3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F12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7C5ED" w14:textId="77777777" w:rsidR="003D69BE" w:rsidRDefault="003D69BE">
            <w:r>
              <w:rPr>
                <w:sz w:val="16"/>
                <w:szCs w:val="16"/>
              </w:rPr>
              <w:t>R5-233660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0D264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41021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1BBEF7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7A090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21AC7F2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2B5B6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1CCBA" w14:textId="77777777" w:rsidR="003D69BE" w:rsidRDefault="003D69BE">
            <w:r>
              <w:rPr>
                <w:sz w:val="16"/>
                <w:szCs w:val="16"/>
              </w:rPr>
              <w:t>2364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7CB97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A5FC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871B7" w14:textId="77777777" w:rsidR="003D69BE" w:rsidRDefault="003D69BE">
            <w:r>
              <w:rPr>
                <w:sz w:val="16"/>
                <w:szCs w:val="16"/>
              </w:rPr>
              <w:t>Update to PRS based UE Rx-Tx measurement FR2 SA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4408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1DCD7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2209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802E9" w14:textId="77777777" w:rsidR="003D69BE" w:rsidRDefault="003D69BE">
            <w:r>
              <w:rPr>
                <w:sz w:val="16"/>
                <w:szCs w:val="16"/>
              </w:rPr>
              <w:t>R5-233661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4933E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168E6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B1FBF3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1B5C3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4A59D6B2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9682E2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80D24" w14:textId="77777777" w:rsidR="003D69BE" w:rsidRDefault="003D69BE">
            <w:r>
              <w:rPr>
                <w:sz w:val="16"/>
                <w:szCs w:val="16"/>
              </w:rPr>
              <w:t>2365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CED6E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D5625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ECAB1" w14:textId="77777777" w:rsidR="003D69BE" w:rsidRDefault="003D69BE">
            <w:r>
              <w:rPr>
                <w:sz w:val="16"/>
                <w:szCs w:val="16"/>
              </w:rPr>
              <w:t>Update to TRS based UE Rx-Tx measurement FR1 SA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CEE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5AC4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1E08E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068C7" w14:textId="77777777" w:rsidR="003D69BE" w:rsidRDefault="003D69BE">
            <w:r>
              <w:rPr>
                <w:sz w:val="16"/>
                <w:szCs w:val="16"/>
              </w:rPr>
              <w:t>R5-233662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04ED2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C8E6E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60D805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4C0B4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5562C1BD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E4912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632A6" w14:textId="77777777" w:rsidR="003D69BE" w:rsidRDefault="003D69BE">
            <w:r>
              <w:rPr>
                <w:sz w:val="16"/>
                <w:szCs w:val="16"/>
              </w:rPr>
              <w:t>2366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1CE9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565D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3DE6B" w14:textId="77777777" w:rsidR="003D69BE" w:rsidRDefault="003D69BE">
            <w:r>
              <w:rPr>
                <w:sz w:val="16"/>
                <w:szCs w:val="16"/>
              </w:rPr>
              <w:t>Addition of UE Rx-Tx time difference measurement for propagation delay compensation using TRS in FR2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8696D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165C8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A9075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4BA70" w14:textId="77777777" w:rsidR="003D69BE" w:rsidRDefault="003D69BE">
            <w:r>
              <w:rPr>
                <w:sz w:val="16"/>
                <w:szCs w:val="16"/>
              </w:rPr>
              <w:t>R5-233607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11DC0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F1808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B9B71B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27C9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564F8B1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F466D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DAA7A" w14:textId="77777777" w:rsidR="003D69BE" w:rsidRDefault="003D69BE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CCDA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CD2C9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F5224" w14:textId="77777777" w:rsidR="003D69BE" w:rsidRDefault="003D69BE">
            <w:r>
              <w:rPr>
                <w:sz w:val="16"/>
                <w:szCs w:val="16"/>
              </w:rPr>
              <w:t>Test Tolerance analysis of FR1 PDC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F2936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CD94E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9534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C0795" w14:textId="77777777" w:rsidR="003D69BE" w:rsidRDefault="003D69BE">
            <w:r>
              <w:rPr>
                <w:sz w:val="16"/>
                <w:szCs w:val="16"/>
              </w:rPr>
              <w:t>R5-232561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BBB98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86F3D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059C5" w14:textId="77777777" w:rsidR="003D69BE" w:rsidRDefault="003D69BE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C08F8A" w14:textId="77777777" w:rsidR="003D69BE" w:rsidRDefault="003D69BE">
            <w:r>
              <w:rPr>
                <w:sz w:val="16"/>
                <w:szCs w:val="16"/>
              </w:rPr>
              <w:t xml:space="preserve">TS/TR ... CR ... ; TS 38.533 CR 2363, 2365; TS/TR ... CR ... </w:t>
            </w:r>
          </w:p>
        </w:tc>
      </w:tr>
      <w:tr w:rsidR="003D69BE" w14:paraId="5567E29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77853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FDDE0" w14:textId="77777777" w:rsidR="003D69BE" w:rsidRDefault="003D69BE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F860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6C35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FF16A" w14:textId="77777777" w:rsidR="003D69BE" w:rsidRDefault="003D69BE">
            <w:r>
              <w:rPr>
                <w:sz w:val="16"/>
                <w:szCs w:val="16"/>
              </w:rPr>
              <w:t>Test Tolerance analysis of FR2 PDC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D341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351BC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35FCF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F38C2" w14:textId="77777777" w:rsidR="003D69BE" w:rsidRDefault="003D69BE">
            <w:r>
              <w:rPr>
                <w:sz w:val="16"/>
                <w:szCs w:val="16"/>
              </w:rPr>
              <w:t>R5-232566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128F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1FEF9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F5639" w14:textId="77777777" w:rsidR="003D69BE" w:rsidRDefault="003D69BE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3B924A" w14:textId="77777777" w:rsidR="003D69BE" w:rsidRDefault="003D69BE">
            <w:r>
              <w:rPr>
                <w:sz w:val="16"/>
                <w:szCs w:val="16"/>
              </w:rPr>
              <w:t xml:space="preserve">TS/TR ... CR ... ; TS 38.533 CR 2364 ; TS/TR ... CR ... </w:t>
            </w:r>
          </w:p>
        </w:tc>
      </w:tr>
    </w:tbl>
    <w:p w14:paraId="0D6CC686" w14:textId="77777777" w:rsidR="003D69BE" w:rsidRDefault="003D69BE" w:rsidP="003D69BE"/>
    <w:p w14:paraId="2108CC56" w14:textId="77777777" w:rsidR="003D69BE" w:rsidRDefault="003D69BE" w:rsidP="003D69BE"/>
    <w:p w14:paraId="45E848EB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RP-230956</w:t>
      </w:r>
      <w:r>
        <w:rPr>
          <w:b/>
          <w:i/>
          <w:noProof/>
          <w:sz w:val="28"/>
        </w:rPr>
        <w:fldChar w:fldCharType="end"/>
      </w:r>
    </w:p>
    <w:p w14:paraId="7B422A4C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45D9807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059E061C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A5D112D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Enhanced NR support for high speed train scenario for frequency range 1 (FR1) (NR_HST_FR1_enh-UEConTest)</w:t>
      </w:r>
      <w:r>
        <w:rPr>
          <w:rFonts w:ascii="Arial" w:hAnsi="Arial" w:cs="Arial"/>
          <w:b/>
          <w:bCs/>
        </w:rPr>
        <w:fldChar w:fldCharType="end"/>
      </w:r>
    </w:p>
    <w:p w14:paraId="7F68BD3E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13.3.27</w:t>
      </w:r>
      <w:r>
        <w:rPr>
          <w:rFonts w:ascii="Arial" w:hAnsi="Arial" w:cs="Arial"/>
          <w:b/>
          <w:bCs/>
        </w:rPr>
        <w:fldChar w:fldCharType="end"/>
      </w:r>
    </w:p>
    <w:p w14:paraId="7030E1D1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E53F727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63D601F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0A0D5102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D4DA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B8783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EA09C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8567D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EE640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8012B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5BF7A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39EDAA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F344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645C8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3DB83A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D14A1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614E12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0D2AA95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97F09" w14:textId="77777777" w:rsidR="003D69BE" w:rsidRDefault="003D69B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B56C9" w14:textId="77777777" w:rsidR="003D69BE" w:rsidRDefault="003D69BE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D20A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B8DD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E9BF9" w14:textId="77777777" w:rsidR="003D69BE" w:rsidRDefault="003D69BE">
            <w:r>
              <w:rPr>
                <w:sz w:val="16"/>
                <w:szCs w:val="16"/>
              </w:rPr>
              <w:t>Addition of Applicability of different requirements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271E0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79716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BF27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0D5E1" w14:textId="77777777" w:rsidR="003D69BE" w:rsidRDefault="003D69BE">
            <w:r>
              <w:rPr>
                <w:sz w:val="16"/>
                <w:szCs w:val="16"/>
              </w:rPr>
              <w:t>R5-232809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A0A1A" w14:textId="77777777" w:rsidR="003D69BE" w:rsidRDefault="003D6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280E7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808B0" w14:textId="77777777" w:rsidR="003D69BE" w:rsidRDefault="003D69BE">
            <w:r>
              <w:rPr>
                <w:sz w:val="16"/>
                <w:szCs w:val="16"/>
              </w:rPr>
              <w:t>5.1.1.5.4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8241FF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15E7F8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FDA1B" w14:textId="77777777" w:rsidR="003D69BE" w:rsidRDefault="003D69B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13AD" w14:textId="77777777" w:rsidR="003D69BE" w:rsidRDefault="003D69BE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2B3D4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9C00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7C719" w14:textId="77777777" w:rsidR="003D69BE" w:rsidRDefault="003D69BE">
            <w:r>
              <w:rPr>
                <w:sz w:val="16"/>
                <w:szCs w:val="16"/>
              </w:rPr>
              <w:t>Update of Reference measurement channels for SCS 15 kHz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DD0BE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DC784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BD928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6DB4C" w14:textId="77777777" w:rsidR="003D69BE" w:rsidRDefault="003D69BE">
            <w:r>
              <w:rPr>
                <w:sz w:val="16"/>
                <w:szCs w:val="16"/>
              </w:rPr>
              <w:t>R5-232810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7F7E9" w14:textId="77777777" w:rsidR="003D69BE" w:rsidRDefault="003D6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E5E83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CC29F" w14:textId="77777777" w:rsidR="003D69BE" w:rsidRDefault="003D69BE">
            <w:r>
              <w:rPr>
                <w:sz w:val="16"/>
                <w:szCs w:val="16"/>
              </w:rPr>
              <w:t>A.3.2.1.1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13317E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0FCE76D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FF05C" w14:textId="77777777" w:rsidR="003D69BE" w:rsidRDefault="003D69B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4AC60" w14:textId="77777777" w:rsidR="003D69BE" w:rsidRDefault="003D69BE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5A623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33639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41AAB" w14:textId="77777777" w:rsidR="003D69BE" w:rsidRDefault="003D69BE">
            <w:r>
              <w:rPr>
                <w:sz w:val="16"/>
                <w:szCs w:val="16"/>
              </w:rPr>
              <w:t>Update of Reference measurement channels for SCS 30 kHz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01CF7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3F98A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8D36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255E8" w14:textId="77777777" w:rsidR="003D69BE" w:rsidRDefault="003D69BE">
            <w:r>
              <w:rPr>
                <w:sz w:val="16"/>
                <w:szCs w:val="16"/>
              </w:rPr>
              <w:t>R5-232811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67010" w14:textId="77777777" w:rsidR="003D69BE" w:rsidRDefault="003D6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5D3EE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01B31" w14:textId="77777777" w:rsidR="003D69BE" w:rsidRDefault="003D69BE"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EFF674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76A39B6E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1E081" w14:textId="77777777" w:rsidR="003D69BE" w:rsidRDefault="003D69B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C33B" w14:textId="77777777" w:rsidR="003D69BE" w:rsidRDefault="003D69BE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4666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9718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64340" w14:textId="77777777" w:rsidR="003D69BE" w:rsidRDefault="003D69BE">
            <w:r>
              <w:rPr>
                <w:sz w:val="16"/>
                <w:szCs w:val="16"/>
              </w:rPr>
              <w:t>Update to R17 NR HST FR1 enh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EF952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F7710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76418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7F144" w14:textId="77777777" w:rsidR="003D69BE" w:rsidRDefault="003D69BE">
            <w:r>
              <w:rPr>
                <w:sz w:val="16"/>
                <w:szCs w:val="16"/>
              </w:rPr>
              <w:t>R5-232812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FA3FA" w14:textId="77777777" w:rsidR="003D69BE" w:rsidRDefault="003D69BE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2ABB4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1D1DC" w14:textId="77777777" w:rsidR="003D69BE" w:rsidRDefault="003D69B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1CCAFA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02DBD53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EB727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55E75" w14:textId="77777777" w:rsidR="003D69BE" w:rsidRDefault="003D69BE">
            <w:r>
              <w:rPr>
                <w:sz w:val="16"/>
                <w:szCs w:val="16"/>
              </w:rPr>
              <w:t>2426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5A21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93D27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BDC5C" w14:textId="77777777" w:rsidR="003D69BE" w:rsidRDefault="003D69BE">
            <w:r>
              <w:rPr>
                <w:sz w:val="16"/>
                <w:szCs w:val="16"/>
              </w:rPr>
              <w:t>Correction of EN-DC event reporting with highSpeedMeasCA-Scell-r17 test case 4.6.1.8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16B12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56D7A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5B64B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F0DF9" w14:textId="77777777" w:rsidR="003D69BE" w:rsidRDefault="003D69BE">
            <w:r>
              <w:rPr>
                <w:sz w:val="16"/>
                <w:szCs w:val="16"/>
              </w:rPr>
              <w:t>R5-232916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E22D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C8E39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8EB30" w14:textId="77777777" w:rsidR="003D69BE" w:rsidRDefault="003D69BE">
            <w:r>
              <w:rPr>
                <w:sz w:val="16"/>
                <w:szCs w:val="16"/>
              </w:rPr>
              <w:t>4.6.1.8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E3590B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F6CE463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F46C4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AB85B" w14:textId="77777777" w:rsidR="003D69BE" w:rsidRDefault="003D69BE">
            <w:r>
              <w:rPr>
                <w:sz w:val="16"/>
                <w:szCs w:val="16"/>
              </w:rPr>
              <w:t>2427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F3BCC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5D88E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17D97" w14:textId="77777777" w:rsidR="003D69BE" w:rsidRDefault="003D69BE">
            <w:r>
              <w:rPr>
                <w:sz w:val="16"/>
                <w:szCs w:val="16"/>
              </w:rPr>
              <w:t>Correction of EN-DC event reporting with highSpeedMeasCA-Scell-r17 test case 4.6.2.9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BDC5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FD214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AFF6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4E21B" w14:textId="77777777" w:rsidR="003D69BE" w:rsidRDefault="003D69BE">
            <w:r>
              <w:rPr>
                <w:sz w:val="16"/>
                <w:szCs w:val="16"/>
              </w:rPr>
              <w:t>R5-232917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2F32C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7BA8D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C6559" w14:textId="77777777" w:rsidR="003D69BE" w:rsidRDefault="003D69BE">
            <w:r>
              <w:rPr>
                <w:sz w:val="16"/>
                <w:szCs w:val="16"/>
              </w:rPr>
              <w:t>4.6.2.9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C8F507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620F5472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27172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70731" w14:textId="77777777" w:rsidR="003D69BE" w:rsidRDefault="003D69BE">
            <w:r>
              <w:rPr>
                <w:sz w:val="16"/>
                <w:szCs w:val="16"/>
              </w:rPr>
              <w:t>2428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BC867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3FCF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BAE8C" w14:textId="77777777" w:rsidR="003D69BE" w:rsidRDefault="003D69BE">
            <w:r>
              <w:rPr>
                <w:sz w:val="16"/>
                <w:szCs w:val="16"/>
              </w:rPr>
              <w:t>Correction of SA FR1 HST reselection test case 6.1.1.8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41A9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CAB48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3CB6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E73D4" w14:textId="77777777" w:rsidR="003D69BE" w:rsidRDefault="003D69BE">
            <w:r>
              <w:rPr>
                <w:sz w:val="16"/>
                <w:szCs w:val="16"/>
              </w:rPr>
              <w:t>R5-232918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E3DD8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7594B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95336" w14:textId="77777777" w:rsidR="003D69BE" w:rsidRDefault="003D69BE">
            <w:r>
              <w:rPr>
                <w:sz w:val="16"/>
                <w:szCs w:val="16"/>
              </w:rPr>
              <w:t>6.1.1.8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7A049A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55A9E23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2784B7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B1826" w14:textId="77777777" w:rsidR="003D69BE" w:rsidRDefault="003D69BE">
            <w:r>
              <w:rPr>
                <w:sz w:val="16"/>
                <w:szCs w:val="16"/>
              </w:rPr>
              <w:t>2429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A686E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54E9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45F1B" w14:textId="77777777" w:rsidR="003D69BE" w:rsidRDefault="003D69BE">
            <w:r>
              <w:rPr>
                <w:sz w:val="16"/>
                <w:szCs w:val="16"/>
              </w:rPr>
              <w:t>Correction of SA event reporting with highSpeedMeasCA-Scell-r17 test case 6.6.1.8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15266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2C063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B6BAE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EEA9E" w14:textId="77777777" w:rsidR="003D69BE" w:rsidRDefault="003D69BE">
            <w:r>
              <w:rPr>
                <w:sz w:val="16"/>
                <w:szCs w:val="16"/>
              </w:rPr>
              <w:t>R5-233658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BABB4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6FF58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4E9C79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5AF11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62DFCCD9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90770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F4640" w14:textId="77777777" w:rsidR="003D69BE" w:rsidRDefault="003D69BE">
            <w:r>
              <w:rPr>
                <w:sz w:val="16"/>
                <w:szCs w:val="16"/>
              </w:rPr>
              <w:t>2430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6FB1D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C56BD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843E9" w14:textId="77777777" w:rsidR="003D69BE" w:rsidRDefault="003D69BE">
            <w:r>
              <w:rPr>
                <w:sz w:val="16"/>
                <w:szCs w:val="16"/>
              </w:rPr>
              <w:t>Correction of SA event reporting with highSpeedMeasCA-Scell-r17 test case 6.6.2.12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224C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9A5AE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5F7D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13DE7" w14:textId="77777777" w:rsidR="003D69BE" w:rsidRDefault="003D69BE">
            <w:r>
              <w:rPr>
                <w:sz w:val="16"/>
                <w:szCs w:val="16"/>
              </w:rPr>
              <w:t>R5-232920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0C879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77FAE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A191E" w14:textId="77777777" w:rsidR="003D69BE" w:rsidRDefault="003D69BE">
            <w:r>
              <w:rPr>
                <w:sz w:val="16"/>
                <w:szCs w:val="16"/>
              </w:rPr>
              <w:t>6.6.2.12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0264BF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B86119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29C64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66FF6" w14:textId="77777777" w:rsidR="003D69BE" w:rsidRDefault="003D69BE">
            <w:r>
              <w:rPr>
                <w:sz w:val="16"/>
                <w:szCs w:val="16"/>
              </w:rPr>
              <w:t>2431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1FCB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FC3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03D52" w14:textId="77777777" w:rsidR="003D69BE" w:rsidRDefault="003D69BE">
            <w:r>
              <w:rPr>
                <w:sz w:val="16"/>
                <w:szCs w:val="16"/>
              </w:rPr>
              <w:t>Correction of Annex F for HST test cases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D31F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23C33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C5335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0FA8F" w14:textId="77777777" w:rsidR="003D69BE" w:rsidRDefault="003D69BE">
            <w:r>
              <w:rPr>
                <w:sz w:val="16"/>
                <w:szCs w:val="16"/>
              </w:rPr>
              <w:t>R5-232921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925C6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B175D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C1D21" w14:textId="77777777" w:rsidR="003D69BE" w:rsidRDefault="003D69BE">
            <w:r>
              <w:rPr>
                <w:sz w:val="16"/>
                <w:szCs w:val="16"/>
              </w:rPr>
              <w:t>Annex F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66CBB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7A3E348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D5E31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34835" w14:textId="77777777" w:rsidR="003D69BE" w:rsidRDefault="003D69BE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5DAE4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B3B2A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98809" w14:textId="77777777" w:rsidR="003D69BE" w:rsidRDefault="003D69BE">
            <w:r>
              <w:rPr>
                <w:sz w:val="16"/>
                <w:szCs w:val="16"/>
              </w:rPr>
              <w:t>Test Tolerance analysis for HST event triggered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8993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EB11B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D3772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4D3B2" w14:textId="77777777" w:rsidR="003D69BE" w:rsidRDefault="003D69BE">
            <w:r>
              <w:rPr>
                <w:sz w:val="16"/>
                <w:szCs w:val="16"/>
              </w:rPr>
              <w:t>R5-233659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A5836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6F5E6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429B6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0E497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3F72A179" w14:textId="77777777" w:rsidR="003D69BE" w:rsidRDefault="003D69BE" w:rsidP="003D69BE"/>
    <w:p w14:paraId="2BA97BCB" w14:textId="77777777" w:rsidR="003D69BE" w:rsidRDefault="003D69BE" w:rsidP="003D69BE"/>
    <w:p w14:paraId="48D73994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RP-230957</w:t>
      </w:r>
      <w:r>
        <w:rPr>
          <w:b/>
          <w:i/>
          <w:noProof/>
          <w:sz w:val="28"/>
        </w:rPr>
        <w:fldChar w:fldCharType="end"/>
      </w:r>
    </w:p>
    <w:p w14:paraId="03C8B2A5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57A092E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75BF0E1D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D8D57A9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support for high speed train scenario in frequency range 2 (FR2) (NR_HST_FR2-UEConTest)</w:t>
      </w:r>
      <w:r>
        <w:rPr>
          <w:rFonts w:ascii="Arial" w:hAnsi="Arial" w:cs="Arial"/>
          <w:b/>
          <w:bCs/>
        </w:rPr>
        <w:fldChar w:fldCharType="end"/>
      </w:r>
    </w:p>
    <w:p w14:paraId="7268C23D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13.3.28</w:t>
      </w:r>
      <w:r>
        <w:rPr>
          <w:rFonts w:ascii="Arial" w:hAnsi="Arial" w:cs="Arial"/>
          <w:b/>
          <w:bCs/>
        </w:rPr>
        <w:fldChar w:fldCharType="end"/>
      </w:r>
    </w:p>
    <w:p w14:paraId="37F081D1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B0F8E2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48B44B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32325FDA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3971F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D51C7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B0F87C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399A5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E3E28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7597A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8AAC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CB7EF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D27CE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0EAC7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A551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9E949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B6504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7E4E19C9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94008A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59FE0" w14:textId="77777777" w:rsidR="003D69BE" w:rsidRDefault="003D69BE">
            <w:r>
              <w:rPr>
                <w:sz w:val="16"/>
                <w:szCs w:val="16"/>
              </w:rPr>
              <w:t>2754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323E0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4178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65C26" w14:textId="77777777" w:rsidR="003D69BE" w:rsidRDefault="003D69BE">
            <w:r>
              <w:rPr>
                <w:sz w:val="16"/>
                <w:szCs w:val="16"/>
              </w:rPr>
              <w:t>Addition and updation of tables for HST FR2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9DEB2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111AE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010D5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2A64E" w14:textId="77777777" w:rsidR="003D69BE" w:rsidRDefault="003D69BE">
            <w:r>
              <w:rPr>
                <w:sz w:val="16"/>
                <w:szCs w:val="16"/>
              </w:rPr>
              <w:t>R5-233674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2B987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45CEA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AD5F63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145C2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E444791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402D08" w14:textId="77777777" w:rsidR="003D69BE" w:rsidRDefault="003D69B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C4CDE" w14:textId="77777777" w:rsidR="003D69BE" w:rsidRDefault="003D69BE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DCCFF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E1F23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D6D03" w14:textId="77777777" w:rsidR="003D69BE" w:rsidRDefault="003D69BE">
            <w:r>
              <w:rPr>
                <w:sz w:val="16"/>
                <w:szCs w:val="16"/>
              </w:rPr>
              <w:t>Addition and support of power class 6 UEs for HST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BEA2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1A5E5" w14:textId="77777777" w:rsidR="003D69BE" w:rsidRDefault="003D69BE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5F49D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6349B" w14:textId="77777777" w:rsidR="003D69BE" w:rsidRDefault="003D69BE">
            <w:r>
              <w:rPr>
                <w:sz w:val="16"/>
                <w:szCs w:val="16"/>
              </w:rPr>
              <w:t>R5-232238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CE4AA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D3D1A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DE54A" w14:textId="77777777" w:rsidR="003D69BE" w:rsidRDefault="003D69BE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F20F5E" w14:textId="77777777" w:rsidR="003D69BE" w:rsidRDefault="003D69BE">
            <w:r>
              <w:rPr>
                <w:sz w:val="16"/>
                <w:szCs w:val="16"/>
              </w:rPr>
              <w:t xml:space="preserve">TS/TR ... CR ... ; TS 38.522 CR 0270TS 38.533 CR 2367TS 38.508-1 CR 2754; TS/TR ... CR ... </w:t>
            </w:r>
          </w:p>
        </w:tc>
      </w:tr>
      <w:tr w:rsidR="003D69BE" w14:paraId="1A77ED91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A44EA" w14:textId="77777777" w:rsidR="003D69BE" w:rsidRDefault="003D69B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2AA8A" w14:textId="77777777" w:rsidR="003D69BE" w:rsidRDefault="003D69BE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52867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BE11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6275C" w14:textId="77777777" w:rsidR="003D69BE" w:rsidRDefault="003D69BE">
            <w:r>
              <w:rPr>
                <w:sz w:val="16"/>
                <w:szCs w:val="16"/>
              </w:rPr>
              <w:t>HST FR2 6.2D.1.2 UE maximum output power - Spherical coverage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0DAA0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FFCAC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D367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E4C5D" w14:textId="77777777" w:rsidR="003D69BE" w:rsidRDefault="003D69BE">
            <w:r>
              <w:rPr>
                <w:sz w:val="16"/>
                <w:szCs w:val="16"/>
              </w:rPr>
              <w:t>R5-232515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47849" w14:textId="77777777" w:rsidR="003D69BE" w:rsidRDefault="003D69BE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73C98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C7646" w14:textId="77777777" w:rsidR="003D69BE" w:rsidRDefault="003D69BE">
            <w:r>
              <w:rPr>
                <w:sz w:val="16"/>
                <w:szCs w:val="16"/>
              </w:rPr>
              <w:t>6.2D.1.2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4245AE" w14:textId="77777777" w:rsidR="003D69BE" w:rsidRDefault="003D69BE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3D69BE" w14:paraId="039BA7BD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1A6DA" w14:textId="77777777" w:rsidR="003D69BE" w:rsidRDefault="003D69B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A9E23" w14:textId="77777777" w:rsidR="003D69BE" w:rsidRDefault="003D69BE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6D3F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8DD22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833A0" w14:textId="77777777" w:rsidR="003D69BE" w:rsidRDefault="003D69BE">
            <w:r>
              <w:rPr>
                <w:sz w:val="16"/>
                <w:szCs w:val="16"/>
              </w:rPr>
              <w:t>HST FR2 6.3D.1 Minimum output power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14589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56C64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C071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8606E" w14:textId="77777777" w:rsidR="003D69BE" w:rsidRDefault="003D69BE">
            <w:r>
              <w:rPr>
                <w:sz w:val="16"/>
                <w:szCs w:val="16"/>
              </w:rPr>
              <w:t>R5-232516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857D2" w14:textId="77777777" w:rsidR="003D69BE" w:rsidRDefault="003D69BE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DD06E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EE30" w14:textId="77777777" w:rsidR="003D69BE" w:rsidRDefault="003D69BE">
            <w:r>
              <w:rPr>
                <w:sz w:val="16"/>
                <w:szCs w:val="16"/>
              </w:rPr>
              <w:t>6.3D.1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BACA9" w14:textId="77777777" w:rsidR="003D69BE" w:rsidRDefault="003D69BE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3D69BE" w14:paraId="004BC2F3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EB70F" w14:textId="77777777" w:rsidR="003D69BE" w:rsidRDefault="003D69B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1732B" w14:textId="77777777" w:rsidR="003D69BE" w:rsidRDefault="003D69BE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C25B8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FC94E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A776D" w14:textId="77777777" w:rsidR="003D69BE" w:rsidRDefault="003D69BE">
            <w:r>
              <w:rPr>
                <w:sz w:val="16"/>
                <w:szCs w:val="16"/>
              </w:rPr>
              <w:t>Addition of applicability for 5GS HST FR2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44C0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510DF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4DF3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39D78" w14:textId="77777777" w:rsidR="003D69BE" w:rsidRDefault="003D69BE">
            <w:r>
              <w:rPr>
                <w:sz w:val="16"/>
                <w:szCs w:val="16"/>
              </w:rPr>
              <w:t>R5-233506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CB452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EA2AE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93AE7A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939D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F4A687E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28458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C1A49" w14:textId="77777777" w:rsidR="003D69BE" w:rsidRDefault="003D69BE">
            <w:r>
              <w:rPr>
                <w:sz w:val="16"/>
                <w:szCs w:val="16"/>
              </w:rPr>
              <w:t>2367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91D30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19CE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CCABD" w14:textId="77777777" w:rsidR="003D69BE" w:rsidRDefault="003D69BE">
            <w:r>
              <w:rPr>
                <w:sz w:val="16"/>
                <w:szCs w:val="16"/>
              </w:rPr>
              <w:t>Addition of MAC-CE based active TCI state switch test case for HST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AB4DC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95408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9975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FB5AD" w14:textId="77777777" w:rsidR="003D69BE" w:rsidRDefault="003D69BE">
            <w:r>
              <w:rPr>
                <w:sz w:val="16"/>
                <w:szCs w:val="16"/>
              </w:rPr>
              <w:t>R5-233507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99C38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AD92D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1A5C1A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C399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51A7E0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76F4F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5F2C1" w14:textId="77777777" w:rsidR="003D69BE" w:rsidRDefault="003D69BE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EB3C7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38EB8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6EFDF" w14:textId="77777777" w:rsidR="003D69BE" w:rsidRDefault="003D69BE">
            <w:r>
              <w:rPr>
                <w:sz w:val="16"/>
                <w:szCs w:val="16"/>
              </w:rPr>
              <w:t>Updating for PC6 measurement error contribution descriptions for IFF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D45B4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808CC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63E1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808B6" w14:textId="77777777" w:rsidR="003D69BE" w:rsidRDefault="003D69BE">
            <w:r>
              <w:rPr>
                <w:sz w:val="16"/>
                <w:szCs w:val="16"/>
              </w:rPr>
              <w:t>R5-233633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31598" w14:textId="77777777" w:rsidR="003D69BE" w:rsidRDefault="003D6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03C24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8FF556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3D04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64618F88" w14:textId="77777777" w:rsidR="003D69BE" w:rsidRDefault="003D69BE" w:rsidP="003D69BE"/>
    <w:p w14:paraId="0DCC4F11" w14:textId="77777777" w:rsidR="003D69BE" w:rsidRDefault="003D69BE" w:rsidP="003D69BE"/>
    <w:p w14:paraId="79C8489A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RP-230958</w:t>
      </w:r>
      <w:r>
        <w:rPr>
          <w:b/>
          <w:i/>
          <w:noProof/>
          <w:sz w:val="28"/>
        </w:rPr>
        <w:fldChar w:fldCharType="end"/>
      </w:r>
    </w:p>
    <w:p w14:paraId="139641C5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665E5EE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0E329A41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6546B55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Sidelink Relay (NR_SL_relay-UEConTest)</w:t>
      </w:r>
      <w:r>
        <w:rPr>
          <w:rFonts w:ascii="Arial" w:hAnsi="Arial" w:cs="Arial"/>
          <w:b/>
          <w:bCs/>
        </w:rPr>
        <w:fldChar w:fldCharType="end"/>
      </w:r>
    </w:p>
    <w:p w14:paraId="2FA66CCE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13.3.30</w:t>
      </w:r>
      <w:r>
        <w:rPr>
          <w:rFonts w:ascii="Arial" w:hAnsi="Arial" w:cs="Arial"/>
          <w:b/>
          <w:bCs/>
        </w:rPr>
        <w:fldChar w:fldCharType="end"/>
      </w:r>
    </w:p>
    <w:p w14:paraId="1EA8D4E8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DFC995A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940010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3F0A427F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D3550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0F67B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CB4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A23BA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D73B3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0702F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08DB9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DC725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1B489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BC087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9EA27C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C71A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30B7DC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153B79C4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5D83C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51DF6" w14:textId="77777777" w:rsidR="003D69BE" w:rsidRDefault="003D69BE">
            <w:r>
              <w:rPr>
                <w:sz w:val="16"/>
                <w:szCs w:val="16"/>
              </w:rPr>
              <w:t>2777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27A1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C2D58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479BD" w14:textId="77777777" w:rsidR="003D69BE" w:rsidRDefault="003D69BE">
            <w:r>
              <w:rPr>
                <w:sz w:val="16"/>
                <w:szCs w:val="16"/>
              </w:rPr>
              <w:t>Addition of PC5 RRC message uuMessageTransferSidelink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F0960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766D0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0299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801D0" w14:textId="77777777" w:rsidR="003D69BE" w:rsidRDefault="003D69BE">
            <w:r>
              <w:rPr>
                <w:sz w:val="16"/>
                <w:szCs w:val="16"/>
              </w:rPr>
              <w:t>R5-233423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A4388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D9060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F86FCB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E58C13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33FB60E1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B04E9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814AC" w14:textId="77777777" w:rsidR="003D69BE" w:rsidRDefault="003D69BE">
            <w:r>
              <w:rPr>
                <w:sz w:val="16"/>
                <w:szCs w:val="16"/>
              </w:rPr>
              <w:t>2778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DBC8A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6BA7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D7519" w14:textId="77777777" w:rsidR="003D69BE" w:rsidRDefault="003D69BE">
            <w:r>
              <w:rPr>
                <w:sz w:val="16"/>
                <w:szCs w:val="16"/>
              </w:rPr>
              <w:t>Addition of PC5 RRC RemoteUEInformationSidelink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22D8E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A6286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2828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63256" w14:textId="77777777" w:rsidR="003D69BE" w:rsidRDefault="003D69BE">
            <w:r>
              <w:rPr>
                <w:sz w:val="16"/>
                <w:szCs w:val="16"/>
              </w:rPr>
              <w:t>R5-233424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5D70C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7BDFA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FF8C2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471B9F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47BABCB3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06178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8083E" w14:textId="77777777" w:rsidR="003D69BE" w:rsidRDefault="003D69BE">
            <w:r>
              <w:rPr>
                <w:sz w:val="16"/>
                <w:szCs w:val="16"/>
              </w:rPr>
              <w:t>2779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10F95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FB7E5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EB444" w14:textId="77777777" w:rsidR="003D69BE" w:rsidRDefault="003D69BE">
            <w:r>
              <w:rPr>
                <w:sz w:val="16"/>
                <w:szCs w:val="16"/>
              </w:rPr>
              <w:t>Update of PC5 RRC message SL-L2RelayUE-Config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67A1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64841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EAA2D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33B8B" w14:textId="77777777" w:rsidR="003D69BE" w:rsidRDefault="003D69BE">
            <w:r>
              <w:rPr>
                <w:sz w:val="16"/>
                <w:szCs w:val="16"/>
              </w:rPr>
              <w:t>R5-233426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00A02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CB648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9D3E7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13268D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10EBD319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5F1D2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AFA7A" w14:textId="77777777" w:rsidR="003D69BE" w:rsidRDefault="003D69BE">
            <w:r>
              <w:rPr>
                <w:sz w:val="16"/>
                <w:szCs w:val="16"/>
              </w:rPr>
              <w:t>2780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7F776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D14E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6B941" w14:textId="77777777" w:rsidR="003D69BE" w:rsidRDefault="003D69BE">
            <w:r>
              <w:rPr>
                <w:sz w:val="16"/>
                <w:szCs w:val="16"/>
              </w:rPr>
              <w:t>Update of PC5 RRC message Uu-RelayRLC-ChannelConfig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DE853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69FC8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C772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3CF2F" w14:textId="77777777" w:rsidR="003D69BE" w:rsidRDefault="003D69BE">
            <w:r>
              <w:rPr>
                <w:sz w:val="16"/>
                <w:szCs w:val="16"/>
              </w:rPr>
              <w:t>R5-233425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02ADF" w14:textId="77777777" w:rsidR="003D69BE" w:rsidRDefault="003D69BE">
            <w:r>
              <w:rPr>
                <w:sz w:val="16"/>
                <w:szCs w:val="16"/>
              </w:rPr>
              <w:t>TDIA,CATT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97CF6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EBBBF1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5C678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6B7250AA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E0FF8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7652D" w14:textId="77777777" w:rsidR="003D69BE" w:rsidRDefault="003D69BE">
            <w:r>
              <w:rPr>
                <w:sz w:val="16"/>
                <w:szCs w:val="16"/>
              </w:rPr>
              <w:t>2782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13F25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0597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40636" w14:textId="77777777" w:rsidR="003D69BE" w:rsidRDefault="003D69BE">
            <w:r>
              <w:rPr>
                <w:sz w:val="16"/>
                <w:szCs w:val="16"/>
              </w:rPr>
              <w:t>Update of the contents of RRC messages for L2 U2N relay related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F2E5E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2A371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4F0FB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D993C" w14:textId="77777777" w:rsidR="003D69BE" w:rsidRDefault="003D69BE">
            <w:r>
              <w:rPr>
                <w:sz w:val="16"/>
                <w:szCs w:val="16"/>
              </w:rPr>
              <w:t>R5-232743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C7AA5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A02B4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6897D" w14:textId="77777777" w:rsidR="003D69BE" w:rsidRDefault="003D69BE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852893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D69BE" w14:paraId="18D37E8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D6B9E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64892" w14:textId="77777777" w:rsidR="003D69BE" w:rsidRDefault="003D69BE">
            <w:r>
              <w:rPr>
                <w:sz w:val="16"/>
                <w:szCs w:val="16"/>
              </w:rPr>
              <w:t>2783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AB70C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D0F1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7D27E" w14:textId="77777777" w:rsidR="003D69BE" w:rsidRDefault="003D69BE">
            <w:r>
              <w:rPr>
                <w:sz w:val="16"/>
                <w:szCs w:val="16"/>
              </w:rPr>
              <w:t>Update of the contents of Sidelink information elements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32B6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3E886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C5709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3E5DC" w14:textId="77777777" w:rsidR="003D69BE" w:rsidRDefault="003D69BE">
            <w:r>
              <w:rPr>
                <w:sz w:val="16"/>
                <w:szCs w:val="16"/>
              </w:rPr>
              <w:t>R5-232746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610D9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12C47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524B" w14:textId="77777777" w:rsidR="003D69BE" w:rsidRDefault="003D69BE">
            <w:r>
              <w:rPr>
                <w:sz w:val="16"/>
                <w:szCs w:val="16"/>
              </w:rPr>
              <w:t>4.6.6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6DF16B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4AA9130" w14:textId="77777777" w:rsidR="003D69BE" w:rsidRDefault="003D69BE" w:rsidP="003D69BE"/>
    <w:p w14:paraId="1E908720" w14:textId="77777777" w:rsidR="003D69BE" w:rsidRDefault="003D69BE" w:rsidP="003D69BE"/>
    <w:p w14:paraId="53F4D5E1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RP-230959</w:t>
      </w:r>
      <w:r>
        <w:rPr>
          <w:b/>
          <w:i/>
          <w:noProof/>
          <w:sz w:val="28"/>
        </w:rPr>
        <w:fldChar w:fldCharType="end"/>
      </w:r>
    </w:p>
    <w:p w14:paraId="72BE0AED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FB61F67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08DFB59F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9474A5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enhancements for NR (NR_UE_pow_sav_enh_plus_CT-UEConTest)</w:t>
      </w:r>
      <w:r>
        <w:rPr>
          <w:rFonts w:ascii="Arial" w:hAnsi="Arial" w:cs="Arial"/>
          <w:b/>
          <w:bCs/>
        </w:rPr>
        <w:fldChar w:fldCharType="end"/>
      </w:r>
    </w:p>
    <w:p w14:paraId="0EFB9A3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13.3.31</w:t>
      </w:r>
      <w:r>
        <w:rPr>
          <w:rFonts w:ascii="Arial" w:hAnsi="Arial" w:cs="Arial"/>
          <w:b/>
          <w:bCs/>
        </w:rPr>
        <w:fldChar w:fldCharType="end"/>
      </w:r>
    </w:p>
    <w:p w14:paraId="6557E2B4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7A11277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4E61D4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F784EA8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0BF2E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738A7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94210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3873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27575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4EA94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C1E31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3297F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FDB78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77729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74DB6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13087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838A0A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6F4697D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E6602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C58FC" w14:textId="77777777" w:rsidR="00AA7C48" w:rsidRDefault="00AA7C48">
            <w:r>
              <w:rPr>
                <w:sz w:val="16"/>
                <w:szCs w:val="16"/>
              </w:rPr>
              <w:t>3626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E7192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7C674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536DD" w14:textId="77777777" w:rsidR="00AA7C48" w:rsidRDefault="00AA7C48">
            <w:r>
              <w:rPr>
                <w:sz w:val="16"/>
                <w:szCs w:val="16"/>
              </w:rPr>
              <w:t>Correction to power saving enhancements TC 8.1.1.1a.1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6BD9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4F74B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FC81F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D18DD" w14:textId="77777777" w:rsidR="00AA7C48" w:rsidRDefault="00AA7C48">
            <w:r>
              <w:rPr>
                <w:sz w:val="16"/>
                <w:szCs w:val="16"/>
              </w:rPr>
              <w:t>R5-233427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FBAB0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9DB10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05C895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ECD8D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C5EEF4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3C5C71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31139" w14:textId="77777777" w:rsidR="00AA7C48" w:rsidRDefault="00AA7C48">
            <w:r>
              <w:rPr>
                <w:sz w:val="16"/>
                <w:szCs w:val="16"/>
              </w:rPr>
              <w:t>3627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89E10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49AEF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8BBD5" w14:textId="77777777" w:rsidR="00AA7C48" w:rsidRDefault="00AA7C48">
            <w:r>
              <w:rPr>
                <w:sz w:val="16"/>
                <w:szCs w:val="16"/>
              </w:rPr>
              <w:t>Correction to power saving enhancements TC 8.1.1.1a.2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AC1B5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602BD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3D929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EE531" w14:textId="77777777" w:rsidR="00AA7C48" w:rsidRDefault="00AA7C48">
            <w:r>
              <w:rPr>
                <w:sz w:val="16"/>
                <w:szCs w:val="16"/>
              </w:rPr>
              <w:t>R5-232051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B66D6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4F803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B3D84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33D42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819ABB1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D5997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2F2EA" w14:textId="77777777" w:rsidR="00AA7C48" w:rsidRDefault="00AA7C48">
            <w:r>
              <w:rPr>
                <w:sz w:val="16"/>
                <w:szCs w:val="16"/>
              </w:rPr>
              <w:t>3628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B4A1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7521D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0344" w14:textId="77777777" w:rsidR="00AA7C48" w:rsidRDefault="00AA7C48">
            <w:r>
              <w:rPr>
                <w:sz w:val="16"/>
                <w:szCs w:val="16"/>
              </w:rPr>
              <w:t>Correction to power saving enhancements TC 8.1.1.1a.3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834A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8A231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2FC21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F5F04" w14:textId="77777777" w:rsidR="00AA7C48" w:rsidRDefault="00AA7C48">
            <w:r>
              <w:rPr>
                <w:sz w:val="16"/>
                <w:szCs w:val="16"/>
              </w:rPr>
              <w:t>R5-232052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D2545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BBBFB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765F3" w14:textId="77777777" w:rsidR="00AA7C48" w:rsidRDefault="00AA7C48"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8EE5FB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58AB8E78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C9984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A2C3B" w14:textId="77777777" w:rsidR="00AA7C48" w:rsidRDefault="00AA7C48">
            <w:r>
              <w:rPr>
                <w:sz w:val="16"/>
                <w:szCs w:val="16"/>
              </w:rPr>
              <w:t>3629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F8DA7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A1EAD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7B8FA" w14:textId="77777777" w:rsidR="00AA7C48" w:rsidRDefault="00AA7C48">
            <w:r>
              <w:rPr>
                <w:sz w:val="16"/>
                <w:szCs w:val="16"/>
              </w:rPr>
              <w:t>Correction to power saving enhancements TC 9.1.14.1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01866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4E922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07C4A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D12E7" w14:textId="77777777" w:rsidR="00AA7C48" w:rsidRDefault="00AA7C48">
            <w:r>
              <w:rPr>
                <w:sz w:val="16"/>
                <w:szCs w:val="16"/>
              </w:rPr>
              <w:t>R5-232053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AF098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CFEC3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66F4F" w14:textId="77777777" w:rsidR="00AA7C48" w:rsidRDefault="00AA7C48">
            <w:r>
              <w:rPr>
                <w:sz w:val="16"/>
                <w:szCs w:val="16"/>
              </w:rPr>
              <w:t>9.1.14.1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68F5D3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2AB8D46D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5843C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EC830" w14:textId="77777777" w:rsidR="00AA7C48" w:rsidRDefault="00AA7C48">
            <w:r>
              <w:rPr>
                <w:sz w:val="16"/>
                <w:szCs w:val="16"/>
              </w:rPr>
              <w:t>3630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2C3D6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FBFE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12475" w14:textId="77777777" w:rsidR="00AA7C48" w:rsidRDefault="00AA7C48">
            <w:r>
              <w:rPr>
                <w:sz w:val="16"/>
                <w:szCs w:val="16"/>
              </w:rPr>
              <w:t>Correction to power saving enhancements TC 11.4.1a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070C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434B7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102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42A99" w14:textId="77777777" w:rsidR="00AA7C48" w:rsidRDefault="00AA7C48">
            <w:r>
              <w:rPr>
                <w:sz w:val="16"/>
                <w:szCs w:val="16"/>
              </w:rPr>
              <w:t>R5-233428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2F56B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DC870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AF3DDC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52493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B446845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A15D8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4B471" w14:textId="77777777" w:rsidR="00AA7C48" w:rsidRDefault="00AA7C48">
            <w:r>
              <w:rPr>
                <w:sz w:val="16"/>
                <w:szCs w:val="16"/>
              </w:rPr>
              <w:t>2419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B3D01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FFCD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3CE1F" w14:textId="77777777" w:rsidR="00AA7C48" w:rsidRDefault="00AA7C48">
            <w:r>
              <w:rPr>
                <w:sz w:val="16"/>
                <w:szCs w:val="16"/>
              </w:rPr>
              <w:t>Addition of power savings RLM OOS test case 4.5.1.9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76B6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13195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7D3B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19188" w14:textId="77777777" w:rsidR="00AA7C48" w:rsidRDefault="00AA7C48">
            <w:r>
              <w:rPr>
                <w:sz w:val="16"/>
                <w:szCs w:val="16"/>
              </w:rPr>
              <w:t>R5-233619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8F309" w14:textId="77777777" w:rsidR="00AA7C48" w:rsidRDefault="00AA7C48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077F0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45F999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851A07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D51608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0DDDC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BFCA3" w14:textId="77777777" w:rsidR="00AA7C48" w:rsidRDefault="00AA7C48">
            <w:r>
              <w:rPr>
                <w:sz w:val="16"/>
                <w:szCs w:val="16"/>
              </w:rPr>
              <w:t>2420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7F080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23EEF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527F9" w14:textId="77777777" w:rsidR="00AA7C48" w:rsidRDefault="00AA7C48">
            <w:r>
              <w:rPr>
                <w:sz w:val="16"/>
                <w:szCs w:val="16"/>
              </w:rPr>
              <w:t>Addition of power savings RLM OOS test case 5.5.1.10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B4A6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4909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5A767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3D8AF" w14:textId="77777777" w:rsidR="00AA7C48" w:rsidRDefault="00AA7C48">
            <w:r>
              <w:rPr>
                <w:sz w:val="16"/>
                <w:szCs w:val="16"/>
              </w:rPr>
              <w:t>R5-233620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C893E" w14:textId="77777777" w:rsidR="00AA7C48" w:rsidRDefault="00AA7C48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9D6EF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57464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2FAECB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47D45A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149D9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B011E" w14:textId="77777777" w:rsidR="00AA7C48" w:rsidRDefault="00AA7C48">
            <w:r>
              <w:rPr>
                <w:sz w:val="16"/>
                <w:szCs w:val="16"/>
              </w:rPr>
              <w:t>2448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6BC54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3D9F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D2DCB" w14:textId="77777777" w:rsidR="00AA7C48" w:rsidRDefault="00AA7C48">
            <w:r>
              <w:rPr>
                <w:sz w:val="16"/>
                <w:szCs w:val="16"/>
              </w:rPr>
              <w:t>Introduction of 6.5.1.9 power saving enhancement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2C1F4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77532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7EAE8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BCE20" w14:textId="77777777" w:rsidR="00AA7C48" w:rsidRDefault="00AA7C48">
            <w:r>
              <w:rPr>
                <w:sz w:val="16"/>
                <w:szCs w:val="16"/>
              </w:rPr>
              <w:t>R5-233020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F879A" w14:textId="77777777" w:rsidR="00AA7C48" w:rsidRDefault="00AA7C4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200F3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AB5A98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BF5DC6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34E4FD04" w14:textId="77777777" w:rsidR="00AA7C48" w:rsidRDefault="00AA7C48" w:rsidP="00AA7C48"/>
    <w:p w14:paraId="4FCB5FE3" w14:textId="77777777" w:rsidR="00AA7C48" w:rsidRDefault="00AA7C48" w:rsidP="00AA7C48"/>
    <w:p w14:paraId="1B9A3B6F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RP-230960</w:t>
      </w:r>
      <w:r>
        <w:rPr>
          <w:b/>
          <w:i/>
          <w:noProof/>
          <w:sz w:val="28"/>
        </w:rPr>
        <w:fldChar w:fldCharType="end"/>
      </w:r>
    </w:p>
    <w:p w14:paraId="06E6CCAC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5F469090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3124D95A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B320E4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of NR RF requirements for frequency range 2 (FR2) (NR_RF_FR2_req_enh2-UEConTest)</w:t>
      </w:r>
      <w:r>
        <w:rPr>
          <w:rFonts w:ascii="Arial" w:hAnsi="Arial" w:cs="Arial"/>
          <w:b/>
          <w:bCs/>
        </w:rPr>
        <w:fldChar w:fldCharType="end"/>
      </w:r>
    </w:p>
    <w:p w14:paraId="0C01CACF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13.3.32</w:t>
      </w:r>
      <w:r>
        <w:rPr>
          <w:rFonts w:ascii="Arial" w:hAnsi="Arial" w:cs="Arial"/>
          <w:b/>
          <w:bCs/>
        </w:rPr>
        <w:fldChar w:fldCharType="end"/>
      </w:r>
    </w:p>
    <w:p w14:paraId="3BCE23F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46A07B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878226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1ECDDF93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98C23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5EE28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26857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DA9692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F3A4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FC7EF4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9F2E7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C613D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F44166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7DD08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B5A927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271C66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797017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78FA1ED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6CD3D" w14:textId="77777777" w:rsidR="00AA7C48" w:rsidRDefault="00AA7C48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C77E6" w14:textId="77777777" w:rsidR="00AA7C48" w:rsidRDefault="00AA7C48">
            <w:r>
              <w:rPr>
                <w:sz w:val="16"/>
                <w:szCs w:val="16"/>
              </w:rPr>
              <w:t>2807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08B1F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F291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75109" w14:textId="77777777" w:rsidR="00AA7C48" w:rsidRDefault="00AA7C48">
            <w:r>
              <w:rPr>
                <w:sz w:val="16"/>
                <w:szCs w:val="16"/>
              </w:rPr>
              <w:t>Update to TS 38.508-1 clause 4.6.3-200BB for FR2 UL Gaps IE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C8E20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42E3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3A919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B0B7C" w14:textId="77777777" w:rsidR="00AA7C48" w:rsidRDefault="00AA7C48">
            <w:r>
              <w:rPr>
                <w:sz w:val="16"/>
                <w:szCs w:val="16"/>
              </w:rPr>
              <w:t>R5-233675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46101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A0562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8D45EA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FED29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312C44E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E6CAF" w14:textId="77777777" w:rsidR="00AA7C48" w:rsidRDefault="00AA7C48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C472C" w14:textId="77777777" w:rsidR="00AA7C48" w:rsidRDefault="00AA7C48">
            <w:r>
              <w:rPr>
                <w:sz w:val="16"/>
                <w:szCs w:val="16"/>
              </w:rPr>
              <w:t>0951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33568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4A920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9225E" w14:textId="77777777" w:rsidR="00AA7C48" w:rsidRDefault="00AA7C48">
            <w:r>
              <w:rPr>
                <w:sz w:val="16"/>
                <w:szCs w:val="16"/>
              </w:rPr>
              <w:t>Updates to FR2 RF test case 6.2.5 for EIRP with UL-Gaps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83FA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E926F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4589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81990" w14:textId="77777777" w:rsidR="00AA7C48" w:rsidRDefault="00AA7C48">
            <w:r>
              <w:rPr>
                <w:sz w:val="16"/>
                <w:szCs w:val="16"/>
              </w:rPr>
              <w:t>R5-233716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6853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42F23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813CA3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001AD9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908EEF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1DD7E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B1FF5" w14:textId="77777777" w:rsidR="00AA7C48" w:rsidRDefault="00AA7C48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5FD80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B0F4F" w14:textId="77777777" w:rsidR="00AA7C48" w:rsidRDefault="00AA7C4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7348C" w14:textId="77777777" w:rsidR="00AA7C48" w:rsidRDefault="00AA7C48">
            <w:r>
              <w:rPr>
                <w:sz w:val="16"/>
                <w:szCs w:val="16"/>
              </w:rPr>
              <w:t>Adding applicability statement for SCell Activation and deactivation for SCell in FR2 inter-band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7B973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23B68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DDB53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3D120" w14:textId="77777777" w:rsidR="00AA7C48" w:rsidRDefault="00AA7C48">
            <w:r>
              <w:rPr>
                <w:sz w:val="16"/>
                <w:szCs w:val="16"/>
              </w:rPr>
              <w:t>R5-232129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A8786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E03C9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4034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DE5253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B2C00FB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4C8D6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96F52" w14:textId="77777777" w:rsidR="00AA7C48" w:rsidRDefault="00AA7C48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04B66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93AC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0E360" w14:textId="77777777" w:rsidR="00AA7C48" w:rsidRDefault="00AA7C48">
            <w:r>
              <w:rPr>
                <w:sz w:val="16"/>
                <w:szCs w:val="16"/>
              </w:rPr>
              <w:t>Applicability updates to FR2 RF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F9D68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663A5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961A5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3D353" w14:textId="77777777" w:rsidR="00AA7C48" w:rsidRDefault="00AA7C48">
            <w:r>
              <w:rPr>
                <w:sz w:val="16"/>
                <w:szCs w:val="16"/>
              </w:rPr>
              <w:t>R5-233253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15EF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93230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47366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FED486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4CD3B6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E710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2FD32" w14:textId="77777777" w:rsidR="00AA7C48" w:rsidRDefault="00AA7C48">
            <w:r>
              <w:rPr>
                <w:sz w:val="16"/>
                <w:szCs w:val="16"/>
              </w:rPr>
              <w:t>2347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85756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2E80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9714" w14:textId="77777777" w:rsidR="00AA7C48" w:rsidRDefault="00AA7C48">
            <w:r>
              <w:rPr>
                <w:sz w:val="16"/>
                <w:szCs w:val="16"/>
              </w:rPr>
              <w:t>UE UL carrier RRC reconfiguration delay test tolerances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7A50B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37B7A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4C10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EDF5F" w14:textId="77777777" w:rsidR="00AA7C48" w:rsidRDefault="00AA7C48">
            <w:r>
              <w:rPr>
                <w:sz w:val="16"/>
                <w:szCs w:val="16"/>
              </w:rPr>
              <w:t>R5-233663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C1CA5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3DDAD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CC19B9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03D349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4EB2D3E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D053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DBFD5" w14:textId="77777777" w:rsidR="00AA7C48" w:rsidRDefault="00AA7C48">
            <w:r>
              <w:rPr>
                <w:sz w:val="16"/>
                <w:szCs w:val="16"/>
              </w:rPr>
              <w:t>2348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538B4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D2191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D78CA" w14:textId="77777777" w:rsidR="00AA7C48" w:rsidRDefault="00AA7C48">
            <w:r>
              <w:rPr>
                <w:sz w:val="16"/>
                <w:szCs w:val="16"/>
              </w:rPr>
              <w:t>Adding test case 7.5.3.3 for SCell Activation and deactivation for SCell in FR2 inter-band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B14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1C199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CD04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E97B2" w14:textId="77777777" w:rsidR="00AA7C48" w:rsidRDefault="00AA7C48">
            <w:r>
              <w:rPr>
                <w:sz w:val="16"/>
                <w:szCs w:val="16"/>
              </w:rPr>
              <w:t>R5-233618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E5D16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5CB2B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AFF09D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AE6F2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CEEB358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3389F4" w14:textId="77777777" w:rsidR="00AA7C48" w:rsidRDefault="00AA7C48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014BB" w14:textId="77777777" w:rsidR="00AA7C48" w:rsidRDefault="00AA7C48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82187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AF87B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B689E" w14:textId="77777777" w:rsidR="00AA7C48" w:rsidRDefault="00AA7C48">
            <w:r>
              <w:rPr>
                <w:sz w:val="16"/>
                <w:szCs w:val="16"/>
              </w:rPr>
              <w:t>TT analysis for FR2 UE UL carrier RRC reconfiguration delay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93862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4F046" w14:textId="77777777" w:rsidR="00AA7C48" w:rsidRDefault="00AA7C48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2A41E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EE1F3" w14:textId="77777777" w:rsidR="00AA7C48" w:rsidRDefault="00AA7C48">
            <w:r>
              <w:rPr>
                <w:sz w:val="16"/>
                <w:szCs w:val="16"/>
              </w:rPr>
              <w:t>R5-233664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EF2F4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B6603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75662B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DD5ABC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B89B49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2F0AB" w14:textId="77777777" w:rsidR="00AA7C48" w:rsidRDefault="00AA7C48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77E5A" w14:textId="77777777" w:rsidR="00AA7C48" w:rsidRDefault="00AA7C48">
            <w:r>
              <w:rPr>
                <w:sz w:val="16"/>
                <w:szCs w:val="16"/>
              </w:rPr>
              <w:t>0783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71F4E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8E0A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F6778" w14:textId="77777777" w:rsidR="00AA7C48" w:rsidRDefault="00AA7C48">
            <w:r>
              <w:rPr>
                <w:sz w:val="16"/>
                <w:szCs w:val="16"/>
              </w:rPr>
              <w:t>TP Analysis for FR2 RF test case involving EIRP with UL-Gaps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149A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34F8E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FC3CB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707FB" w14:textId="77777777" w:rsidR="00AA7C48" w:rsidRDefault="00AA7C48">
            <w:r>
              <w:rPr>
                <w:sz w:val="16"/>
                <w:szCs w:val="16"/>
              </w:rPr>
              <w:t>R5-233256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9FBBB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AFCB7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CDD2C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1BA4B0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2CE2486B" w14:textId="77777777" w:rsidR="00AA7C48" w:rsidRDefault="00AA7C48" w:rsidP="00AA7C48"/>
    <w:p w14:paraId="00010DDD" w14:textId="77777777" w:rsidR="00AA7C48" w:rsidRDefault="00AA7C48" w:rsidP="00AA7C48"/>
    <w:p w14:paraId="6C61BD00" w14:textId="77777777" w:rsidR="000743A6" w:rsidRPr="00917427" w:rsidRDefault="000743A6" w:rsidP="000743A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RP-230991</w:t>
      </w:r>
      <w:r>
        <w:rPr>
          <w:b/>
          <w:i/>
          <w:noProof/>
          <w:sz w:val="28"/>
        </w:rPr>
        <w:fldChar w:fldCharType="end"/>
      </w:r>
    </w:p>
    <w:p w14:paraId="7C9C9412" w14:textId="77777777" w:rsidR="000743A6" w:rsidRPr="00784730" w:rsidRDefault="000743A6" w:rsidP="000743A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DE9661C" w14:textId="77777777" w:rsidR="000743A6" w:rsidRPr="00050554" w:rsidRDefault="000743A6" w:rsidP="000743A6">
      <w:pPr>
        <w:rPr>
          <w:rFonts w:ascii="Arial" w:hAnsi="Arial" w:cs="Arial"/>
          <w:b/>
          <w:bCs/>
          <w:lang w:val="en-US"/>
        </w:rPr>
      </w:pPr>
    </w:p>
    <w:p w14:paraId="1DFF057C" w14:textId="77777777" w:rsidR="000743A6" w:rsidRDefault="000743A6" w:rsidP="000743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B821A32" w14:textId="77777777" w:rsidR="000743A6" w:rsidRPr="00E145B1" w:rsidRDefault="000743A6" w:rsidP="000743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UE Conformance - User Plane Integrity Protection support for EPC connected architectures (incl. CT/SA aspects) (UPIP_SEC_LTE-RAN-UEConTest)</w:t>
      </w:r>
      <w:r>
        <w:rPr>
          <w:rFonts w:ascii="Arial" w:hAnsi="Arial" w:cs="Arial"/>
          <w:b/>
          <w:bCs/>
        </w:rPr>
        <w:fldChar w:fldCharType="end"/>
      </w:r>
    </w:p>
    <w:p w14:paraId="2933DA30" w14:textId="77777777" w:rsidR="000743A6" w:rsidRDefault="000743A6" w:rsidP="000743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13.3.35</w:t>
      </w:r>
      <w:r>
        <w:rPr>
          <w:rFonts w:ascii="Arial" w:hAnsi="Arial" w:cs="Arial"/>
          <w:b/>
          <w:bCs/>
        </w:rPr>
        <w:fldChar w:fldCharType="end"/>
      </w:r>
    </w:p>
    <w:p w14:paraId="45463E1A" w14:textId="77777777" w:rsidR="000743A6" w:rsidRDefault="000743A6" w:rsidP="000743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2C93D0B" w14:textId="77777777" w:rsidR="000743A6" w:rsidRDefault="000743A6" w:rsidP="000743A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37A16A" w14:textId="77777777" w:rsidR="000743A6" w:rsidRPr="004E535C" w:rsidRDefault="000743A6" w:rsidP="000743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743A6" w:rsidRPr="004E535C" w14:paraId="1389C557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385839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9D27CC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0C9393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865FC5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14DB96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38ED39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1748D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11450D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92D910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9E36BF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A701A6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F702FC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3A7AE7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743A6" w14:paraId="5E7E287F" w14:textId="77777777" w:rsidTr="0055613A">
        <w:tc>
          <w:tcPr>
            <w:tcW w:w="879" w:type="dxa"/>
          </w:tcPr>
          <w:p w14:paraId="276450C8" w14:textId="77777777" w:rsidR="000743A6" w:rsidRDefault="000743A6" w:rsidP="0055613A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E7BC8A5" w14:textId="77777777" w:rsidR="000743A6" w:rsidRDefault="000743A6" w:rsidP="0055613A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7DCD406C" w14:textId="77777777" w:rsidR="000743A6" w:rsidRDefault="000743A6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D714F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60CA20" w14:textId="77777777" w:rsidR="000743A6" w:rsidRDefault="000743A6" w:rsidP="0055613A">
            <w:r>
              <w:rPr>
                <w:sz w:val="16"/>
                <w:szCs w:val="16"/>
              </w:rPr>
              <w:t>Add PICS for EPS UPIP</w:t>
            </w:r>
          </w:p>
        </w:tc>
        <w:tc>
          <w:tcPr>
            <w:tcW w:w="517" w:type="dxa"/>
          </w:tcPr>
          <w:p w14:paraId="14371315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E3BDDC" w14:textId="77777777" w:rsidR="000743A6" w:rsidRDefault="000743A6" w:rsidP="0055613A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7EF7615B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5EE85A" w14:textId="77777777" w:rsidR="000743A6" w:rsidRDefault="000743A6" w:rsidP="0055613A">
            <w:r>
              <w:rPr>
                <w:sz w:val="16"/>
                <w:szCs w:val="16"/>
              </w:rPr>
              <w:t>R5-232965</w:t>
            </w:r>
          </w:p>
        </w:tc>
        <w:tc>
          <w:tcPr>
            <w:tcW w:w="1597" w:type="dxa"/>
          </w:tcPr>
          <w:p w14:paraId="1B04AE1F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98A49E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03F01493" w14:textId="77777777" w:rsidR="000743A6" w:rsidRDefault="000743A6" w:rsidP="0055613A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2C51F058" w14:textId="77777777" w:rsidR="000743A6" w:rsidRDefault="000743A6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743A6" w14:paraId="6FAFA549" w14:textId="77777777" w:rsidTr="0055613A">
        <w:tc>
          <w:tcPr>
            <w:tcW w:w="879" w:type="dxa"/>
          </w:tcPr>
          <w:p w14:paraId="28E489BF" w14:textId="77777777" w:rsidR="000743A6" w:rsidRDefault="000743A6" w:rsidP="0055613A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28536A8" w14:textId="77777777" w:rsidR="000743A6" w:rsidRDefault="000743A6" w:rsidP="0055613A">
            <w:r>
              <w:rPr>
                <w:sz w:val="16"/>
                <w:szCs w:val="16"/>
              </w:rPr>
              <w:t>3786</w:t>
            </w:r>
          </w:p>
        </w:tc>
        <w:tc>
          <w:tcPr>
            <w:tcW w:w="517" w:type="dxa"/>
          </w:tcPr>
          <w:p w14:paraId="2B8EB5CE" w14:textId="77777777" w:rsidR="000743A6" w:rsidRDefault="000743A6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E17375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171E42" w14:textId="77777777" w:rsidR="000743A6" w:rsidRDefault="000743A6" w:rsidP="0055613A">
            <w:r>
              <w:rPr>
                <w:sz w:val="16"/>
                <w:szCs w:val="16"/>
              </w:rPr>
              <w:t>Addition of UPIP TC 8.2.6.4.2-RRC re-establishment</w:t>
            </w:r>
          </w:p>
        </w:tc>
        <w:tc>
          <w:tcPr>
            <w:tcW w:w="517" w:type="dxa"/>
          </w:tcPr>
          <w:p w14:paraId="61F079C7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7CC326" w14:textId="77777777" w:rsidR="000743A6" w:rsidRDefault="000743A6" w:rsidP="0055613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576C50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6E2F4EE" w14:textId="77777777" w:rsidR="000743A6" w:rsidRDefault="000743A6" w:rsidP="0055613A">
            <w:r>
              <w:rPr>
                <w:sz w:val="16"/>
                <w:szCs w:val="16"/>
              </w:rPr>
              <w:t>R5-233391</w:t>
            </w:r>
          </w:p>
        </w:tc>
        <w:tc>
          <w:tcPr>
            <w:tcW w:w="1597" w:type="dxa"/>
          </w:tcPr>
          <w:p w14:paraId="5BDB2D52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667AFC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3088C102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12AB2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</w:tr>
      <w:tr w:rsidR="000743A6" w14:paraId="2E0AD004" w14:textId="77777777" w:rsidTr="0055613A">
        <w:tc>
          <w:tcPr>
            <w:tcW w:w="879" w:type="dxa"/>
          </w:tcPr>
          <w:p w14:paraId="4064CB52" w14:textId="77777777" w:rsidR="000743A6" w:rsidRDefault="000743A6" w:rsidP="0055613A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5D8CE8B" w14:textId="77777777" w:rsidR="000743A6" w:rsidRDefault="000743A6" w:rsidP="0055613A">
            <w:r>
              <w:rPr>
                <w:sz w:val="16"/>
                <w:szCs w:val="16"/>
              </w:rPr>
              <w:t>3787</w:t>
            </w:r>
          </w:p>
        </w:tc>
        <w:tc>
          <w:tcPr>
            <w:tcW w:w="517" w:type="dxa"/>
          </w:tcPr>
          <w:p w14:paraId="1978AED2" w14:textId="77777777" w:rsidR="000743A6" w:rsidRDefault="000743A6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77FBC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C3A24" w14:textId="77777777" w:rsidR="000743A6" w:rsidRDefault="000743A6" w:rsidP="0055613A">
            <w:r>
              <w:rPr>
                <w:sz w:val="16"/>
                <w:szCs w:val="16"/>
              </w:rPr>
              <w:t>Addition of UPIP TC 8.2.6.4.3-HO</w:t>
            </w:r>
          </w:p>
        </w:tc>
        <w:tc>
          <w:tcPr>
            <w:tcW w:w="517" w:type="dxa"/>
          </w:tcPr>
          <w:p w14:paraId="425F7808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8C959C" w14:textId="77777777" w:rsidR="000743A6" w:rsidRDefault="000743A6" w:rsidP="0055613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545F2F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D45BEC" w14:textId="77777777" w:rsidR="000743A6" w:rsidRDefault="000743A6" w:rsidP="0055613A">
            <w:r>
              <w:rPr>
                <w:sz w:val="16"/>
                <w:szCs w:val="16"/>
              </w:rPr>
              <w:t>R5-233392</w:t>
            </w:r>
          </w:p>
        </w:tc>
        <w:tc>
          <w:tcPr>
            <w:tcW w:w="1597" w:type="dxa"/>
          </w:tcPr>
          <w:p w14:paraId="4BD7625F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E5B73F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27B3B279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2837B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</w:tr>
      <w:tr w:rsidR="000743A6" w14:paraId="73016E47" w14:textId="77777777" w:rsidTr="0055613A">
        <w:tc>
          <w:tcPr>
            <w:tcW w:w="879" w:type="dxa"/>
          </w:tcPr>
          <w:p w14:paraId="6FDAE41F" w14:textId="77777777" w:rsidR="000743A6" w:rsidRDefault="000743A6" w:rsidP="0055613A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B6E5BB8" w14:textId="77777777" w:rsidR="000743A6" w:rsidRDefault="000743A6" w:rsidP="0055613A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13C16F66" w14:textId="77777777" w:rsidR="000743A6" w:rsidRDefault="000743A6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DB4F74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840635" w14:textId="77777777" w:rsidR="000743A6" w:rsidRDefault="000743A6" w:rsidP="0055613A">
            <w:r>
              <w:rPr>
                <w:sz w:val="16"/>
                <w:szCs w:val="16"/>
              </w:rPr>
              <w:t>Add test applicability for EPS UPIP TC</w:t>
            </w:r>
          </w:p>
        </w:tc>
        <w:tc>
          <w:tcPr>
            <w:tcW w:w="517" w:type="dxa"/>
          </w:tcPr>
          <w:p w14:paraId="69EEFCD6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698ED" w14:textId="77777777" w:rsidR="000743A6" w:rsidRDefault="000743A6" w:rsidP="0055613A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4B058740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E228335" w14:textId="77777777" w:rsidR="000743A6" w:rsidRDefault="000743A6" w:rsidP="0055613A">
            <w:r>
              <w:rPr>
                <w:sz w:val="16"/>
                <w:szCs w:val="16"/>
              </w:rPr>
              <w:t>R5-233393</w:t>
            </w:r>
          </w:p>
        </w:tc>
        <w:tc>
          <w:tcPr>
            <w:tcW w:w="1597" w:type="dxa"/>
          </w:tcPr>
          <w:p w14:paraId="7D1063BD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CF418B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2126350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78CA9B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</w:tr>
    </w:tbl>
    <w:p w14:paraId="18F08F0F" w14:textId="5FACF043" w:rsidR="000743A6" w:rsidRDefault="000743A6" w:rsidP="000743A6"/>
    <w:p w14:paraId="088A34ED" w14:textId="77777777" w:rsidR="000743A6" w:rsidRDefault="000743A6" w:rsidP="000743A6"/>
    <w:p w14:paraId="75A82F6C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RP-230961</w:t>
      </w:r>
      <w:r>
        <w:rPr>
          <w:b/>
          <w:i/>
          <w:noProof/>
          <w:sz w:val="28"/>
        </w:rPr>
        <w:fldChar w:fldCharType="end"/>
      </w:r>
    </w:p>
    <w:p w14:paraId="50304B94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67D044A8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3BE6BD58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DFAAA6B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 - NR Positioning Enhancements (NR_pos_enh-UEConTest)</w:t>
      </w:r>
      <w:r>
        <w:rPr>
          <w:rFonts w:ascii="Arial" w:hAnsi="Arial" w:cs="Arial"/>
          <w:b/>
          <w:bCs/>
        </w:rPr>
        <w:fldChar w:fldCharType="end"/>
      </w:r>
    </w:p>
    <w:p w14:paraId="34688F5B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13.3.36</w:t>
      </w:r>
      <w:r>
        <w:rPr>
          <w:rFonts w:ascii="Arial" w:hAnsi="Arial" w:cs="Arial"/>
          <w:b/>
          <w:bCs/>
        </w:rPr>
        <w:fldChar w:fldCharType="end"/>
      </w:r>
    </w:p>
    <w:p w14:paraId="2A5070A6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FE5AEE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F3595E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2170ADD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B83D32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107D0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997BE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32A774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4EEDD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870F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E244E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79A92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B449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622AC4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0F94F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2BA0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36458C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0FDC340C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8AC8F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0AF7B" w14:textId="77777777" w:rsidR="00AA7C48" w:rsidRDefault="00AA7C48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8F119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6501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BF7BF" w14:textId="77777777" w:rsidR="00AA7C48" w:rsidRDefault="00AA7C48">
            <w:r>
              <w:rPr>
                <w:sz w:val="16"/>
                <w:szCs w:val="16"/>
              </w:rPr>
              <w:t>Introduction of R17 Positioning Enhancements default test conditions in TS 37.571-2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2F5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18F26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D7D85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5338D" w14:textId="77777777" w:rsidR="00AA7C48" w:rsidRDefault="00AA7C48">
            <w:r>
              <w:rPr>
                <w:sz w:val="16"/>
                <w:szCs w:val="16"/>
              </w:rPr>
              <w:t>R5-233395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79911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7E9C8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D077DF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93742A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B58FA3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55A19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E2B39" w14:textId="77777777" w:rsidR="00AA7C48" w:rsidRDefault="00AA7C48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D281D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8A46B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88C70" w14:textId="77777777" w:rsidR="00AA7C48" w:rsidRDefault="00AA7C48">
            <w:r>
              <w:rPr>
                <w:sz w:val="16"/>
                <w:szCs w:val="16"/>
              </w:rPr>
              <w:t>Addition of new positioning test case for pre-configured measurement gap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0905B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EF3EF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101D9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0BC7E" w14:textId="77777777" w:rsidR="00AA7C48" w:rsidRDefault="00AA7C48">
            <w:r>
              <w:rPr>
                <w:sz w:val="16"/>
                <w:szCs w:val="16"/>
              </w:rPr>
              <w:t>R5-233396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C25BC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06FB9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8AB830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8FB2E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0C8E54F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3D60A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7111A" w14:textId="77777777" w:rsidR="00AA7C48" w:rsidRDefault="00AA7C48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7F99F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0273E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E7798" w14:textId="77777777" w:rsidR="00AA7C48" w:rsidRDefault="00AA7C48">
            <w:r>
              <w:rPr>
                <w:sz w:val="16"/>
                <w:szCs w:val="16"/>
              </w:rPr>
              <w:t>Addition of new positioning test case for pre-configured PRS processing window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F0F02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FA541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38D2D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BB3AA" w14:textId="77777777" w:rsidR="00AA7C48" w:rsidRDefault="00AA7C48">
            <w:r>
              <w:rPr>
                <w:sz w:val="16"/>
                <w:szCs w:val="16"/>
              </w:rPr>
              <w:t>R5-233397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86310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D42A3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261A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F8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75B772D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1B913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602A5" w14:textId="77777777" w:rsidR="00AA7C48" w:rsidRDefault="00AA7C48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02744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F45CD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5B6A6" w14:textId="77777777" w:rsidR="00AA7C48" w:rsidRDefault="00AA7C48">
            <w:r>
              <w:rPr>
                <w:sz w:val="16"/>
                <w:szCs w:val="16"/>
              </w:rPr>
              <w:t>Addition of new positioning test case for UE positioning assistance information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CA45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A8E7A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8CBF0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4AC7F" w14:textId="77777777" w:rsidR="00AA7C48" w:rsidRDefault="00AA7C48">
            <w:r>
              <w:rPr>
                <w:sz w:val="16"/>
                <w:szCs w:val="16"/>
              </w:rPr>
              <w:t>R5-233398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A7D26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FDBB1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6BFAAE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7CB5EA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5345EE5F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7B06B" w14:textId="77777777" w:rsidR="00AA7C48" w:rsidRDefault="00AA7C48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7E61F" w14:textId="77777777" w:rsidR="00AA7C48" w:rsidRDefault="00AA7C48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3E071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63D32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6819B" w14:textId="77777777" w:rsidR="00AA7C48" w:rsidRDefault="00AA7C48">
            <w:r>
              <w:rPr>
                <w:sz w:val="16"/>
                <w:szCs w:val="16"/>
              </w:rPr>
              <w:t>Addition of test applicabilities for Release-17 NR positioning enhancement signaling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6D400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FE2C9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C0A3E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1C277" w14:textId="77777777" w:rsidR="00AA7C48" w:rsidRDefault="00AA7C48">
            <w:r>
              <w:rPr>
                <w:sz w:val="16"/>
                <w:szCs w:val="16"/>
              </w:rPr>
              <w:t>R5-233399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E362F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172BA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6B389E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67C03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3CD69E09" w14:textId="77777777" w:rsidR="00AA7C48" w:rsidRDefault="00AA7C48" w:rsidP="00AA7C48"/>
    <w:p w14:paraId="10798BD9" w14:textId="77777777" w:rsidR="00AA7C48" w:rsidRDefault="00AA7C48" w:rsidP="00AA7C48"/>
    <w:p w14:paraId="4D477ED6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RP-230962</w:t>
      </w:r>
      <w:r>
        <w:rPr>
          <w:b/>
          <w:i/>
          <w:noProof/>
          <w:sz w:val="28"/>
        </w:rPr>
        <w:fldChar w:fldCharType="end"/>
      </w:r>
    </w:p>
    <w:p w14:paraId="4AD9A837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B1722F8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61A5478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CB5F22B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Downlink interruption for NR and EN-DC band combinations to conduct dynamic Tx Switching in Uplink (DL_intrpt_combos_TxSW_R17-UEConTest)</w:t>
      </w:r>
      <w:r>
        <w:rPr>
          <w:rFonts w:ascii="Arial" w:hAnsi="Arial" w:cs="Arial"/>
          <w:b/>
          <w:bCs/>
        </w:rPr>
        <w:fldChar w:fldCharType="end"/>
      </w:r>
    </w:p>
    <w:p w14:paraId="0B181339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13.3.37</w:t>
      </w:r>
      <w:r>
        <w:rPr>
          <w:rFonts w:ascii="Arial" w:hAnsi="Arial" w:cs="Arial"/>
          <w:b/>
          <w:bCs/>
        </w:rPr>
        <w:fldChar w:fldCharType="end"/>
      </w:r>
    </w:p>
    <w:p w14:paraId="35A61CA4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A59C7D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714A3E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7443D5B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39F66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AEAB0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E31A3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70483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8FBA0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0910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28CEBB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F81D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75383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FACD1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9B5BF2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235CA1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A5874C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4C0E15D7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2C897" w14:textId="77777777" w:rsidR="00AA7C48" w:rsidRDefault="00AA7C48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61E59" w14:textId="77777777" w:rsidR="00AA7C48" w:rsidRDefault="00AA7C48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71FD6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D36F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2CD51" w14:textId="77777777" w:rsidR="00AA7C48" w:rsidRDefault="00AA7C48">
            <w:r>
              <w:rPr>
                <w:sz w:val="16"/>
                <w:szCs w:val="16"/>
              </w:rPr>
              <w:t>Adding PICS for DL interruption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B749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5A339" w14:textId="77777777" w:rsidR="00AA7C48" w:rsidRDefault="00AA7C48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382A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8C677" w14:textId="77777777" w:rsidR="00AA7C48" w:rsidRDefault="00AA7C48">
            <w:r>
              <w:rPr>
                <w:sz w:val="16"/>
                <w:szCs w:val="16"/>
              </w:rPr>
              <w:t>R5-233502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2B619" w14:textId="77777777" w:rsidR="00AA7C48" w:rsidRDefault="00AA7C48">
            <w:r>
              <w:rPr>
                <w:sz w:val="16"/>
                <w:szCs w:val="16"/>
              </w:rPr>
              <w:t>Huawei, HiSilicon, 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0A217" w14:textId="77777777" w:rsidR="00AA7C48" w:rsidRDefault="00AA7C48">
            <w:r>
              <w:rPr>
                <w:sz w:val="16"/>
                <w:szCs w:val="16"/>
              </w:rPr>
              <w:t>DL_intrpt_combos_TxSW_R17-UEConTest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27315D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9D6A9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5368B8CA" w14:textId="77777777" w:rsidR="00AA7C48" w:rsidRDefault="00AA7C48" w:rsidP="00AA7C48"/>
    <w:p w14:paraId="7385F57F" w14:textId="77777777" w:rsidR="00AA7C48" w:rsidRDefault="00AA7C48" w:rsidP="00AA7C48"/>
    <w:p w14:paraId="3EBAA22C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RP-230963</w:t>
      </w:r>
      <w:r>
        <w:rPr>
          <w:b/>
          <w:i/>
          <w:noProof/>
          <w:sz w:val="28"/>
        </w:rPr>
        <w:fldChar w:fldCharType="end"/>
      </w:r>
    </w:p>
    <w:p w14:paraId="18EC5857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E05B9BA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7CB2F04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7B8E095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and MR-DC measurement gap enhancements (NR_MG_enh-UEConTest)</w:t>
      </w:r>
      <w:r>
        <w:rPr>
          <w:rFonts w:ascii="Arial" w:hAnsi="Arial" w:cs="Arial"/>
          <w:b/>
          <w:bCs/>
        </w:rPr>
        <w:fldChar w:fldCharType="end"/>
      </w:r>
    </w:p>
    <w:p w14:paraId="0A8C99A9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13.3.38</w:t>
      </w:r>
      <w:r>
        <w:rPr>
          <w:rFonts w:ascii="Arial" w:hAnsi="Arial" w:cs="Arial"/>
          <w:b/>
          <w:bCs/>
        </w:rPr>
        <w:fldChar w:fldCharType="end"/>
      </w:r>
    </w:p>
    <w:p w14:paraId="4EEFA0AA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9F38368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050AF7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9D93EF0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28BE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3F205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C9C07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E97B1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2C28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8D3A8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0A976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5ED56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2ED1B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2F99D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2EAB5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6F422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64AACF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10F15763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06F87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36EEC" w14:textId="77777777" w:rsidR="00AA7C48" w:rsidRDefault="00AA7C48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34E9F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BD90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24612" w14:textId="77777777" w:rsidR="00AA7C48" w:rsidRDefault="00AA7C48">
            <w:r>
              <w:rPr>
                <w:sz w:val="16"/>
                <w:szCs w:val="16"/>
              </w:rPr>
              <w:t>Add applicability of new test cases for gap enhancement- Pre-MG and NCSG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720E4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AA70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85BD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7EFB8" w14:textId="77777777" w:rsidR="00AA7C48" w:rsidRDefault="00AA7C48">
            <w:r>
              <w:rPr>
                <w:sz w:val="16"/>
                <w:szCs w:val="16"/>
              </w:rPr>
              <w:t>R5-233690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42A8D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52B6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F1B1C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FD8EA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2511BB2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2244B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714FB" w14:textId="77777777" w:rsidR="00AA7C48" w:rsidRDefault="00AA7C48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CC2D0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A997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EB729" w14:textId="77777777" w:rsidR="00AA7C48" w:rsidRDefault="00AA7C48">
            <w:r>
              <w:rPr>
                <w:sz w:val="16"/>
                <w:szCs w:val="16"/>
              </w:rPr>
              <w:t>Update of eMG case applicabilities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57192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2A110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9D76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9562B" w14:textId="77777777" w:rsidR="00AA7C48" w:rsidRDefault="00AA7C48">
            <w:r>
              <w:rPr>
                <w:sz w:val="16"/>
                <w:szCs w:val="16"/>
              </w:rPr>
              <w:t>R5-233710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BA1F7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13B40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EADAC5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D78D35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1BEDFF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055A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2C746" w14:textId="77777777" w:rsidR="00AA7C48" w:rsidRDefault="00AA7C48">
            <w:r>
              <w:rPr>
                <w:sz w:val="16"/>
                <w:szCs w:val="16"/>
              </w:rPr>
              <w:t>2338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3BFF1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74F86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2B2C0" w14:textId="77777777" w:rsidR="00AA7C48" w:rsidRDefault="00AA7C48">
            <w:r>
              <w:rPr>
                <w:sz w:val="16"/>
                <w:szCs w:val="16"/>
              </w:rPr>
              <w:t>Addition of Pre-MG RRM test case 6.6.17.1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05F3F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2B227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959D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82E27" w14:textId="77777777" w:rsidR="00AA7C48" w:rsidRDefault="00AA7C48">
            <w:r>
              <w:rPr>
                <w:sz w:val="16"/>
                <w:szCs w:val="16"/>
              </w:rPr>
              <w:t>R5-233609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F459E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E81C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14D4A2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2E069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BD6869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2C0CE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B498C" w14:textId="77777777" w:rsidR="00AA7C48" w:rsidRDefault="00AA7C48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147DE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EF7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627BC" w14:textId="77777777" w:rsidR="00AA7C48" w:rsidRDefault="00AA7C48">
            <w:r>
              <w:rPr>
                <w:sz w:val="16"/>
                <w:szCs w:val="16"/>
              </w:rPr>
              <w:t>Addition of Pre-MG RRM test case 6.6.17.2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F4045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18343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58645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CD23E" w14:textId="77777777" w:rsidR="00AA7C48" w:rsidRDefault="00AA7C48">
            <w:r>
              <w:rPr>
                <w:sz w:val="16"/>
                <w:szCs w:val="16"/>
              </w:rPr>
              <w:t>R5-233608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A71CE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CF18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99E3DE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C774BE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CD167D4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672CD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EE66E" w14:textId="77777777" w:rsidR="00AA7C48" w:rsidRDefault="00AA7C48">
            <w:r>
              <w:rPr>
                <w:sz w:val="16"/>
                <w:szCs w:val="16"/>
              </w:rPr>
              <w:t>2340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007F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EEFC4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0EDC5" w14:textId="77777777" w:rsidR="00AA7C48" w:rsidRDefault="00AA7C48">
            <w:r>
              <w:rPr>
                <w:sz w:val="16"/>
                <w:szCs w:val="16"/>
              </w:rPr>
              <w:t>Addition of minimum requirements for 6.6.19.0 - FR1 NCSG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E87EA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104D6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33DA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08362" w14:textId="77777777" w:rsidR="00AA7C48" w:rsidRDefault="00AA7C48">
            <w:r>
              <w:rPr>
                <w:sz w:val="16"/>
                <w:szCs w:val="16"/>
              </w:rPr>
              <w:t>R5-232097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D3964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F95A9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DD3030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8E7955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59985902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9017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9F6B7" w14:textId="77777777" w:rsidR="00AA7C48" w:rsidRDefault="00AA7C48">
            <w:r>
              <w:rPr>
                <w:sz w:val="16"/>
                <w:szCs w:val="16"/>
              </w:rPr>
              <w:t>2341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AA539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12DE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B11F2" w14:textId="77777777" w:rsidR="00AA7C48" w:rsidRDefault="00AA7C48">
            <w:r>
              <w:rPr>
                <w:sz w:val="16"/>
                <w:szCs w:val="16"/>
              </w:rPr>
              <w:t>Addition of NCSG RRM test case 6.6.19.1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C43A3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B8C13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96FC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2B61C" w14:textId="77777777" w:rsidR="00AA7C48" w:rsidRDefault="00AA7C48">
            <w:r>
              <w:rPr>
                <w:sz w:val="16"/>
                <w:szCs w:val="16"/>
              </w:rPr>
              <w:t>R5-232098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11135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E1191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4D66B" w14:textId="77777777" w:rsidR="00AA7C48" w:rsidRDefault="00AA7C48">
            <w:r>
              <w:rPr>
                <w:sz w:val="16"/>
                <w:szCs w:val="16"/>
              </w:rPr>
              <w:t>6.6.19.1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52B28C" w14:textId="77777777" w:rsidR="00AA7C48" w:rsidRDefault="00AA7C48">
            <w:r>
              <w:rPr>
                <w:sz w:val="16"/>
                <w:szCs w:val="16"/>
              </w:rPr>
              <w:t xml:space="preserve">TS/TR ... CR ... ; TS 38.522 ... CR  0268; TS/TR ... CR ... </w:t>
            </w:r>
          </w:p>
        </w:tc>
      </w:tr>
      <w:tr w:rsidR="00AA7C48" w14:paraId="68CEE94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B8BC0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D1F6A" w14:textId="77777777" w:rsidR="00AA7C48" w:rsidRDefault="00AA7C48">
            <w:r>
              <w:rPr>
                <w:sz w:val="16"/>
                <w:szCs w:val="16"/>
              </w:rPr>
              <w:t>2342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AF71C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6993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13EC8" w14:textId="77777777" w:rsidR="00AA7C48" w:rsidRDefault="00AA7C48">
            <w:r>
              <w:rPr>
                <w:sz w:val="16"/>
                <w:szCs w:val="16"/>
              </w:rPr>
              <w:t>Addition of NCSG RRM test case 6.6.19.2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24A08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F0AC5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CF6C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396D1" w14:textId="77777777" w:rsidR="00AA7C48" w:rsidRDefault="00AA7C48">
            <w:r>
              <w:rPr>
                <w:sz w:val="16"/>
                <w:szCs w:val="16"/>
              </w:rPr>
              <w:t>R5-232099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DB30E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B05D7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CBD65B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B454F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700247BD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7185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D7E26" w14:textId="77777777" w:rsidR="00AA7C48" w:rsidRDefault="00AA7C48">
            <w:r>
              <w:rPr>
                <w:sz w:val="16"/>
                <w:szCs w:val="16"/>
              </w:rPr>
              <w:t>2343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D48A7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9082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9D58C" w14:textId="77777777" w:rsidR="00AA7C48" w:rsidRDefault="00AA7C48">
            <w:r>
              <w:rPr>
                <w:sz w:val="16"/>
                <w:szCs w:val="16"/>
              </w:rPr>
              <w:t>Addition of NCSG RRM test case 6.6.19.3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2237F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86521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C59FE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515D3" w14:textId="77777777" w:rsidR="00AA7C48" w:rsidRDefault="00AA7C48">
            <w:r>
              <w:rPr>
                <w:sz w:val="16"/>
                <w:szCs w:val="16"/>
              </w:rPr>
              <w:t>R5-232100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2FAF9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3252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C45ACC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DC2EF5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2483234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71C9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09B4E" w14:textId="77777777" w:rsidR="00AA7C48" w:rsidRDefault="00AA7C48">
            <w:r>
              <w:rPr>
                <w:sz w:val="16"/>
                <w:szCs w:val="16"/>
              </w:rPr>
              <w:t>2344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2DFFE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7F941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1EE55" w14:textId="77777777" w:rsidR="00AA7C48" w:rsidRDefault="00AA7C48">
            <w:r>
              <w:rPr>
                <w:sz w:val="16"/>
                <w:szCs w:val="16"/>
              </w:rPr>
              <w:t>Addition of NCSG RRM test case 6.6.19.4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103C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BAFE8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8285B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0F310" w14:textId="77777777" w:rsidR="00AA7C48" w:rsidRDefault="00AA7C48">
            <w:r>
              <w:rPr>
                <w:sz w:val="16"/>
                <w:szCs w:val="16"/>
              </w:rPr>
              <w:t>R5-232101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99C02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C17C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C573D5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F99EA6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AA04CB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ABDF3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5CA94" w14:textId="77777777" w:rsidR="00AA7C48" w:rsidRDefault="00AA7C48">
            <w:r>
              <w:rPr>
                <w:sz w:val="16"/>
                <w:szCs w:val="16"/>
              </w:rPr>
              <w:t>2345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94532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02FD4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7DFB6" w14:textId="77777777" w:rsidR="00AA7C48" w:rsidRDefault="00AA7C48">
            <w:r>
              <w:rPr>
                <w:sz w:val="16"/>
                <w:szCs w:val="16"/>
              </w:rPr>
              <w:t>Correction to table E.4-1 and E.4-2 for NCSG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E2EC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60E3D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D3AF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BD26C" w14:textId="77777777" w:rsidR="00AA7C48" w:rsidRDefault="00AA7C48">
            <w:r>
              <w:rPr>
                <w:sz w:val="16"/>
                <w:szCs w:val="16"/>
              </w:rPr>
              <w:t>R5-232102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45805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8909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E31A93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7F605B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87C027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BD12A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3F314" w14:textId="77777777" w:rsidR="00AA7C48" w:rsidRDefault="00AA7C48">
            <w:r>
              <w:rPr>
                <w:sz w:val="16"/>
                <w:szCs w:val="16"/>
              </w:rPr>
              <w:t>2346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1104B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AF8C5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6A25" w14:textId="77777777" w:rsidR="00AA7C48" w:rsidRDefault="00AA7C48">
            <w:r>
              <w:rPr>
                <w:sz w:val="16"/>
                <w:szCs w:val="16"/>
              </w:rPr>
              <w:t>Addition of minimum requirements for 6.6.17.0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2D959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8DEE3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B5CBD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1BA4B" w14:textId="77777777" w:rsidR="00AA7C48" w:rsidRDefault="00AA7C48">
            <w:r>
              <w:rPr>
                <w:sz w:val="16"/>
                <w:szCs w:val="16"/>
              </w:rPr>
              <w:t>R5-232104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49DD8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85611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CA818B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D8BA9C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9A16B0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7323A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E87E0" w14:textId="77777777" w:rsidR="00AA7C48" w:rsidRDefault="00AA7C48">
            <w:r>
              <w:rPr>
                <w:sz w:val="16"/>
                <w:szCs w:val="16"/>
              </w:rPr>
              <w:t>2370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F8E0B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90487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F8249" w14:textId="77777777" w:rsidR="00AA7C48" w:rsidRDefault="00AA7C48">
            <w:r>
              <w:rPr>
                <w:sz w:val="16"/>
                <w:szCs w:val="16"/>
              </w:rPr>
              <w:t>Update concurrent gap test cases 6.6.18.1 and 6.6.18.2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6232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F7A18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BA5EA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8C883" w14:textId="77777777" w:rsidR="00AA7C48" w:rsidRDefault="00AA7C48">
            <w:r>
              <w:rPr>
                <w:sz w:val="16"/>
                <w:szCs w:val="16"/>
              </w:rPr>
              <w:t>R5-232336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146E0" w14:textId="77777777" w:rsidR="00AA7C48" w:rsidRDefault="00AA7C48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A776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D3A8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7B0CA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9B4BC1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4289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5E70B" w14:textId="77777777" w:rsidR="00AA7C48" w:rsidRDefault="00AA7C48">
            <w:r>
              <w:rPr>
                <w:sz w:val="16"/>
                <w:szCs w:val="16"/>
              </w:rPr>
              <w:t>2371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D880F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972F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CBE42" w14:textId="77777777" w:rsidR="00AA7C48" w:rsidRDefault="00AA7C48">
            <w:r>
              <w:rPr>
                <w:sz w:val="16"/>
                <w:szCs w:val="16"/>
              </w:rPr>
              <w:t>Correction to table E.4-1 for Pre-MG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BB0DB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CBB51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AF2B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DF341" w14:textId="77777777" w:rsidR="00AA7C48" w:rsidRDefault="00AA7C48">
            <w:r>
              <w:rPr>
                <w:sz w:val="16"/>
                <w:szCs w:val="16"/>
              </w:rPr>
              <w:t>R5-232426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9D4DC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7EA5E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D6E818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92D9A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2801431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10285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A7052" w14:textId="77777777" w:rsidR="00AA7C48" w:rsidRDefault="00AA7C48">
            <w:r>
              <w:rPr>
                <w:sz w:val="16"/>
                <w:szCs w:val="16"/>
              </w:rPr>
              <w:t>2403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3E8FB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DD44E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67620" w14:textId="77777777" w:rsidR="00AA7C48" w:rsidRDefault="00AA7C48">
            <w:r>
              <w:rPr>
                <w:sz w:val="16"/>
                <w:szCs w:val="16"/>
              </w:rPr>
              <w:t>Update of eMG TC 6.6.18.3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E6F89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9A04E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7996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46EFD" w14:textId="77777777" w:rsidR="00AA7C48" w:rsidRDefault="00AA7C48">
            <w:r>
              <w:rPr>
                <w:sz w:val="16"/>
                <w:szCs w:val="16"/>
              </w:rPr>
              <w:t>R5-232530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2BBB3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7890F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1E5C7" w14:textId="77777777" w:rsidR="00AA7C48" w:rsidRDefault="00AA7C48">
            <w:r>
              <w:rPr>
                <w:sz w:val="16"/>
                <w:szCs w:val="16"/>
              </w:rPr>
              <w:t>6.6.18.3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B9019E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4563FD15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37723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E63AB" w14:textId="77777777" w:rsidR="00AA7C48" w:rsidRDefault="00AA7C48">
            <w:r>
              <w:rPr>
                <w:sz w:val="16"/>
                <w:szCs w:val="16"/>
              </w:rPr>
              <w:t>2404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2449A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EAB9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9FCC1" w14:textId="77777777" w:rsidR="00AA7C48" w:rsidRDefault="00AA7C48">
            <w:r>
              <w:rPr>
                <w:sz w:val="16"/>
                <w:szCs w:val="16"/>
              </w:rPr>
              <w:t>Update of eMG TC 6.6.18.4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2285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37718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C7823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994D5" w14:textId="77777777" w:rsidR="00AA7C48" w:rsidRDefault="00AA7C48">
            <w:r>
              <w:rPr>
                <w:sz w:val="16"/>
                <w:szCs w:val="16"/>
              </w:rPr>
              <w:t>R5-232531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F791C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5F6D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AB35B" w14:textId="77777777" w:rsidR="00AA7C48" w:rsidRDefault="00AA7C48">
            <w:r>
              <w:rPr>
                <w:sz w:val="16"/>
                <w:szCs w:val="16"/>
              </w:rPr>
              <w:t>6.6.18.4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FF4E1A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7B38BA9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0ECF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F8D81" w14:textId="77777777" w:rsidR="00AA7C48" w:rsidRDefault="00AA7C48">
            <w:r>
              <w:rPr>
                <w:sz w:val="16"/>
                <w:szCs w:val="16"/>
              </w:rPr>
              <w:t>2405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47C89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A521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CDACE" w14:textId="77777777" w:rsidR="00AA7C48" w:rsidRDefault="00AA7C48">
            <w:r>
              <w:rPr>
                <w:sz w:val="16"/>
                <w:szCs w:val="16"/>
              </w:rPr>
              <w:t>Update of E.4 for MG enhancements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2FA7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0453C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CCEA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013C3" w14:textId="77777777" w:rsidR="00AA7C48" w:rsidRDefault="00AA7C48">
            <w:r>
              <w:rPr>
                <w:sz w:val="16"/>
                <w:szCs w:val="16"/>
              </w:rPr>
              <w:t>R5-232532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303CC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5686C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3E3BB" w14:textId="77777777" w:rsidR="00AA7C48" w:rsidRDefault="00AA7C48">
            <w:r>
              <w:rPr>
                <w:sz w:val="16"/>
                <w:szCs w:val="16"/>
              </w:rPr>
              <w:t>Annex E.4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24575F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1112D958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A2B7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21F2B" w14:textId="77777777" w:rsidR="00AA7C48" w:rsidRDefault="00AA7C48">
            <w:r>
              <w:rPr>
                <w:sz w:val="16"/>
                <w:szCs w:val="16"/>
              </w:rPr>
              <w:t>2406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26B2C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6337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0C164" w14:textId="77777777" w:rsidR="00AA7C48" w:rsidRDefault="00AA7C48">
            <w:r>
              <w:rPr>
                <w:sz w:val="16"/>
                <w:szCs w:val="16"/>
              </w:rPr>
              <w:t>Update of H.3.1 for MG enhancements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801B4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63135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A776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45AC6" w14:textId="77777777" w:rsidR="00AA7C48" w:rsidRDefault="00AA7C48">
            <w:r>
              <w:rPr>
                <w:sz w:val="16"/>
                <w:szCs w:val="16"/>
              </w:rPr>
              <w:t>R5-232533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B5763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45BBD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0355A" w14:textId="77777777" w:rsidR="00AA7C48" w:rsidRDefault="00AA7C48">
            <w:r>
              <w:rPr>
                <w:sz w:val="16"/>
                <w:szCs w:val="16"/>
              </w:rPr>
              <w:t>Annex H.3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FBB9C6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B28B47A" w14:textId="77777777" w:rsidR="00AA7C48" w:rsidRDefault="00AA7C48" w:rsidP="00AA7C48"/>
    <w:p w14:paraId="03A065F2" w14:textId="77777777" w:rsidR="00AA7C48" w:rsidRDefault="00AA7C48" w:rsidP="00AA7C48"/>
    <w:p w14:paraId="22C1434F" w14:textId="77777777" w:rsidR="0090111F" w:rsidRDefault="0090111F" w:rsidP="0090111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RP-230964</w:t>
      </w:r>
      <w:r>
        <w:rPr>
          <w:b/>
          <w:i/>
          <w:noProof/>
          <w:sz w:val="28"/>
        </w:rPr>
        <w:fldChar w:fldCharType="end"/>
      </w:r>
    </w:p>
    <w:p w14:paraId="6B4003B7" w14:textId="77777777" w:rsidR="0090111F" w:rsidRDefault="0090111F" w:rsidP="0090111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1DB7167" w14:textId="77777777" w:rsidR="0090111F" w:rsidRDefault="0090111F" w:rsidP="0090111F">
      <w:pPr>
        <w:rPr>
          <w:rFonts w:ascii="Arial" w:hAnsi="Arial" w:cs="Arial"/>
          <w:b/>
          <w:bCs/>
          <w:lang w:val="en-US"/>
        </w:rPr>
      </w:pPr>
    </w:p>
    <w:p w14:paraId="2A9A41E1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ADE16D2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Increasing UE power high limit for CA and DC (Power_Limit_CA_DC-UEConTest)</w:t>
      </w:r>
      <w:r>
        <w:rPr>
          <w:rFonts w:ascii="Arial" w:hAnsi="Arial" w:cs="Arial"/>
          <w:b/>
          <w:bCs/>
        </w:rPr>
        <w:fldChar w:fldCharType="end"/>
      </w:r>
    </w:p>
    <w:p w14:paraId="351E7E6F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13.3.39</w:t>
      </w:r>
      <w:r>
        <w:rPr>
          <w:rFonts w:ascii="Arial" w:hAnsi="Arial" w:cs="Arial"/>
          <w:b/>
          <w:bCs/>
        </w:rPr>
        <w:fldChar w:fldCharType="end"/>
      </w:r>
    </w:p>
    <w:p w14:paraId="6DE543CF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F675416" w14:textId="77777777" w:rsidR="0090111F" w:rsidRDefault="0090111F" w:rsidP="009011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A119B73" w14:textId="77777777" w:rsidR="0090111F" w:rsidRDefault="0090111F" w:rsidP="00901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0111F" w14:paraId="7E21B957" w14:textId="77777777" w:rsidTr="0090111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853AE1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30BB1A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6CDD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9321BF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826D2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A2906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8A25A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D2F233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A25E6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0C6105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F2E13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B70A7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197171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0111F" w14:paraId="7B96DC3D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02EC5" w14:textId="77777777" w:rsidR="0090111F" w:rsidRDefault="0090111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F389F" w14:textId="77777777" w:rsidR="0090111F" w:rsidRDefault="0090111F">
            <w:r>
              <w:rPr>
                <w:sz w:val="16"/>
                <w:szCs w:val="16"/>
              </w:rPr>
              <w:t>2254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C0BBF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B6C03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B8FD2" w14:textId="77777777" w:rsidR="0090111F" w:rsidRDefault="0090111F">
            <w:r>
              <w:rPr>
                <w:sz w:val="16"/>
                <w:szCs w:val="16"/>
              </w:rPr>
              <w:t>Update of PC2 UE maximum output power for inter-band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9583D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AD3D5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D6AA5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114BC" w14:textId="77777777" w:rsidR="0090111F" w:rsidRDefault="0090111F">
            <w:r>
              <w:rPr>
                <w:sz w:val="16"/>
                <w:szCs w:val="16"/>
              </w:rPr>
              <w:t>R5-232747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52D24" w14:textId="77777777" w:rsidR="0090111F" w:rsidRDefault="0090111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8470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29387" w14:textId="77777777" w:rsidR="0090111F" w:rsidRDefault="0090111F">
            <w:r>
              <w:rPr>
                <w:sz w:val="16"/>
                <w:szCs w:val="16"/>
              </w:rPr>
              <w:t>6.2A.1.0.3, 6.2A.1.1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428FE4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111F" w14:paraId="0280268A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C1C20" w14:textId="77777777" w:rsidR="0090111F" w:rsidRDefault="0090111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FDD27" w14:textId="77777777" w:rsidR="0090111F" w:rsidRDefault="0090111F">
            <w:r>
              <w:rPr>
                <w:sz w:val="16"/>
                <w:szCs w:val="16"/>
              </w:rPr>
              <w:t>1610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3FFBB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66541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72A8E" w14:textId="77777777" w:rsidR="0090111F" w:rsidRDefault="0090111F">
            <w:r>
              <w:rPr>
                <w:sz w:val="16"/>
                <w:szCs w:val="16"/>
              </w:rPr>
              <w:t>Update of PC2 UE configured output power for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86F69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70993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44F7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D753F" w14:textId="77777777" w:rsidR="0090111F" w:rsidRDefault="0090111F">
            <w:r>
              <w:rPr>
                <w:sz w:val="16"/>
                <w:szCs w:val="16"/>
              </w:rPr>
              <w:t>R5-232840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7D099" w14:textId="77777777" w:rsidR="0090111F" w:rsidRDefault="0090111F">
            <w:r>
              <w:rPr>
                <w:sz w:val="16"/>
                <w:szCs w:val="16"/>
              </w:rPr>
              <w:t>China Telecom, Huawei, HiSilicon,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A47D7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2B6CF" w14:textId="77777777" w:rsidR="0090111F" w:rsidRDefault="0090111F">
            <w:r>
              <w:rPr>
                <w:sz w:val="16"/>
                <w:szCs w:val="16"/>
              </w:rPr>
              <w:t>6.2B.4.1.3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BE369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111F" w14:paraId="7FF4F7A2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3251F" w14:textId="77777777" w:rsidR="0090111F" w:rsidRDefault="0090111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3D773" w14:textId="77777777" w:rsidR="0090111F" w:rsidRDefault="0090111F">
            <w:r>
              <w:rPr>
                <w:sz w:val="16"/>
                <w:szCs w:val="16"/>
              </w:rPr>
              <w:t>1611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D48A8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9498B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744A5" w14:textId="77777777" w:rsidR="0090111F" w:rsidRDefault="0090111F">
            <w:r>
              <w:rPr>
                <w:sz w:val="16"/>
                <w:szCs w:val="16"/>
              </w:rPr>
              <w:t>Update of PC2 UE maximum output power for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13E09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5E625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ACB1F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F2825" w14:textId="77777777" w:rsidR="0090111F" w:rsidRDefault="0090111F">
            <w:r>
              <w:rPr>
                <w:sz w:val="16"/>
                <w:szCs w:val="16"/>
              </w:rPr>
              <w:t>R5-232841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40303" w14:textId="77777777" w:rsidR="0090111F" w:rsidRDefault="0090111F">
            <w:r>
              <w:rPr>
                <w:sz w:val="16"/>
                <w:szCs w:val="16"/>
              </w:rPr>
              <w:t>China Telecom,   Huawei, HiSilicon,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44F53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3F6B2" w14:textId="77777777" w:rsidR="0090111F" w:rsidRDefault="0090111F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2BF8D0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111F" w14:paraId="0DE05F6C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D0B44" w14:textId="77777777" w:rsidR="0090111F" w:rsidRDefault="0090111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63501" w14:textId="77777777" w:rsidR="0090111F" w:rsidRDefault="0090111F"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C203B" w14:textId="77777777" w:rsidR="0090111F" w:rsidRDefault="0090111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D7278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D22CF" w14:textId="77777777" w:rsidR="0090111F" w:rsidRDefault="0090111F">
            <w:r>
              <w:rPr>
                <w:sz w:val="16"/>
                <w:szCs w:val="16"/>
              </w:rPr>
              <w:t>Corrections on higher power class indication for EN-DC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D4865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F4BCC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B8363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C423C" w14:textId="77777777" w:rsidR="0090111F" w:rsidRDefault="0090111F">
            <w:r>
              <w:rPr>
                <w:sz w:val="16"/>
                <w:szCs w:val="16"/>
              </w:rPr>
              <w:t>R5-233577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5D4C8" w14:textId="77777777" w:rsidR="0090111F" w:rsidRDefault="0090111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0E674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5DC42" w14:textId="77777777" w:rsidR="0090111F" w:rsidRDefault="0090111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DFD44E" w14:textId="77777777" w:rsidR="0090111F" w:rsidRDefault="0090111F">
            <w:pPr>
              <w:rPr>
                <w:sz w:val="16"/>
                <w:szCs w:val="16"/>
              </w:rPr>
            </w:pPr>
          </w:p>
        </w:tc>
      </w:tr>
    </w:tbl>
    <w:p w14:paraId="73B976B7" w14:textId="77777777" w:rsidR="0090111F" w:rsidRDefault="0090111F" w:rsidP="0090111F"/>
    <w:p w14:paraId="2D0C4B6F" w14:textId="77777777" w:rsidR="0090111F" w:rsidRDefault="0090111F" w:rsidP="0090111F"/>
    <w:p w14:paraId="38069056" w14:textId="77777777" w:rsidR="0090111F" w:rsidRDefault="0090111F" w:rsidP="0090111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RP-230965</w:t>
      </w:r>
      <w:r>
        <w:rPr>
          <w:b/>
          <w:i/>
          <w:noProof/>
          <w:sz w:val="28"/>
        </w:rPr>
        <w:fldChar w:fldCharType="end"/>
      </w:r>
    </w:p>
    <w:p w14:paraId="6EDBF22E" w14:textId="77777777" w:rsidR="0090111F" w:rsidRDefault="0090111F" w:rsidP="0090111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6E6BEBC" w14:textId="77777777" w:rsidR="0090111F" w:rsidRDefault="0090111F" w:rsidP="0090111F">
      <w:pPr>
        <w:rPr>
          <w:rFonts w:ascii="Arial" w:hAnsi="Arial" w:cs="Arial"/>
          <w:b/>
          <w:bCs/>
          <w:lang w:val="en-US"/>
        </w:rPr>
      </w:pPr>
    </w:p>
    <w:p w14:paraId="5D2FD4B0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EFF4C17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Uncrewed Aerial Systems Connectivity, Identification, and Tracking (ID_UAS-UEConTest)</w:t>
      </w:r>
      <w:r>
        <w:rPr>
          <w:rFonts w:ascii="Arial" w:hAnsi="Arial" w:cs="Arial"/>
          <w:b/>
          <w:bCs/>
        </w:rPr>
        <w:fldChar w:fldCharType="end"/>
      </w:r>
    </w:p>
    <w:p w14:paraId="7316D443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13.3.41</w:t>
      </w:r>
      <w:r>
        <w:rPr>
          <w:rFonts w:ascii="Arial" w:hAnsi="Arial" w:cs="Arial"/>
          <w:b/>
          <w:bCs/>
        </w:rPr>
        <w:fldChar w:fldCharType="end"/>
      </w:r>
    </w:p>
    <w:p w14:paraId="4DD9FA3C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E61BF37" w14:textId="77777777" w:rsidR="0090111F" w:rsidRDefault="0090111F" w:rsidP="009011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F17EA4" w14:textId="77777777" w:rsidR="0090111F" w:rsidRDefault="0090111F" w:rsidP="00901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0111F" w14:paraId="0E9ABA48" w14:textId="77777777" w:rsidTr="0090111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94355E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D01E2F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22AC0C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2EF9F5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3835A6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6EEEB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C86195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546413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9009AB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CF93A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603FCA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7C10B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9A4D7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0111F" w14:paraId="43279815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90CC8" w14:textId="77777777" w:rsidR="0090111F" w:rsidRDefault="0090111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C5070" w14:textId="77777777" w:rsidR="0090111F" w:rsidRDefault="0090111F"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6B539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3320F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44815" w14:textId="77777777" w:rsidR="0090111F" w:rsidRDefault="0090111F">
            <w:r>
              <w:rPr>
                <w:sz w:val="16"/>
                <w:szCs w:val="16"/>
              </w:rPr>
              <w:t>Addition of PICS for UE support of Uncrewed Aerial Systems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E3747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B7D21" w14:textId="77777777" w:rsidR="0090111F" w:rsidRDefault="0090111F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C28C3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4AF82" w14:textId="77777777" w:rsidR="0090111F" w:rsidRDefault="0090111F">
            <w:r>
              <w:rPr>
                <w:sz w:val="16"/>
                <w:szCs w:val="16"/>
              </w:rPr>
              <w:t>R5-233202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DF2EF" w14:textId="77777777" w:rsidR="0090111F" w:rsidRDefault="0090111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D7319" w14:textId="77777777" w:rsidR="0090111F" w:rsidRDefault="0090111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5495F" w14:textId="77777777" w:rsidR="0090111F" w:rsidRDefault="0090111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DC7956" w14:textId="77777777" w:rsidR="0090111F" w:rsidRDefault="0090111F">
            <w:pPr>
              <w:rPr>
                <w:sz w:val="16"/>
                <w:szCs w:val="16"/>
              </w:rPr>
            </w:pPr>
          </w:p>
        </w:tc>
      </w:tr>
    </w:tbl>
    <w:p w14:paraId="61022E2D" w14:textId="77777777" w:rsidR="0090111F" w:rsidRDefault="0090111F" w:rsidP="0090111F"/>
    <w:p w14:paraId="2BB2584E" w14:textId="77777777" w:rsidR="0090111F" w:rsidRDefault="0090111F" w:rsidP="0090111F"/>
    <w:p w14:paraId="72C725CA" w14:textId="77777777" w:rsidR="00A202AD" w:rsidRDefault="00A202AD" w:rsidP="00A202AD"/>
    <w:p w14:paraId="5D019ED5" w14:textId="77777777" w:rsidR="00A202AD" w:rsidRDefault="00A202AD" w:rsidP="00A202A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4</w:t>
      </w:r>
      <w:r w:rsidRPr="004F572C">
        <w:rPr>
          <w:lang w:val="en-US"/>
        </w:rPr>
        <w:t xml:space="preserve"> Open Rel-1</w:t>
      </w:r>
      <w:r>
        <w:rPr>
          <w:lang w:val="en-US"/>
        </w:rPr>
        <w:t>8 W</w:t>
      </w:r>
      <w:r w:rsidRPr="004F572C">
        <w:rPr>
          <w:lang w:val="en-US"/>
        </w:rPr>
        <w:t>Is</w:t>
      </w:r>
    </w:p>
    <w:p w14:paraId="22373350" w14:textId="77777777" w:rsidR="00A202AD" w:rsidRDefault="00A202AD" w:rsidP="00A202AD"/>
    <w:p w14:paraId="299526A6" w14:textId="77777777" w:rsidR="0090111F" w:rsidRDefault="0090111F" w:rsidP="0090111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RP-230966</w:t>
      </w:r>
      <w:r>
        <w:rPr>
          <w:b/>
          <w:i/>
          <w:noProof/>
          <w:sz w:val="28"/>
        </w:rPr>
        <w:fldChar w:fldCharType="end"/>
      </w:r>
    </w:p>
    <w:p w14:paraId="59F87C74" w14:textId="77777777" w:rsidR="0090111F" w:rsidRDefault="0090111F" w:rsidP="0090111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2CCB594A" w14:textId="77777777" w:rsidR="0090111F" w:rsidRDefault="0090111F" w:rsidP="0090111F">
      <w:pPr>
        <w:rPr>
          <w:rFonts w:ascii="Arial" w:hAnsi="Arial" w:cs="Arial"/>
          <w:b/>
          <w:bCs/>
          <w:lang w:val="en-US"/>
        </w:rPr>
      </w:pPr>
    </w:p>
    <w:p w14:paraId="102D3BFC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262ECB1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 (Narrowband IoT)/eMTC (enhanced Machine Type Communication) core &amp; performance requirements for Non-Terrestrial Networks (NTN) (LTE_NBIOT_eMTC_NTN_req-UEConTest)</w:t>
      </w:r>
      <w:r>
        <w:rPr>
          <w:rFonts w:ascii="Arial" w:hAnsi="Arial" w:cs="Arial"/>
          <w:b/>
          <w:bCs/>
        </w:rPr>
        <w:fldChar w:fldCharType="end"/>
      </w:r>
    </w:p>
    <w:p w14:paraId="181F1A58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7C4265DA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4A4BC4" w14:textId="77777777" w:rsidR="0090111F" w:rsidRDefault="0090111F" w:rsidP="009011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496383" w14:textId="77777777" w:rsidR="0090111F" w:rsidRDefault="0090111F" w:rsidP="00901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0111F" w14:paraId="5292CCD1" w14:textId="77777777" w:rsidTr="0090111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7B731B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FB967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C85443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5539B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944E90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96DAC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53F6DB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32255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CF8F7D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C0852E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C1F63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0FD19C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E90C8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0111F" w14:paraId="592CC475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C86117" w14:textId="77777777" w:rsidR="0090111F" w:rsidRDefault="0090111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19029" w14:textId="77777777" w:rsidR="0090111F" w:rsidRDefault="0090111F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468CF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5A709" w14:textId="77777777" w:rsidR="0090111F" w:rsidRDefault="0090111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5FC4D" w14:textId="77777777" w:rsidR="0090111F" w:rsidRDefault="0090111F">
            <w:r>
              <w:rPr>
                <w:sz w:val="16"/>
                <w:szCs w:val="16"/>
              </w:rPr>
              <w:t>IoT NTN test point analysis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D15E0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D0E9D" w14:textId="77777777" w:rsidR="0090111F" w:rsidRDefault="0090111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66784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DFB8F" w14:textId="77777777" w:rsidR="0090111F" w:rsidRDefault="0090111F">
            <w:r>
              <w:rPr>
                <w:sz w:val="16"/>
                <w:szCs w:val="16"/>
              </w:rPr>
              <w:t>R5-232820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8772A" w14:textId="77777777" w:rsidR="0090111F" w:rsidRDefault="0090111F">
            <w:r>
              <w:rPr>
                <w:sz w:val="16"/>
                <w:szCs w:val="16"/>
              </w:rPr>
              <w:t>CMCC, MTK, 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05469" w14:textId="77777777" w:rsidR="0090111F" w:rsidRDefault="0090111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304ED" w14:textId="77777777" w:rsidR="0090111F" w:rsidRDefault="0090111F">
            <w:r>
              <w:rPr>
                <w:sz w:val="16"/>
                <w:szCs w:val="16"/>
              </w:rPr>
              <w:t>4.5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E0EE90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579948C" w14:textId="77777777" w:rsidR="0090111F" w:rsidRDefault="0090111F" w:rsidP="0090111F"/>
    <w:p w14:paraId="444482BF" w14:textId="77777777" w:rsidR="0090111F" w:rsidRDefault="0090111F" w:rsidP="0090111F"/>
    <w:p w14:paraId="717A1969" w14:textId="77777777" w:rsidR="0056742A" w:rsidRDefault="0056742A" w:rsidP="0056742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RP-230967</w:t>
      </w:r>
      <w:r>
        <w:rPr>
          <w:b/>
          <w:i/>
          <w:noProof/>
          <w:sz w:val="28"/>
        </w:rPr>
        <w:fldChar w:fldCharType="end"/>
      </w:r>
    </w:p>
    <w:p w14:paraId="742DBAB7" w14:textId="77777777" w:rsidR="0056742A" w:rsidRDefault="0056742A" w:rsidP="0056742A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960FC23" w14:textId="77777777" w:rsidR="0056742A" w:rsidRDefault="0056742A" w:rsidP="0056742A">
      <w:pPr>
        <w:rPr>
          <w:rFonts w:ascii="Arial" w:hAnsi="Arial" w:cs="Arial"/>
          <w:b/>
          <w:bCs/>
          <w:lang w:val="en-US"/>
        </w:rPr>
      </w:pPr>
    </w:p>
    <w:p w14:paraId="38B595B8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93D86DE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LTE TDD band in 1670 – 1675 MHz (LTE_TDD_1670_1675MHz-UEConTest)</w:t>
      </w:r>
      <w:r>
        <w:rPr>
          <w:rFonts w:ascii="Arial" w:hAnsi="Arial" w:cs="Arial"/>
          <w:b/>
          <w:bCs/>
        </w:rPr>
        <w:fldChar w:fldCharType="end"/>
      </w:r>
    </w:p>
    <w:p w14:paraId="386BB004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</w:t>
      </w:r>
      <w:r>
        <w:rPr>
          <w:rFonts w:ascii="Arial" w:hAnsi="Arial" w:cs="Arial"/>
          <w:b/>
          <w:bCs/>
        </w:rPr>
        <w:fldChar w:fldCharType="end"/>
      </w:r>
    </w:p>
    <w:p w14:paraId="164C5A3B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2E3592" w14:textId="77777777" w:rsidR="0056742A" w:rsidRDefault="0056742A" w:rsidP="0056742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C9D4FE" w14:textId="77777777" w:rsidR="0056742A" w:rsidRDefault="0056742A" w:rsidP="005674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6742A" w14:paraId="57CB401A" w14:textId="77777777" w:rsidTr="0056742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FCDB88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7EC049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A355C2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1DD7E2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EFBBDC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06E10D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F4B2EC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80E3AD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AB1275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EFC53C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6E4126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C6420B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E087ED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6742A" w14:paraId="1507B20C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6F758" w14:textId="77777777" w:rsidR="0056742A" w:rsidRDefault="0056742A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BB2E7" w14:textId="77777777" w:rsidR="0056742A" w:rsidRDefault="0056742A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B09C8" w14:textId="77777777" w:rsidR="0056742A" w:rsidRDefault="0056742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30A89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7EB2F" w14:textId="77777777" w:rsidR="0056742A" w:rsidRDefault="0056742A">
            <w:r>
              <w:rPr>
                <w:sz w:val="16"/>
                <w:szCs w:val="16"/>
              </w:rPr>
              <w:t>Addition of test frequencies for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63381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2B600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D0B8B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0C2EB" w14:textId="77777777" w:rsidR="0056742A" w:rsidRDefault="0056742A">
            <w:r>
              <w:rPr>
                <w:sz w:val="16"/>
                <w:szCs w:val="16"/>
              </w:rPr>
              <w:t>R5-233694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268BE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923C7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3E7292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BE0663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3FCCB2B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64509" w14:textId="77777777" w:rsidR="0056742A" w:rsidRDefault="0056742A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344F9" w14:textId="77777777" w:rsidR="0056742A" w:rsidRDefault="0056742A"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9C665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CE489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83F6C" w14:textId="77777777" w:rsidR="0056742A" w:rsidRDefault="0056742A">
            <w:r>
              <w:rPr>
                <w:sz w:val="16"/>
                <w:szCs w:val="16"/>
              </w:rPr>
              <w:t>Addition of signalling test frequencies for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60266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7001D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C1228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15627" w14:textId="77777777" w:rsidR="0056742A" w:rsidRDefault="0056742A">
            <w:r>
              <w:rPr>
                <w:sz w:val="16"/>
                <w:szCs w:val="16"/>
              </w:rPr>
              <w:t>R5-232312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31D43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6805C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572E59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99FFF2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6FCD9D4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B0BD0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0E036" w14:textId="77777777" w:rsidR="0056742A" w:rsidRDefault="0056742A">
            <w:r>
              <w:rPr>
                <w:sz w:val="16"/>
                <w:szCs w:val="16"/>
              </w:rPr>
              <w:t>5445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6538E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0438F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C77AE" w14:textId="77777777" w:rsidR="0056742A" w:rsidRDefault="0056742A">
            <w:r>
              <w:rPr>
                <w:sz w:val="16"/>
                <w:szCs w:val="16"/>
              </w:rPr>
              <w:t>Introduction of LTE Band 54 to common clauses (section 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0091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A708D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C9BB4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E1C77" w14:textId="77777777" w:rsidR="0056742A" w:rsidRDefault="0056742A">
            <w:r>
              <w:rPr>
                <w:sz w:val="16"/>
                <w:szCs w:val="16"/>
              </w:rPr>
              <w:t>R5-232313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6AD10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A229E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EDF24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733674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0B9408B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D841D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22E2A" w14:textId="77777777" w:rsidR="0056742A" w:rsidRDefault="0056742A">
            <w:r>
              <w:rPr>
                <w:sz w:val="16"/>
                <w:szCs w:val="16"/>
              </w:rPr>
              <w:t>5446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1F518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49308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95061" w14:textId="77777777" w:rsidR="0056742A" w:rsidRDefault="0056742A">
            <w:r>
              <w:rPr>
                <w:sz w:val="16"/>
                <w:szCs w:val="16"/>
              </w:rPr>
              <w:t>Updates to MOP and MPR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D751A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23473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2D6A1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09077" w14:textId="77777777" w:rsidR="0056742A" w:rsidRDefault="0056742A">
            <w:r>
              <w:rPr>
                <w:sz w:val="16"/>
                <w:szCs w:val="16"/>
              </w:rPr>
              <w:t>R5-232314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304FD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33CFE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97C95F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1506F8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32FFB72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DF66E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39D05" w14:textId="77777777" w:rsidR="0056742A" w:rsidRDefault="0056742A">
            <w:r>
              <w:rPr>
                <w:sz w:val="16"/>
                <w:szCs w:val="16"/>
              </w:rPr>
              <w:t>5447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B875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05338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568C8" w14:textId="77777777" w:rsidR="0056742A" w:rsidRDefault="0056742A">
            <w:r>
              <w:rPr>
                <w:sz w:val="16"/>
                <w:szCs w:val="16"/>
              </w:rPr>
              <w:t>Updates to A-MPR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1878A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98C87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0F741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A34C7" w14:textId="77777777" w:rsidR="0056742A" w:rsidRDefault="0056742A">
            <w:r>
              <w:rPr>
                <w:sz w:val="16"/>
                <w:szCs w:val="16"/>
              </w:rPr>
              <w:t>R5-232315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7B106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F2140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EB6793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12548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43B89F70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E1868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B3F5F" w14:textId="77777777" w:rsidR="0056742A" w:rsidRDefault="0056742A">
            <w:r>
              <w:rPr>
                <w:sz w:val="16"/>
                <w:szCs w:val="16"/>
              </w:rPr>
              <w:t>5448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B076F" w14:textId="77777777" w:rsidR="0056742A" w:rsidRDefault="0056742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92B0F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589FC" w14:textId="77777777" w:rsidR="0056742A" w:rsidRDefault="0056742A">
            <w:r>
              <w:rPr>
                <w:sz w:val="16"/>
                <w:szCs w:val="16"/>
              </w:rPr>
              <w:t>Updates to spurious emissions and additional spurious emissions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B507B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408B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807BD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D9F14" w14:textId="77777777" w:rsidR="0056742A" w:rsidRDefault="0056742A">
            <w:r>
              <w:rPr>
                <w:sz w:val="16"/>
                <w:szCs w:val="16"/>
              </w:rPr>
              <w:t>R5-233704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C6555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4806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FC601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6BD435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9D970B3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96FA5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CD7B8" w14:textId="77777777" w:rsidR="0056742A" w:rsidRDefault="0056742A">
            <w:r>
              <w:rPr>
                <w:sz w:val="16"/>
                <w:szCs w:val="16"/>
              </w:rPr>
              <w:t>5449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C9253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643F4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9E49F" w14:textId="77777777" w:rsidR="0056742A" w:rsidRDefault="0056742A">
            <w:r>
              <w:rPr>
                <w:sz w:val="16"/>
                <w:szCs w:val="16"/>
              </w:rPr>
              <w:t>Updates to receiver reference sensitivity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480B4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A442C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60A19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E512D" w14:textId="77777777" w:rsidR="0056742A" w:rsidRDefault="0056742A">
            <w:r>
              <w:rPr>
                <w:sz w:val="16"/>
                <w:szCs w:val="16"/>
              </w:rPr>
              <w:t>R5-232321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CFAFF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5E5B4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89CE6E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139F5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38D51678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5773E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C54E0" w14:textId="77777777" w:rsidR="0056742A" w:rsidRDefault="0056742A">
            <w:r>
              <w:rPr>
                <w:sz w:val="16"/>
                <w:szCs w:val="16"/>
              </w:rPr>
              <w:t>5450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0D68F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42D34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6E41A" w14:textId="77777777" w:rsidR="0056742A" w:rsidRDefault="0056742A">
            <w:r>
              <w:rPr>
                <w:sz w:val="16"/>
                <w:szCs w:val="16"/>
              </w:rPr>
              <w:t>Updates to receiver blocking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9ACD5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85D17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822E9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FF92C" w14:textId="77777777" w:rsidR="0056742A" w:rsidRDefault="0056742A">
            <w:r>
              <w:rPr>
                <w:sz w:val="16"/>
                <w:szCs w:val="16"/>
              </w:rPr>
              <w:t>R5-232322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6CD20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80AB0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5EAF0B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6E202C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2D4793AD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BD54E" w14:textId="77777777" w:rsidR="0056742A" w:rsidRDefault="0056742A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2F7C3" w14:textId="77777777" w:rsidR="0056742A" w:rsidRDefault="0056742A">
            <w:r>
              <w:rPr>
                <w:sz w:val="16"/>
                <w:szCs w:val="16"/>
              </w:rPr>
              <w:t>1006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7D94B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7E9D6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29D8C" w14:textId="77777777" w:rsidR="0056742A" w:rsidRDefault="0056742A">
            <w:r>
              <w:rPr>
                <w:sz w:val="16"/>
                <w:szCs w:val="16"/>
              </w:rPr>
              <w:t>Updates to test case applicability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2BF6E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6A1F3" w14:textId="77777777" w:rsidR="0056742A" w:rsidRDefault="0056742A">
            <w:r>
              <w:rPr>
                <w:sz w:val="16"/>
                <w:szCs w:val="16"/>
              </w:rPr>
              <w:t>18.0.1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FA997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9D62E" w14:textId="77777777" w:rsidR="0056742A" w:rsidRDefault="0056742A">
            <w:r>
              <w:rPr>
                <w:sz w:val="16"/>
                <w:szCs w:val="16"/>
              </w:rPr>
              <w:t>R5-232323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A71C2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B1185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3BE053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19B529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25134BA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92D04" w14:textId="77777777" w:rsidR="0056742A" w:rsidRDefault="0056742A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0ABC6" w14:textId="77777777" w:rsidR="0056742A" w:rsidRDefault="0056742A">
            <w:r>
              <w:rPr>
                <w:sz w:val="16"/>
                <w:szCs w:val="16"/>
              </w:rPr>
              <w:t>2671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AA30D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DCE37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CD911" w14:textId="77777777" w:rsidR="0056742A" w:rsidRDefault="0056742A">
            <w:r>
              <w:rPr>
                <w:sz w:val="16"/>
                <w:szCs w:val="16"/>
              </w:rPr>
              <w:t>Updates to groups of band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026C9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CBD0B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D2889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EBEE" w14:textId="77777777" w:rsidR="0056742A" w:rsidRDefault="0056742A">
            <w:r>
              <w:rPr>
                <w:sz w:val="16"/>
                <w:szCs w:val="16"/>
              </w:rPr>
              <w:t>R5-232324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FF356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6F70B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041CE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094964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BA7AEA7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0B4A3" w14:textId="77777777" w:rsidR="0056742A" w:rsidRDefault="0056742A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AECE" w14:textId="77777777" w:rsidR="0056742A" w:rsidRDefault="0056742A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4C34B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4DF66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2D03" w14:textId="77777777" w:rsidR="0056742A" w:rsidRDefault="0056742A">
            <w:r>
              <w:rPr>
                <w:sz w:val="16"/>
                <w:szCs w:val="16"/>
              </w:rPr>
              <w:t>Updates to test case applicability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AA793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BAA4A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0A457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D4DB6" w14:textId="77777777" w:rsidR="0056742A" w:rsidRDefault="0056742A">
            <w:r>
              <w:rPr>
                <w:sz w:val="16"/>
                <w:szCs w:val="16"/>
              </w:rPr>
              <w:t>R5-232325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B0A1E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01A49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D1FE4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4D183C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94779FF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43C6B" w14:textId="77777777" w:rsidR="0056742A" w:rsidRDefault="0056742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EC989" w14:textId="77777777" w:rsidR="0056742A" w:rsidRDefault="0056742A">
            <w:r>
              <w:rPr>
                <w:sz w:val="16"/>
                <w:szCs w:val="16"/>
              </w:rPr>
              <w:t>4736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65F90" w14:textId="77777777" w:rsidR="0056742A" w:rsidRDefault="0056742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0C80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567A2" w14:textId="77777777" w:rsidR="0056742A" w:rsidRDefault="0056742A">
            <w:r>
              <w:rPr>
                <w:sz w:val="16"/>
                <w:szCs w:val="16"/>
              </w:rPr>
              <w:t>Updates to guidelines on test execution for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5A996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7C385" w14:textId="77777777" w:rsidR="0056742A" w:rsidRDefault="0056742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4B1F7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C12BD" w14:textId="77777777" w:rsidR="0056742A" w:rsidRDefault="0056742A">
            <w:r>
              <w:rPr>
                <w:sz w:val="16"/>
                <w:szCs w:val="16"/>
              </w:rPr>
              <w:t>R5-233414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7DDD6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63A47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E67FF8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8468D" w14:textId="77777777" w:rsidR="0056742A" w:rsidRDefault="0056742A">
            <w:pPr>
              <w:rPr>
                <w:sz w:val="16"/>
                <w:szCs w:val="16"/>
              </w:rPr>
            </w:pPr>
          </w:p>
        </w:tc>
      </w:tr>
    </w:tbl>
    <w:p w14:paraId="261FFF55" w14:textId="77777777" w:rsidR="0056742A" w:rsidRDefault="0056742A" w:rsidP="0056742A"/>
    <w:p w14:paraId="6879D85C" w14:textId="77777777" w:rsidR="00BB72E7" w:rsidRDefault="00BB72E7" w:rsidP="00BB72E7"/>
    <w:p w14:paraId="256E3184" w14:textId="77777777" w:rsidR="00BB72E7" w:rsidRDefault="00BB72E7" w:rsidP="00BB72E7">
      <w:pPr>
        <w:pStyle w:val="Heading1"/>
      </w:pPr>
      <w:r>
        <w:t>13.5</w:t>
      </w:r>
      <w:r w:rsidRPr="004D4EA6">
        <w:tab/>
      </w:r>
      <w:r w:rsidRPr="00A568EF">
        <w:t>R5s CRs from RAN5 electronic meeting ‘#20</w:t>
      </w:r>
      <w:r>
        <w:t>23</w:t>
      </w:r>
      <w:r w:rsidRPr="00A568EF">
        <w:t>-TTCN email’</w:t>
      </w:r>
    </w:p>
    <w:p w14:paraId="0F6E649B" w14:textId="77777777" w:rsidR="00BB72E7" w:rsidRDefault="00BB72E7" w:rsidP="00BB72E7"/>
    <w:p w14:paraId="19164502" w14:textId="77777777" w:rsidR="00BB72E7" w:rsidRPr="00917427" w:rsidRDefault="00BB72E7" w:rsidP="00BB72E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RP-230968</w:t>
      </w:r>
      <w:r>
        <w:rPr>
          <w:b/>
          <w:i/>
          <w:noProof/>
          <w:sz w:val="28"/>
        </w:rPr>
        <w:fldChar w:fldCharType="end"/>
      </w:r>
    </w:p>
    <w:p w14:paraId="06622822" w14:textId="77777777" w:rsidR="00BB72E7" w:rsidRPr="00784730" w:rsidRDefault="00BB72E7" w:rsidP="00BB72E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7EAA61FC" w14:textId="77777777" w:rsidR="00BB72E7" w:rsidRPr="00050554" w:rsidRDefault="00BB72E7" w:rsidP="00BB72E7">
      <w:pPr>
        <w:rPr>
          <w:rFonts w:ascii="Arial" w:hAnsi="Arial" w:cs="Arial"/>
          <w:b/>
          <w:bCs/>
          <w:lang w:val="en-US"/>
        </w:rPr>
      </w:pPr>
    </w:p>
    <w:p w14:paraId="697E053E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29C0FBD" w14:textId="77777777" w:rsidR="00BB72E7" w:rsidRPr="00E145B1" w:rsidRDefault="00BB72E7" w:rsidP="00BB72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1)</w:t>
      </w:r>
      <w:r>
        <w:rPr>
          <w:rFonts w:ascii="Arial" w:hAnsi="Arial" w:cs="Arial"/>
          <w:b/>
          <w:bCs/>
        </w:rPr>
        <w:fldChar w:fldCharType="end"/>
      </w:r>
    </w:p>
    <w:p w14:paraId="581494EF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28A27569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B7EF5C9" w14:textId="77777777" w:rsidR="00BB72E7" w:rsidRDefault="00BB72E7" w:rsidP="00BB72E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A82C82" w14:textId="77777777" w:rsidR="00BB72E7" w:rsidRPr="004E535C" w:rsidRDefault="00BB72E7" w:rsidP="00BB72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72E7" w:rsidRPr="004E535C" w14:paraId="656B9BAC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C0673E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45A49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C72FDD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83D4F3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8D59CD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BADA0C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4BF0A0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5B041E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B9AC25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0DD897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3AE7D4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DC9B16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368A7D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72E7" w14:paraId="7A338E13" w14:textId="77777777" w:rsidTr="0055613A">
        <w:tc>
          <w:tcPr>
            <w:tcW w:w="879" w:type="dxa"/>
          </w:tcPr>
          <w:p w14:paraId="6C401383" w14:textId="77777777" w:rsidR="00BB72E7" w:rsidRDefault="00BB72E7" w:rsidP="0055613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7139765B" w14:textId="77777777" w:rsidR="00BB72E7" w:rsidRDefault="00BB72E7" w:rsidP="0055613A">
            <w:r>
              <w:rPr>
                <w:sz w:val="16"/>
                <w:szCs w:val="16"/>
              </w:rPr>
              <w:t>0897</w:t>
            </w:r>
          </w:p>
        </w:tc>
        <w:tc>
          <w:tcPr>
            <w:tcW w:w="517" w:type="dxa"/>
          </w:tcPr>
          <w:p w14:paraId="447E854F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CCF21A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70B773" w14:textId="77777777" w:rsidR="00BB72E7" w:rsidRDefault="00BB72E7" w:rsidP="0055613A">
            <w:r>
              <w:rPr>
                <w:sz w:val="16"/>
                <w:szCs w:val="16"/>
              </w:rPr>
              <w:t>Correction for IMS XCAP test case 15.10</w:t>
            </w:r>
          </w:p>
        </w:tc>
        <w:tc>
          <w:tcPr>
            <w:tcW w:w="517" w:type="dxa"/>
          </w:tcPr>
          <w:p w14:paraId="503A6EC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B78986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823C85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FC9E31C" w14:textId="77777777" w:rsidR="00BB72E7" w:rsidRDefault="00BB72E7" w:rsidP="0055613A">
            <w:r>
              <w:rPr>
                <w:sz w:val="16"/>
                <w:szCs w:val="16"/>
              </w:rPr>
              <w:t>R5s230401</w:t>
            </w:r>
          </w:p>
        </w:tc>
        <w:tc>
          <w:tcPr>
            <w:tcW w:w="1597" w:type="dxa"/>
          </w:tcPr>
          <w:p w14:paraId="2F1A8EC7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8E42776" w14:textId="77777777" w:rsidR="00BB72E7" w:rsidRDefault="00BB72E7" w:rsidP="0055613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53CA921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52527F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CA5636A" w14:textId="77777777" w:rsidTr="0055613A">
        <w:tc>
          <w:tcPr>
            <w:tcW w:w="879" w:type="dxa"/>
          </w:tcPr>
          <w:p w14:paraId="26DE7B18" w14:textId="77777777" w:rsidR="00BB72E7" w:rsidRDefault="00BB72E7" w:rsidP="0055613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0251BDD" w14:textId="77777777" w:rsidR="00BB72E7" w:rsidRDefault="00BB72E7" w:rsidP="0055613A">
            <w:r>
              <w:rPr>
                <w:sz w:val="16"/>
                <w:szCs w:val="16"/>
              </w:rPr>
              <w:t>0898</w:t>
            </w:r>
          </w:p>
        </w:tc>
        <w:tc>
          <w:tcPr>
            <w:tcW w:w="517" w:type="dxa"/>
          </w:tcPr>
          <w:p w14:paraId="6AAAC673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8C097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53CBFB" w14:textId="77777777" w:rsidR="00BB72E7" w:rsidRDefault="00BB72E7" w:rsidP="0055613A">
            <w:r>
              <w:rPr>
                <w:sz w:val="16"/>
                <w:szCs w:val="16"/>
              </w:rPr>
              <w:t>Correction of geolocation handling</w:t>
            </w:r>
          </w:p>
        </w:tc>
        <w:tc>
          <w:tcPr>
            <w:tcW w:w="517" w:type="dxa"/>
          </w:tcPr>
          <w:p w14:paraId="58C54D66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372D94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3DC535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67622DE" w14:textId="77777777" w:rsidR="00BB72E7" w:rsidRDefault="00BB72E7" w:rsidP="0055613A">
            <w:r>
              <w:rPr>
                <w:sz w:val="16"/>
                <w:szCs w:val="16"/>
              </w:rPr>
              <w:t>R5s230421</w:t>
            </w:r>
          </w:p>
        </w:tc>
        <w:tc>
          <w:tcPr>
            <w:tcW w:w="1597" w:type="dxa"/>
          </w:tcPr>
          <w:p w14:paraId="5D249F00" w14:textId="77777777" w:rsidR="00BB72E7" w:rsidRDefault="00BB72E7" w:rsidP="0055613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0F4A29B" w14:textId="77777777" w:rsidR="00BB72E7" w:rsidRDefault="00BB72E7" w:rsidP="0055613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40F0BD2" w14:textId="77777777" w:rsidR="00BB72E7" w:rsidRDefault="00BB72E7" w:rsidP="0055613A">
            <w:r>
              <w:rPr>
                <w:sz w:val="16"/>
                <w:szCs w:val="16"/>
              </w:rPr>
              <w:t>Test cases with Geolocation</w:t>
            </w:r>
          </w:p>
        </w:tc>
        <w:tc>
          <w:tcPr>
            <w:tcW w:w="998" w:type="dxa"/>
          </w:tcPr>
          <w:p w14:paraId="70454643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B72E7" w14:paraId="05F6DF4C" w14:textId="77777777" w:rsidTr="0055613A">
        <w:tc>
          <w:tcPr>
            <w:tcW w:w="879" w:type="dxa"/>
          </w:tcPr>
          <w:p w14:paraId="5FE3A2B6" w14:textId="77777777" w:rsidR="00BB72E7" w:rsidRDefault="00BB72E7" w:rsidP="0055613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3AE60BB7" w14:textId="77777777" w:rsidR="00BB72E7" w:rsidRDefault="00BB72E7" w:rsidP="0055613A">
            <w:r>
              <w:rPr>
                <w:sz w:val="16"/>
                <w:szCs w:val="16"/>
              </w:rPr>
              <w:t>0902</w:t>
            </w:r>
          </w:p>
        </w:tc>
        <w:tc>
          <w:tcPr>
            <w:tcW w:w="517" w:type="dxa"/>
          </w:tcPr>
          <w:p w14:paraId="265C3F07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EAB75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87C571" w14:textId="77777777" w:rsidR="00BB72E7" w:rsidRDefault="00BB72E7" w:rsidP="0055613A">
            <w:r>
              <w:rPr>
                <w:sz w:val="16"/>
                <w:szCs w:val="16"/>
              </w:rPr>
              <w:t>Corrections for IMS 5GS call control test cases</w:t>
            </w:r>
          </w:p>
        </w:tc>
        <w:tc>
          <w:tcPr>
            <w:tcW w:w="517" w:type="dxa"/>
          </w:tcPr>
          <w:p w14:paraId="11AE552C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0639A5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1DE65C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F36047" w14:textId="77777777" w:rsidR="00BB72E7" w:rsidRDefault="00BB72E7" w:rsidP="0055613A">
            <w:r>
              <w:rPr>
                <w:sz w:val="16"/>
                <w:szCs w:val="16"/>
              </w:rPr>
              <w:t>R5s230345</w:t>
            </w:r>
          </w:p>
        </w:tc>
        <w:tc>
          <w:tcPr>
            <w:tcW w:w="1597" w:type="dxa"/>
          </w:tcPr>
          <w:p w14:paraId="22C16D98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19625F9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3BC5C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1F5B1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3617633" w14:textId="77777777" w:rsidTr="0055613A">
        <w:tc>
          <w:tcPr>
            <w:tcW w:w="879" w:type="dxa"/>
          </w:tcPr>
          <w:p w14:paraId="6AE11AD5" w14:textId="77777777" w:rsidR="00BB72E7" w:rsidRDefault="00BB72E7" w:rsidP="0055613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58CF4E5F" w14:textId="77777777" w:rsidR="00BB72E7" w:rsidRDefault="00BB72E7" w:rsidP="0055613A">
            <w:r>
              <w:rPr>
                <w:sz w:val="16"/>
                <w:szCs w:val="16"/>
              </w:rPr>
              <w:t>0905</w:t>
            </w:r>
          </w:p>
        </w:tc>
        <w:tc>
          <w:tcPr>
            <w:tcW w:w="517" w:type="dxa"/>
          </w:tcPr>
          <w:p w14:paraId="23FE690E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11100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A1DE5A" w14:textId="77777777" w:rsidR="00BB72E7" w:rsidRDefault="00BB72E7" w:rsidP="0055613A">
            <w:r>
              <w:rPr>
                <w:sz w:val="16"/>
                <w:szCs w:val="16"/>
              </w:rPr>
              <w:t>Removal of explicit encoding rule XML for alias definitions</w:t>
            </w:r>
          </w:p>
        </w:tc>
        <w:tc>
          <w:tcPr>
            <w:tcW w:w="517" w:type="dxa"/>
          </w:tcPr>
          <w:p w14:paraId="43DBE083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40D5CF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357465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6320671" w14:textId="77777777" w:rsidR="00BB72E7" w:rsidRDefault="00BB72E7" w:rsidP="0055613A">
            <w:r>
              <w:rPr>
                <w:sz w:val="16"/>
                <w:szCs w:val="16"/>
              </w:rPr>
              <w:t>R5s230374</w:t>
            </w:r>
          </w:p>
        </w:tc>
        <w:tc>
          <w:tcPr>
            <w:tcW w:w="1597" w:type="dxa"/>
          </w:tcPr>
          <w:p w14:paraId="082DF58B" w14:textId="77777777" w:rsidR="00BB72E7" w:rsidRDefault="00BB72E7" w:rsidP="0055613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6319CD3" w14:textId="77777777" w:rsidR="00BB72E7" w:rsidRDefault="00BB72E7" w:rsidP="0055613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85A47DC" w14:textId="77777777" w:rsidR="00BB72E7" w:rsidRDefault="00BB72E7" w:rsidP="0055613A">
            <w:r>
              <w:rPr>
                <w:sz w:val="16"/>
                <w:szCs w:val="16"/>
              </w:rPr>
              <w:t>All test cases with support of IMS</w:t>
            </w:r>
          </w:p>
        </w:tc>
        <w:tc>
          <w:tcPr>
            <w:tcW w:w="998" w:type="dxa"/>
          </w:tcPr>
          <w:p w14:paraId="5A838A67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B72E7" w14:paraId="60A4F51E" w14:textId="77777777" w:rsidTr="0055613A">
        <w:tc>
          <w:tcPr>
            <w:tcW w:w="879" w:type="dxa"/>
          </w:tcPr>
          <w:p w14:paraId="4D0041C4" w14:textId="77777777" w:rsidR="00BB72E7" w:rsidRDefault="00BB72E7" w:rsidP="0055613A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1DE7E1BC" w14:textId="77777777" w:rsidR="00BB72E7" w:rsidRDefault="00BB72E7" w:rsidP="0055613A">
            <w:r>
              <w:rPr>
                <w:sz w:val="16"/>
                <w:szCs w:val="16"/>
              </w:rPr>
              <w:t>0906</w:t>
            </w:r>
          </w:p>
        </w:tc>
        <w:tc>
          <w:tcPr>
            <w:tcW w:w="517" w:type="dxa"/>
          </w:tcPr>
          <w:p w14:paraId="63CBA17E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F417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7EE171" w14:textId="77777777" w:rsidR="00BB72E7" w:rsidRDefault="00BB72E7" w:rsidP="0055613A">
            <w:r>
              <w:rPr>
                <w:sz w:val="16"/>
                <w:szCs w:val="16"/>
              </w:rPr>
              <w:t>Correction for IMS 5GS test case 10.1</w:t>
            </w:r>
          </w:p>
        </w:tc>
        <w:tc>
          <w:tcPr>
            <w:tcW w:w="517" w:type="dxa"/>
          </w:tcPr>
          <w:p w14:paraId="2A9BB83E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F7F6AB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DBED74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D55EB34" w14:textId="77777777" w:rsidR="00BB72E7" w:rsidRDefault="00BB72E7" w:rsidP="0055613A">
            <w:r>
              <w:rPr>
                <w:sz w:val="16"/>
                <w:szCs w:val="16"/>
              </w:rPr>
              <w:t>R5s230385</w:t>
            </w:r>
          </w:p>
        </w:tc>
        <w:tc>
          <w:tcPr>
            <w:tcW w:w="1597" w:type="dxa"/>
          </w:tcPr>
          <w:p w14:paraId="742D0214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DB5B172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E65701B" w14:textId="77777777" w:rsidR="00BB72E7" w:rsidRDefault="00BB72E7" w:rsidP="0055613A">
            <w:r>
              <w:rPr>
                <w:sz w:val="16"/>
                <w:szCs w:val="16"/>
              </w:rPr>
              <w:t>10.1.NR5GC</w:t>
            </w:r>
          </w:p>
        </w:tc>
        <w:tc>
          <w:tcPr>
            <w:tcW w:w="998" w:type="dxa"/>
          </w:tcPr>
          <w:p w14:paraId="548A81DE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4969581C" w14:textId="77777777" w:rsidTr="0055613A">
        <w:tc>
          <w:tcPr>
            <w:tcW w:w="879" w:type="dxa"/>
          </w:tcPr>
          <w:p w14:paraId="335C6713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AEB224F" w14:textId="77777777" w:rsidR="00BB72E7" w:rsidRDefault="00BB72E7" w:rsidP="0055613A">
            <w:r>
              <w:rPr>
                <w:sz w:val="16"/>
                <w:szCs w:val="16"/>
              </w:rPr>
              <w:t>4716</w:t>
            </w:r>
          </w:p>
        </w:tc>
        <w:tc>
          <w:tcPr>
            <w:tcW w:w="517" w:type="dxa"/>
          </w:tcPr>
          <w:p w14:paraId="29902BCF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ED687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D3C8D" w14:textId="77777777" w:rsidR="00BB72E7" w:rsidRDefault="00BB72E7" w:rsidP="0055613A">
            <w:r>
              <w:rPr>
                <w:sz w:val="16"/>
                <w:szCs w:val="16"/>
              </w:rPr>
              <w:t>Addition of eCall over IMS test case 11.3.2</w:t>
            </w:r>
          </w:p>
        </w:tc>
        <w:tc>
          <w:tcPr>
            <w:tcW w:w="517" w:type="dxa"/>
          </w:tcPr>
          <w:p w14:paraId="7C98C436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AC4767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B3BF09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589B734" w14:textId="77777777" w:rsidR="00BB72E7" w:rsidRDefault="00BB72E7" w:rsidP="0055613A">
            <w:r>
              <w:rPr>
                <w:sz w:val="16"/>
                <w:szCs w:val="16"/>
              </w:rPr>
              <w:t>R5s230397</w:t>
            </w:r>
          </w:p>
        </w:tc>
        <w:tc>
          <w:tcPr>
            <w:tcW w:w="1597" w:type="dxa"/>
          </w:tcPr>
          <w:p w14:paraId="3F464AE4" w14:textId="77777777" w:rsidR="00BB72E7" w:rsidRDefault="00BB72E7" w:rsidP="0055613A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06B3D031" w14:textId="77777777" w:rsidR="00BB72E7" w:rsidRDefault="00BB72E7" w:rsidP="0055613A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3B46A697" w14:textId="77777777" w:rsidR="00BB72E7" w:rsidRDefault="00BB72E7" w:rsidP="0055613A">
            <w:r>
              <w:rPr>
                <w:sz w:val="16"/>
                <w:szCs w:val="16"/>
              </w:rPr>
              <w:t>11.3.2</w:t>
            </w:r>
          </w:p>
        </w:tc>
        <w:tc>
          <w:tcPr>
            <w:tcW w:w="998" w:type="dxa"/>
          </w:tcPr>
          <w:p w14:paraId="2071D0F0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TR 36.523-1 ; TS/TR ... CR ... </w:t>
            </w:r>
          </w:p>
        </w:tc>
      </w:tr>
      <w:tr w:rsidR="00BB72E7" w14:paraId="262CA752" w14:textId="77777777" w:rsidTr="0055613A">
        <w:tc>
          <w:tcPr>
            <w:tcW w:w="879" w:type="dxa"/>
          </w:tcPr>
          <w:p w14:paraId="69660A9A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AB1AD62" w14:textId="77777777" w:rsidR="00BB72E7" w:rsidRDefault="00BB72E7" w:rsidP="0055613A">
            <w:r>
              <w:rPr>
                <w:sz w:val="16"/>
                <w:szCs w:val="16"/>
              </w:rPr>
              <w:t>4718</w:t>
            </w:r>
          </w:p>
        </w:tc>
        <w:tc>
          <w:tcPr>
            <w:tcW w:w="517" w:type="dxa"/>
          </w:tcPr>
          <w:p w14:paraId="5D55509B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02398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64D29E" w14:textId="77777777" w:rsidR="00BB72E7" w:rsidRDefault="00BB72E7" w:rsidP="0055613A">
            <w:r>
              <w:rPr>
                <w:sz w:val="16"/>
                <w:szCs w:val="16"/>
              </w:rPr>
              <w:t>Correction to function f_TC_7_1_6_4_EUTRA</w:t>
            </w:r>
          </w:p>
        </w:tc>
        <w:tc>
          <w:tcPr>
            <w:tcW w:w="517" w:type="dxa"/>
          </w:tcPr>
          <w:p w14:paraId="3BF0DF8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CEA2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46EDFE3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C8FD084" w14:textId="77777777" w:rsidR="00BB72E7" w:rsidRDefault="00BB72E7" w:rsidP="0055613A">
            <w:r>
              <w:rPr>
                <w:sz w:val="16"/>
                <w:szCs w:val="16"/>
              </w:rPr>
              <w:t>R5s230398</w:t>
            </w:r>
          </w:p>
        </w:tc>
        <w:tc>
          <w:tcPr>
            <w:tcW w:w="1597" w:type="dxa"/>
          </w:tcPr>
          <w:p w14:paraId="643F5BFA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DB861C1" w14:textId="77777777" w:rsidR="00BB72E7" w:rsidRDefault="00BB72E7" w:rsidP="0055613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558B247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0202A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6D83796" w14:textId="77777777" w:rsidTr="0055613A">
        <w:tc>
          <w:tcPr>
            <w:tcW w:w="879" w:type="dxa"/>
          </w:tcPr>
          <w:p w14:paraId="1A1BC8C9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6F29240" w14:textId="77777777" w:rsidR="00BB72E7" w:rsidRDefault="00BB72E7" w:rsidP="0055613A">
            <w:r>
              <w:rPr>
                <w:sz w:val="16"/>
                <w:szCs w:val="16"/>
              </w:rPr>
              <w:t>4720</w:t>
            </w:r>
          </w:p>
        </w:tc>
        <w:tc>
          <w:tcPr>
            <w:tcW w:w="517" w:type="dxa"/>
          </w:tcPr>
          <w:p w14:paraId="12E162D1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989CE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C9285B" w14:textId="77777777" w:rsidR="00BB72E7" w:rsidRDefault="00BB72E7" w:rsidP="0055613A">
            <w:r>
              <w:rPr>
                <w:sz w:val="16"/>
                <w:szCs w:val="16"/>
              </w:rPr>
              <w:t>Correction for EUTRA CA frequencies</w:t>
            </w:r>
          </w:p>
        </w:tc>
        <w:tc>
          <w:tcPr>
            <w:tcW w:w="517" w:type="dxa"/>
          </w:tcPr>
          <w:p w14:paraId="381E196E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C259C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BFB898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BD6DBBA" w14:textId="77777777" w:rsidR="00BB72E7" w:rsidRDefault="00BB72E7" w:rsidP="0055613A">
            <w:r>
              <w:rPr>
                <w:sz w:val="16"/>
                <w:szCs w:val="16"/>
              </w:rPr>
              <w:t>R5s230405</w:t>
            </w:r>
          </w:p>
        </w:tc>
        <w:tc>
          <w:tcPr>
            <w:tcW w:w="1597" w:type="dxa"/>
          </w:tcPr>
          <w:p w14:paraId="3CB83B73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2CD6C32" w14:textId="77777777" w:rsidR="00BB72E7" w:rsidRDefault="00BB72E7" w:rsidP="0055613A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1DBC5D3C" w14:textId="77777777" w:rsidR="00BB72E7" w:rsidRDefault="00BB72E7" w:rsidP="0055613A">
            <w:r>
              <w:rPr>
                <w:sz w:val="16"/>
                <w:szCs w:val="16"/>
              </w:rPr>
              <w:t>CA test cases using band 71</w:t>
            </w:r>
          </w:p>
        </w:tc>
        <w:tc>
          <w:tcPr>
            <w:tcW w:w="998" w:type="dxa"/>
          </w:tcPr>
          <w:p w14:paraId="5E517A93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B72E7" w14:paraId="63C5385D" w14:textId="77777777" w:rsidTr="0055613A">
        <w:tc>
          <w:tcPr>
            <w:tcW w:w="879" w:type="dxa"/>
          </w:tcPr>
          <w:p w14:paraId="5FD95BB1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09F8C37" w14:textId="77777777" w:rsidR="00BB72E7" w:rsidRDefault="00BB72E7" w:rsidP="0055613A">
            <w:r>
              <w:rPr>
                <w:sz w:val="16"/>
                <w:szCs w:val="16"/>
              </w:rPr>
              <w:t>4721</w:t>
            </w:r>
          </w:p>
        </w:tc>
        <w:tc>
          <w:tcPr>
            <w:tcW w:w="517" w:type="dxa"/>
          </w:tcPr>
          <w:p w14:paraId="73D2D792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A4E1B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74160E" w14:textId="77777777" w:rsidR="00BB72E7" w:rsidRDefault="00BB72E7" w:rsidP="0055613A">
            <w:r>
              <w:rPr>
                <w:sz w:val="16"/>
                <w:szCs w:val="16"/>
              </w:rPr>
              <w:t>Correction to NBIOT RRC testcase 22.4.16</w:t>
            </w:r>
          </w:p>
        </w:tc>
        <w:tc>
          <w:tcPr>
            <w:tcW w:w="517" w:type="dxa"/>
          </w:tcPr>
          <w:p w14:paraId="5A7ED234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52FACB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06C18C8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DFFA519" w14:textId="77777777" w:rsidR="00BB72E7" w:rsidRDefault="00BB72E7" w:rsidP="0055613A">
            <w:r>
              <w:rPr>
                <w:sz w:val="16"/>
                <w:szCs w:val="16"/>
              </w:rPr>
              <w:t>R5s230407</w:t>
            </w:r>
          </w:p>
        </w:tc>
        <w:tc>
          <w:tcPr>
            <w:tcW w:w="1597" w:type="dxa"/>
          </w:tcPr>
          <w:p w14:paraId="436D6DE6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81DE4C6" w14:textId="77777777" w:rsidR="00BB72E7" w:rsidRDefault="00BB72E7" w:rsidP="0055613A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0DDE601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18216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ECCE17C" w14:textId="77777777" w:rsidTr="0055613A">
        <w:tc>
          <w:tcPr>
            <w:tcW w:w="879" w:type="dxa"/>
          </w:tcPr>
          <w:p w14:paraId="2010357C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8E08687" w14:textId="77777777" w:rsidR="00BB72E7" w:rsidRDefault="00BB72E7" w:rsidP="0055613A">
            <w:r>
              <w:rPr>
                <w:sz w:val="16"/>
                <w:szCs w:val="16"/>
              </w:rPr>
              <w:t>4722</w:t>
            </w:r>
          </w:p>
        </w:tc>
        <w:tc>
          <w:tcPr>
            <w:tcW w:w="517" w:type="dxa"/>
          </w:tcPr>
          <w:p w14:paraId="4895B086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A1E97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86131C" w14:textId="77777777" w:rsidR="00BB72E7" w:rsidRDefault="00BB72E7" w:rsidP="0055613A">
            <w:r>
              <w:rPr>
                <w:sz w:val="16"/>
                <w:szCs w:val="16"/>
              </w:rPr>
              <w:t>Correction to LTE TC 8.2.1.5 for CAT-M1</w:t>
            </w:r>
          </w:p>
        </w:tc>
        <w:tc>
          <w:tcPr>
            <w:tcW w:w="517" w:type="dxa"/>
          </w:tcPr>
          <w:p w14:paraId="5197D856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5339C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8DD5028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D58CA78" w14:textId="77777777" w:rsidR="00BB72E7" w:rsidRDefault="00BB72E7" w:rsidP="0055613A">
            <w:r>
              <w:rPr>
                <w:sz w:val="16"/>
                <w:szCs w:val="16"/>
              </w:rPr>
              <w:t>R5s230465</w:t>
            </w:r>
          </w:p>
        </w:tc>
        <w:tc>
          <w:tcPr>
            <w:tcW w:w="1597" w:type="dxa"/>
          </w:tcPr>
          <w:p w14:paraId="525C69C9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3E53182A" w14:textId="77777777" w:rsidR="00BB72E7" w:rsidRDefault="00BB72E7" w:rsidP="0055613A">
            <w:r>
              <w:rPr>
                <w:sz w:val="16"/>
                <w:szCs w:val="16"/>
              </w:rPr>
              <w:t>TEI8_Test, LTE_MTCe2_L1-UEConTest</w:t>
            </w:r>
          </w:p>
        </w:tc>
        <w:tc>
          <w:tcPr>
            <w:tcW w:w="2323" w:type="dxa"/>
          </w:tcPr>
          <w:p w14:paraId="14D2DC6D" w14:textId="77777777" w:rsidR="00BB72E7" w:rsidRDefault="00BB72E7" w:rsidP="0055613A">
            <w:r>
              <w:rPr>
                <w:sz w:val="16"/>
                <w:szCs w:val="16"/>
              </w:rPr>
              <w:t>8.2.1.5</w:t>
            </w:r>
          </w:p>
        </w:tc>
        <w:tc>
          <w:tcPr>
            <w:tcW w:w="998" w:type="dxa"/>
          </w:tcPr>
          <w:p w14:paraId="785EFAEA" w14:textId="77777777" w:rsidR="00BB72E7" w:rsidRDefault="00BB72E7" w:rsidP="0055613A">
            <w:r>
              <w:rPr>
                <w:sz w:val="16"/>
                <w:szCs w:val="16"/>
              </w:rPr>
              <w:t>TS36.523-1</w:t>
            </w:r>
          </w:p>
        </w:tc>
      </w:tr>
      <w:tr w:rsidR="00BB72E7" w14:paraId="3722A552" w14:textId="77777777" w:rsidTr="0055613A">
        <w:tc>
          <w:tcPr>
            <w:tcW w:w="879" w:type="dxa"/>
          </w:tcPr>
          <w:p w14:paraId="44F34343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3684CDD" w14:textId="77777777" w:rsidR="00BB72E7" w:rsidRDefault="00BB72E7" w:rsidP="0055613A">
            <w:r>
              <w:rPr>
                <w:sz w:val="16"/>
                <w:szCs w:val="16"/>
              </w:rPr>
              <w:t>4723</w:t>
            </w:r>
          </w:p>
        </w:tc>
        <w:tc>
          <w:tcPr>
            <w:tcW w:w="517" w:type="dxa"/>
          </w:tcPr>
          <w:p w14:paraId="135986DD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97982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B6435B" w14:textId="77777777" w:rsidR="00BB72E7" w:rsidRDefault="00BB72E7" w:rsidP="0055613A">
            <w:r>
              <w:rPr>
                <w:sz w:val="16"/>
                <w:szCs w:val="16"/>
              </w:rPr>
              <w:t>Correction to LTE RRC testcase 8.1.2.15 for CAT-M1</w:t>
            </w:r>
          </w:p>
        </w:tc>
        <w:tc>
          <w:tcPr>
            <w:tcW w:w="517" w:type="dxa"/>
          </w:tcPr>
          <w:p w14:paraId="0142AC5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A348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F1D543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333AFA6" w14:textId="77777777" w:rsidR="00BB72E7" w:rsidRDefault="00BB72E7" w:rsidP="0055613A">
            <w:r>
              <w:rPr>
                <w:sz w:val="16"/>
                <w:szCs w:val="16"/>
              </w:rPr>
              <w:t>R5s230412</w:t>
            </w:r>
          </w:p>
        </w:tc>
        <w:tc>
          <w:tcPr>
            <w:tcW w:w="1597" w:type="dxa"/>
          </w:tcPr>
          <w:p w14:paraId="60E63098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9E32762" w14:textId="77777777" w:rsidR="00BB72E7" w:rsidRDefault="00BB72E7" w:rsidP="0055613A">
            <w:r>
              <w:rPr>
                <w:sz w:val="16"/>
                <w:szCs w:val="16"/>
              </w:rPr>
              <w:t>TEI8_Test, LTE_MTCe2_L1-UEConTest</w:t>
            </w:r>
          </w:p>
        </w:tc>
        <w:tc>
          <w:tcPr>
            <w:tcW w:w="2323" w:type="dxa"/>
          </w:tcPr>
          <w:p w14:paraId="1A6AD796" w14:textId="77777777" w:rsidR="00BB72E7" w:rsidRDefault="00BB72E7" w:rsidP="0055613A">
            <w:r>
              <w:rPr>
                <w:sz w:val="16"/>
                <w:szCs w:val="16"/>
              </w:rPr>
              <w:t>8.1.2.15</w:t>
            </w:r>
          </w:p>
        </w:tc>
        <w:tc>
          <w:tcPr>
            <w:tcW w:w="998" w:type="dxa"/>
          </w:tcPr>
          <w:p w14:paraId="0FDD481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3EECE99" w14:textId="77777777" w:rsidTr="0055613A">
        <w:tc>
          <w:tcPr>
            <w:tcW w:w="879" w:type="dxa"/>
          </w:tcPr>
          <w:p w14:paraId="472CF8E8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355A603" w14:textId="77777777" w:rsidR="00BB72E7" w:rsidRDefault="00BB72E7" w:rsidP="0055613A">
            <w:r>
              <w:rPr>
                <w:sz w:val="16"/>
                <w:szCs w:val="16"/>
              </w:rPr>
              <w:t>4725</w:t>
            </w:r>
          </w:p>
        </w:tc>
        <w:tc>
          <w:tcPr>
            <w:tcW w:w="517" w:type="dxa"/>
          </w:tcPr>
          <w:p w14:paraId="27CE90BE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937FB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97A69C" w14:textId="77777777" w:rsidR="00BB72E7" w:rsidRDefault="00BB72E7" w:rsidP="0055613A">
            <w:r>
              <w:rPr>
                <w:sz w:val="16"/>
                <w:szCs w:val="16"/>
              </w:rPr>
              <w:t>Correction to NBIOT MAC testcase 22.3.1.8</w:t>
            </w:r>
          </w:p>
        </w:tc>
        <w:tc>
          <w:tcPr>
            <w:tcW w:w="517" w:type="dxa"/>
          </w:tcPr>
          <w:p w14:paraId="1FDF96A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A422D1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6D8A01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F81747C" w14:textId="77777777" w:rsidR="00BB72E7" w:rsidRDefault="00BB72E7" w:rsidP="0055613A">
            <w:r>
              <w:rPr>
                <w:sz w:val="16"/>
                <w:szCs w:val="16"/>
              </w:rPr>
              <w:t>R5s230317</w:t>
            </w:r>
          </w:p>
        </w:tc>
        <w:tc>
          <w:tcPr>
            <w:tcW w:w="1597" w:type="dxa"/>
          </w:tcPr>
          <w:p w14:paraId="145E7764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716EF9A" w14:textId="77777777" w:rsidR="00BB72E7" w:rsidRDefault="00BB72E7" w:rsidP="0055613A">
            <w:r>
              <w:rPr>
                <w:sz w:val="16"/>
                <w:szCs w:val="16"/>
              </w:rPr>
              <w:t>TEI14_Test, NB_IOTenh-UEConTest</w:t>
            </w:r>
          </w:p>
        </w:tc>
        <w:tc>
          <w:tcPr>
            <w:tcW w:w="2323" w:type="dxa"/>
          </w:tcPr>
          <w:p w14:paraId="15F2AA3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79779F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5C551CD" w14:textId="77777777" w:rsidTr="0055613A">
        <w:tc>
          <w:tcPr>
            <w:tcW w:w="879" w:type="dxa"/>
          </w:tcPr>
          <w:p w14:paraId="5B78BA7E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19757BA" w14:textId="77777777" w:rsidR="00BB72E7" w:rsidRDefault="00BB72E7" w:rsidP="0055613A">
            <w:r>
              <w:rPr>
                <w:sz w:val="16"/>
                <w:szCs w:val="16"/>
              </w:rPr>
              <w:t>4726</w:t>
            </w:r>
          </w:p>
        </w:tc>
        <w:tc>
          <w:tcPr>
            <w:tcW w:w="517" w:type="dxa"/>
          </w:tcPr>
          <w:p w14:paraId="660D603F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323D62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69B30A" w14:textId="77777777" w:rsidR="00BB72E7" w:rsidRDefault="00BB72E7" w:rsidP="0055613A">
            <w:r>
              <w:rPr>
                <w:sz w:val="16"/>
                <w:szCs w:val="16"/>
              </w:rPr>
              <w:t>Correction to LTE RRC testcase 8.5.4.1</w:t>
            </w:r>
          </w:p>
        </w:tc>
        <w:tc>
          <w:tcPr>
            <w:tcW w:w="517" w:type="dxa"/>
          </w:tcPr>
          <w:p w14:paraId="460669B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1163B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92B816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5112EE7" w14:textId="77777777" w:rsidR="00BB72E7" w:rsidRDefault="00BB72E7" w:rsidP="0055613A">
            <w:r>
              <w:rPr>
                <w:sz w:val="16"/>
                <w:szCs w:val="16"/>
              </w:rPr>
              <w:t>R5s230341</w:t>
            </w:r>
          </w:p>
        </w:tc>
        <w:tc>
          <w:tcPr>
            <w:tcW w:w="1597" w:type="dxa"/>
          </w:tcPr>
          <w:p w14:paraId="2F413ADF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47C46AA" w14:textId="77777777" w:rsidR="00BB72E7" w:rsidRDefault="00BB72E7" w:rsidP="0055613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5EAFD6CD" w14:textId="77777777" w:rsidR="00BB72E7" w:rsidRDefault="00BB72E7" w:rsidP="0055613A">
            <w:r>
              <w:rPr>
                <w:sz w:val="16"/>
                <w:szCs w:val="16"/>
              </w:rPr>
              <w:t>8.5.4.1</w:t>
            </w:r>
          </w:p>
        </w:tc>
        <w:tc>
          <w:tcPr>
            <w:tcW w:w="998" w:type="dxa"/>
          </w:tcPr>
          <w:p w14:paraId="1AD057CF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81D5FB5" w14:textId="77777777" w:rsidTr="0055613A">
        <w:tc>
          <w:tcPr>
            <w:tcW w:w="879" w:type="dxa"/>
          </w:tcPr>
          <w:p w14:paraId="3DE008C1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56BCA170" w14:textId="77777777" w:rsidR="00BB72E7" w:rsidRDefault="00BB72E7" w:rsidP="0055613A">
            <w:r>
              <w:rPr>
                <w:sz w:val="16"/>
                <w:szCs w:val="16"/>
              </w:rPr>
              <w:t>4727</w:t>
            </w:r>
          </w:p>
        </w:tc>
        <w:tc>
          <w:tcPr>
            <w:tcW w:w="517" w:type="dxa"/>
          </w:tcPr>
          <w:p w14:paraId="1D8A30E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331B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6EF82" w14:textId="77777777" w:rsidR="00BB72E7" w:rsidRDefault="00BB72E7" w:rsidP="0055613A">
            <w:r>
              <w:rPr>
                <w:sz w:val="16"/>
                <w:szCs w:val="16"/>
              </w:rPr>
              <w:t>Correction to NBIOT testcase 22.5.20</w:t>
            </w:r>
          </w:p>
        </w:tc>
        <w:tc>
          <w:tcPr>
            <w:tcW w:w="517" w:type="dxa"/>
          </w:tcPr>
          <w:p w14:paraId="1FEF004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EA8A8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6D0EB4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7DEF043" w14:textId="77777777" w:rsidR="00BB72E7" w:rsidRDefault="00BB72E7" w:rsidP="0055613A">
            <w:r>
              <w:rPr>
                <w:sz w:val="16"/>
                <w:szCs w:val="16"/>
              </w:rPr>
              <w:t>R5s230342</w:t>
            </w:r>
          </w:p>
        </w:tc>
        <w:tc>
          <w:tcPr>
            <w:tcW w:w="1597" w:type="dxa"/>
          </w:tcPr>
          <w:p w14:paraId="4EB422B7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A4A14A" w14:textId="77777777" w:rsidR="00BB72E7" w:rsidRDefault="00BB72E7" w:rsidP="0055613A">
            <w:r>
              <w:rPr>
                <w:sz w:val="16"/>
                <w:szCs w:val="16"/>
              </w:rPr>
              <w:t>TEI14_Test, NB_IOTenh-UEConTest</w:t>
            </w:r>
          </w:p>
        </w:tc>
        <w:tc>
          <w:tcPr>
            <w:tcW w:w="2323" w:type="dxa"/>
          </w:tcPr>
          <w:p w14:paraId="19CC99C8" w14:textId="77777777" w:rsidR="00BB72E7" w:rsidRDefault="00BB72E7" w:rsidP="0055613A">
            <w:r>
              <w:rPr>
                <w:sz w:val="16"/>
                <w:szCs w:val="16"/>
              </w:rPr>
              <w:t>22.5.20</w:t>
            </w:r>
          </w:p>
        </w:tc>
        <w:tc>
          <w:tcPr>
            <w:tcW w:w="998" w:type="dxa"/>
          </w:tcPr>
          <w:p w14:paraId="593457E9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546C092" w14:textId="77777777" w:rsidTr="0055613A">
        <w:tc>
          <w:tcPr>
            <w:tcW w:w="879" w:type="dxa"/>
          </w:tcPr>
          <w:p w14:paraId="29ED8955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8BA4EE8" w14:textId="77777777" w:rsidR="00BB72E7" w:rsidRDefault="00BB72E7" w:rsidP="0055613A">
            <w:r>
              <w:rPr>
                <w:sz w:val="16"/>
                <w:szCs w:val="16"/>
              </w:rPr>
              <w:t>4728</w:t>
            </w:r>
          </w:p>
        </w:tc>
        <w:tc>
          <w:tcPr>
            <w:tcW w:w="517" w:type="dxa"/>
          </w:tcPr>
          <w:p w14:paraId="3E71E9A1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CAD0A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273385" w14:textId="77777777" w:rsidR="00BB72E7" w:rsidRDefault="00BB72E7" w:rsidP="0055613A">
            <w:r>
              <w:rPr>
                <w:sz w:val="16"/>
                <w:szCs w:val="16"/>
              </w:rPr>
              <w:t>Correction to LTE test case 11.2.7</w:t>
            </w:r>
          </w:p>
        </w:tc>
        <w:tc>
          <w:tcPr>
            <w:tcW w:w="517" w:type="dxa"/>
          </w:tcPr>
          <w:p w14:paraId="70F05BD1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F4D5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04722E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411D986" w14:textId="77777777" w:rsidR="00BB72E7" w:rsidRDefault="00BB72E7" w:rsidP="0055613A">
            <w:r>
              <w:rPr>
                <w:sz w:val="16"/>
                <w:szCs w:val="16"/>
              </w:rPr>
              <w:t>R5s230344</w:t>
            </w:r>
          </w:p>
        </w:tc>
        <w:tc>
          <w:tcPr>
            <w:tcW w:w="1597" w:type="dxa"/>
          </w:tcPr>
          <w:p w14:paraId="0BD29D9C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9F5186E" w14:textId="77777777" w:rsidR="00BB72E7" w:rsidRDefault="00BB72E7" w:rsidP="0055613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3AB6F4A0" w14:textId="77777777" w:rsidR="00BB72E7" w:rsidRDefault="00BB72E7" w:rsidP="0055613A">
            <w:r>
              <w:rPr>
                <w:sz w:val="16"/>
                <w:szCs w:val="16"/>
              </w:rPr>
              <w:t>11.2.7</w:t>
            </w:r>
          </w:p>
        </w:tc>
        <w:tc>
          <w:tcPr>
            <w:tcW w:w="998" w:type="dxa"/>
          </w:tcPr>
          <w:p w14:paraId="17D36E9A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C942EC0" w14:textId="77777777" w:rsidTr="0055613A">
        <w:tc>
          <w:tcPr>
            <w:tcW w:w="879" w:type="dxa"/>
          </w:tcPr>
          <w:p w14:paraId="2656647A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5B596214" w14:textId="77777777" w:rsidR="00BB72E7" w:rsidRDefault="00BB72E7" w:rsidP="0055613A">
            <w:r>
              <w:rPr>
                <w:sz w:val="16"/>
                <w:szCs w:val="16"/>
              </w:rPr>
              <w:t>4729</w:t>
            </w:r>
          </w:p>
        </w:tc>
        <w:tc>
          <w:tcPr>
            <w:tcW w:w="517" w:type="dxa"/>
          </w:tcPr>
          <w:p w14:paraId="0F14773B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2EBD5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239C0F" w14:textId="77777777" w:rsidR="00BB72E7" w:rsidRDefault="00BB72E7" w:rsidP="0055613A">
            <w:r>
              <w:rPr>
                <w:sz w:val="16"/>
                <w:szCs w:val="16"/>
              </w:rPr>
              <w:t>Correction to NBIOT testcase 22.4.24</w:t>
            </w:r>
          </w:p>
        </w:tc>
        <w:tc>
          <w:tcPr>
            <w:tcW w:w="517" w:type="dxa"/>
          </w:tcPr>
          <w:p w14:paraId="7426CE4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46A0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D24B90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4DA3E1F" w14:textId="77777777" w:rsidR="00BB72E7" w:rsidRDefault="00BB72E7" w:rsidP="0055613A">
            <w:r>
              <w:rPr>
                <w:sz w:val="16"/>
                <w:szCs w:val="16"/>
              </w:rPr>
              <w:t>R5s230349</w:t>
            </w:r>
          </w:p>
        </w:tc>
        <w:tc>
          <w:tcPr>
            <w:tcW w:w="1597" w:type="dxa"/>
          </w:tcPr>
          <w:p w14:paraId="438DEE53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FCAF6F" w14:textId="77777777" w:rsidR="00BB72E7" w:rsidRDefault="00BB72E7" w:rsidP="0055613A">
            <w:r>
              <w:rPr>
                <w:sz w:val="16"/>
                <w:szCs w:val="16"/>
              </w:rPr>
              <w:t>TEI14_Test, NB_IOTenh-UEConTest</w:t>
            </w:r>
          </w:p>
        </w:tc>
        <w:tc>
          <w:tcPr>
            <w:tcW w:w="2323" w:type="dxa"/>
          </w:tcPr>
          <w:p w14:paraId="16E30187" w14:textId="77777777" w:rsidR="00BB72E7" w:rsidRDefault="00BB72E7" w:rsidP="0055613A">
            <w:r>
              <w:rPr>
                <w:sz w:val="16"/>
                <w:szCs w:val="16"/>
              </w:rPr>
              <w:t>22.4.24</w:t>
            </w:r>
          </w:p>
        </w:tc>
        <w:tc>
          <w:tcPr>
            <w:tcW w:w="998" w:type="dxa"/>
          </w:tcPr>
          <w:p w14:paraId="1DBE677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1E21984" w14:textId="77777777" w:rsidTr="0055613A">
        <w:tc>
          <w:tcPr>
            <w:tcW w:w="879" w:type="dxa"/>
          </w:tcPr>
          <w:p w14:paraId="4BD25284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5EB478D4" w14:textId="77777777" w:rsidR="00BB72E7" w:rsidRDefault="00BB72E7" w:rsidP="0055613A">
            <w:r>
              <w:rPr>
                <w:sz w:val="16"/>
                <w:szCs w:val="16"/>
              </w:rPr>
              <w:t>4730</w:t>
            </w:r>
          </w:p>
        </w:tc>
        <w:tc>
          <w:tcPr>
            <w:tcW w:w="517" w:type="dxa"/>
          </w:tcPr>
          <w:p w14:paraId="4C8C45E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63073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1971D9" w14:textId="77777777" w:rsidR="00BB72E7" w:rsidRDefault="00BB72E7" w:rsidP="0055613A">
            <w:r>
              <w:rPr>
                <w:sz w:val="16"/>
                <w:szCs w:val="16"/>
              </w:rPr>
              <w:t>Addition of EUTRA EIEI test case 11.3.1</w:t>
            </w:r>
          </w:p>
        </w:tc>
        <w:tc>
          <w:tcPr>
            <w:tcW w:w="517" w:type="dxa"/>
          </w:tcPr>
          <w:p w14:paraId="71315EA1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084DA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F9819F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92832AE" w14:textId="77777777" w:rsidR="00BB72E7" w:rsidRDefault="00BB72E7" w:rsidP="0055613A">
            <w:r>
              <w:rPr>
                <w:sz w:val="16"/>
                <w:szCs w:val="16"/>
              </w:rPr>
              <w:t>R5s230367</w:t>
            </w:r>
          </w:p>
        </w:tc>
        <w:tc>
          <w:tcPr>
            <w:tcW w:w="1597" w:type="dxa"/>
          </w:tcPr>
          <w:p w14:paraId="562D0810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89B3943" w14:textId="77777777" w:rsidR="00BB72E7" w:rsidRDefault="00BB72E7" w:rsidP="0055613A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15F084F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292E4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E03ADAD" w14:textId="77777777" w:rsidTr="0055613A">
        <w:tc>
          <w:tcPr>
            <w:tcW w:w="879" w:type="dxa"/>
          </w:tcPr>
          <w:p w14:paraId="29F992C1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667FB99F" w14:textId="77777777" w:rsidR="00BB72E7" w:rsidRDefault="00BB72E7" w:rsidP="0055613A">
            <w:r>
              <w:rPr>
                <w:sz w:val="16"/>
                <w:szCs w:val="16"/>
              </w:rPr>
              <w:t>4731</w:t>
            </w:r>
          </w:p>
        </w:tc>
        <w:tc>
          <w:tcPr>
            <w:tcW w:w="517" w:type="dxa"/>
          </w:tcPr>
          <w:p w14:paraId="4D00FBD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AB40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698EF1" w14:textId="77777777" w:rsidR="00BB72E7" w:rsidRDefault="00BB72E7" w:rsidP="0055613A">
            <w:r>
              <w:rPr>
                <w:sz w:val="16"/>
                <w:szCs w:val="16"/>
              </w:rPr>
              <w:t>Correction for LTE CA test cases 8.5.4.2 and 8.5.4.3</w:t>
            </w:r>
          </w:p>
        </w:tc>
        <w:tc>
          <w:tcPr>
            <w:tcW w:w="517" w:type="dxa"/>
          </w:tcPr>
          <w:p w14:paraId="5C9D8CF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34C7C7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AE0E90C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1593D56" w14:textId="77777777" w:rsidR="00BB72E7" w:rsidRDefault="00BB72E7" w:rsidP="0055613A">
            <w:r>
              <w:rPr>
                <w:sz w:val="16"/>
                <w:szCs w:val="16"/>
              </w:rPr>
              <w:t>R5s230371</w:t>
            </w:r>
          </w:p>
        </w:tc>
        <w:tc>
          <w:tcPr>
            <w:tcW w:w="1597" w:type="dxa"/>
          </w:tcPr>
          <w:p w14:paraId="3792ED20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A9FB926" w14:textId="77777777" w:rsidR="00BB72E7" w:rsidRDefault="00BB72E7" w:rsidP="0055613A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7C8E961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20951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5D9AB85" w14:textId="77777777" w:rsidTr="0055613A">
        <w:tc>
          <w:tcPr>
            <w:tcW w:w="879" w:type="dxa"/>
          </w:tcPr>
          <w:p w14:paraId="7E2AB364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730F299" w14:textId="77777777" w:rsidR="00BB72E7" w:rsidRDefault="00BB72E7" w:rsidP="0055613A">
            <w:r>
              <w:rPr>
                <w:sz w:val="16"/>
                <w:szCs w:val="16"/>
              </w:rPr>
              <w:t>4735</w:t>
            </w:r>
          </w:p>
        </w:tc>
        <w:tc>
          <w:tcPr>
            <w:tcW w:w="517" w:type="dxa"/>
          </w:tcPr>
          <w:p w14:paraId="3BD7A762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3D1F3C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E42952" w14:textId="77777777" w:rsidR="00BB72E7" w:rsidRDefault="00BB72E7" w:rsidP="0055613A">
            <w:r>
              <w:rPr>
                <w:sz w:val="16"/>
                <w:szCs w:val="16"/>
              </w:rPr>
              <w:t>Correction for LTE EIEI test case 11.3.2</w:t>
            </w:r>
          </w:p>
        </w:tc>
        <w:tc>
          <w:tcPr>
            <w:tcW w:w="517" w:type="dxa"/>
          </w:tcPr>
          <w:p w14:paraId="1612178B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1DE06C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837808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44A8719" w14:textId="77777777" w:rsidR="00BB72E7" w:rsidRDefault="00BB72E7" w:rsidP="0055613A">
            <w:r>
              <w:rPr>
                <w:sz w:val="16"/>
                <w:szCs w:val="16"/>
              </w:rPr>
              <w:t>R5s230388</w:t>
            </w:r>
          </w:p>
        </w:tc>
        <w:tc>
          <w:tcPr>
            <w:tcW w:w="1597" w:type="dxa"/>
          </w:tcPr>
          <w:p w14:paraId="0A2D8B93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0503071" w14:textId="77777777" w:rsidR="00BB72E7" w:rsidRDefault="00BB72E7" w:rsidP="0055613A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6F5F0EB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C3FD5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5068946" w14:textId="77777777" w:rsidTr="0055613A">
        <w:tc>
          <w:tcPr>
            <w:tcW w:w="879" w:type="dxa"/>
          </w:tcPr>
          <w:p w14:paraId="3A95F5C4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6024223" w14:textId="77777777" w:rsidR="00BB72E7" w:rsidRDefault="00BB72E7" w:rsidP="0055613A">
            <w:r>
              <w:rPr>
                <w:sz w:val="16"/>
                <w:szCs w:val="16"/>
              </w:rPr>
              <w:t>4737</w:t>
            </w:r>
          </w:p>
        </w:tc>
        <w:tc>
          <w:tcPr>
            <w:tcW w:w="517" w:type="dxa"/>
          </w:tcPr>
          <w:p w14:paraId="3FAFFBB3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57EAB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D3CBB8" w14:textId="77777777" w:rsidR="00BB72E7" w:rsidRDefault="00BB72E7" w:rsidP="0055613A">
            <w:r>
              <w:rPr>
                <w:sz w:val="16"/>
                <w:szCs w:val="16"/>
              </w:rPr>
              <w:t>Correction for EUTRA MAC test case 7.1.7.2.1</w:t>
            </w:r>
          </w:p>
        </w:tc>
        <w:tc>
          <w:tcPr>
            <w:tcW w:w="517" w:type="dxa"/>
          </w:tcPr>
          <w:p w14:paraId="283AFA8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A9FF1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9ABB40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B254915" w14:textId="77777777" w:rsidR="00BB72E7" w:rsidRDefault="00BB72E7" w:rsidP="0055613A">
            <w:r>
              <w:rPr>
                <w:sz w:val="16"/>
                <w:szCs w:val="16"/>
              </w:rPr>
              <w:t>R5s230448</w:t>
            </w:r>
          </w:p>
        </w:tc>
        <w:tc>
          <w:tcPr>
            <w:tcW w:w="1597" w:type="dxa"/>
          </w:tcPr>
          <w:p w14:paraId="00715F62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864E149" w14:textId="77777777" w:rsidR="00BB72E7" w:rsidRDefault="00BB72E7" w:rsidP="0055613A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1236736" w14:textId="77777777" w:rsidR="00BB72E7" w:rsidRDefault="00BB72E7" w:rsidP="0055613A">
            <w:r>
              <w:rPr>
                <w:sz w:val="16"/>
                <w:szCs w:val="16"/>
              </w:rPr>
              <w:t>7.1.7.2.1</w:t>
            </w:r>
          </w:p>
        </w:tc>
        <w:tc>
          <w:tcPr>
            <w:tcW w:w="998" w:type="dxa"/>
          </w:tcPr>
          <w:p w14:paraId="763B8913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B72E7" w14:paraId="7A899876" w14:textId="77777777" w:rsidTr="0055613A">
        <w:tc>
          <w:tcPr>
            <w:tcW w:w="879" w:type="dxa"/>
          </w:tcPr>
          <w:p w14:paraId="46CD2782" w14:textId="77777777" w:rsidR="00BB72E7" w:rsidRDefault="00BB72E7" w:rsidP="0055613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7718157" w14:textId="77777777" w:rsidR="00BB72E7" w:rsidRDefault="00BB72E7" w:rsidP="0055613A">
            <w:r>
              <w:rPr>
                <w:sz w:val="16"/>
                <w:szCs w:val="16"/>
              </w:rPr>
              <w:t>4741</w:t>
            </w:r>
          </w:p>
        </w:tc>
        <w:tc>
          <w:tcPr>
            <w:tcW w:w="517" w:type="dxa"/>
          </w:tcPr>
          <w:p w14:paraId="687BBBA6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DAAF5C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865760" w14:textId="77777777" w:rsidR="00BB72E7" w:rsidRDefault="00BB72E7" w:rsidP="0055613A">
            <w:r>
              <w:rPr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517" w:type="dxa"/>
          </w:tcPr>
          <w:p w14:paraId="31D300E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D7521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D75664C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BE22396" w14:textId="77777777" w:rsidR="00BB72E7" w:rsidRDefault="00BB72E7" w:rsidP="0055613A">
            <w:r>
              <w:rPr>
                <w:sz w:val="16"/>
                <w:szCs w:val="16"/>
              </w:rPr>
              <w:t>R5s230471</w:t>
            </w:r>
          </w:p>
        </w:tc>
        <w:tc>
          <w:tcPr>
            <w:tcW w:w="1597" w:type="dxa"/>
          </w:tcPr>
          <w:p w14:paraId="5D7C1140" w14:textId="77777777" w:rsidR="00BB72E7" w:rsidRDefault="00BB72E7" w:rsidP="0055613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BAEA37B" w14:textId="77777777" w:rsidR="00BB72E7" w:rsidRDefault="00BB72E7" w:rsidP="0055613A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75C2A0B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9C703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644B0FF" w14:textId="77777777" w:rsidTr="0055613A">
        <w:tc>
          <w:tcPr>
            <w:tcW w:w="879" w:type="dxa"/>
          </w:tcPr>
          <w:p w14:paraId="0BAAE6B3" w14:textId="77777777" w:rsidR="00BB72E7" w:rsidRDefault="00BB72E7" w:rsidP="0055613A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36611002" w14:textId="77777777" w:rsidR="00BB72E7" w:rsidRDefault="00BB72E7" w:rsidP="0055613A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 w14:paraId="44AFF24B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EF11B8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879DF4" w14:textId="77777777" w:rsidR="00BB72E7" w:rsidRDefault="00BB72E7" w:rsidP="0055613A">
            <w:r>
              <w:rPr>
                <w:sz w:val="16"/>
                <w:szCs w:val="16"/>
              </w:rPr>
              <w:t>Addition of LTE POS testcase 7.2.2.2.6.FDDs</w:t>
            </w:r>
          </w:p>
        </w:tc>
        <w:tc>
          <w:tcPr>
            <w:tcW w:w="517" w:type="dxa"/>
          </w:tcPr>
          <w:p w14:paraId="6FC378DF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00FE0B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61ECFB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713E359" w14:textId="77777777" w:rsidR="00BB72E7" w:rsidRDefault="00BB72E7" w:rsidP="0055613A">
            <w:r>
              <w:rPr>
                <w:sz w:val="16"/>
                <w:szCs w:val="16"/>
              </w:rPr>
              <w:t>R5s230438</w:t>
            </w:r>
          </w:p>
        </w:tc>
        <w:tc>
          <w:tcPr>
            <w:tcW w:w="1597" w:type="dxa"/>
          </w:tcPr>
          <w:p w14:paraId="7105799D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A176348" w14:textId="77777777" w:rsidR="00BB72E7" w:rsidRDefault="00BB72E7" w:rsidP="0055613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6E48CD0B" w14:textId="77777777" w:rsidR="00BB72E7" w:rsidRDefault="00BB72E7" w:rsidP="0055613A">
            <w:r>
              <w:rPr>
                <w:sz w:val="16"/>
                <w:szCs w:val="16"/>
              </w:rPr>
              <w:t>7.2.2.2.6.FDDs</w:t>
            </w:r>
          </w:p>
        </w:tc>
        <w:tc>
          <w:tcPr>
            <w:tcW w:w="998" w:type="dxa"/>
          </w:tcPr>
          <w:p w14:paraId="79EF23FE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7C3C09D6" w14:textId="77777777" w:rsidTr="0055613A">
        <w:tc>
          <w:tcPr>
            <w:tcW w:w="879" w:type="dxa"/>
          </w:tcPr>
          <w:p w14:paraId="74470BDD" w14:textId="77777777" w:rsidR="00BB72E7" w:rsidRDefault="00BB72E7" w:rsidP="0055613A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49F0655" w14:textId="77777777" w:rsidR="00BB72E7" w:rsidRDefault="00BB72E7" w:rsidP="0055613A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 w14:paraId="43C2DE32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D2EC8C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C97C2B" w14:textId="77777777" w:rsidR="00BB72E7" w:rsidRDefault="00BB72E7" w:rsidP="0055613A">
            <w:r>
              <w:rPr>
                <w:sz w:val="16"/>
                <w:szCs w:val="16"/>
              </w:rPr>
              <w:t>Addition of LTE POS testcase 7.2.2.2.6.TDDs</w:t>
            </w:r>
          </w:p>
        </w:tc>
        <w:tc>
          <w:tcPr>
            <w:tcW w:w="517" w:type="dxa"/>
          </w:tcPr>
          <w:p w14:paraId="77AD5822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1AFA60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6040F9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4D7D299" w14:textId="77777777" w:rsidR="00BB72E7" w:rsidRDefault="00BB72E7" w:rsidP="0055613A">
            <w:r>
              <w:rPr>
                <w:sz w:val="16"/>
                <w:szCs w:val="16"/>
              </w:rPr>
              <w:t>R5s230440</w:t>
            </w:r>
          </w:p>
        </w:tc>
        <w:tc>
          <w:tcPr>
            <w:tcW w:w="1597" w:type="dxa"/>
          </w:tcPr>
          <w:p w14:paraId="76B72C3E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C293F9B" w14:textId="77777777" w:rsidR="00BB72E7" w:rsidRDefault="00BB72E7" w:rsidP="0055613A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057A0B88" w14:textId="77777777" w:rsidR="00BB72E7" w:rsidRDefault="00BB72E7" w:rsidP="0055613A">
            <w:r>
              <w:rPr>
                <w:sz w:val="16"/>
                <w:szCs w:val="16"/>
              </w:rPr>
              <w:t>7.2.2.2.6.TDDs</w:t>
            </w:r>
          </w:p>
        </w:tc>
        <w:tc>
          <w:tcPr>
            <w:tcW w:w="998" w:type="dxa"/>
          </w:tcPr>
          <w:p w14:paraId="36191B60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11B1D99D" w14:textId="77777777" w:rsidTr="0055613A">
        <w:tc>
          <w:tcPr>
            <w:tcW w:w="879" w:type="dxa"/>
          </w:tcPr>
          <w:p w14:paraId="26526063" w14:textId="77777777" w:rsidR="00BB72E7" w:rsidRDefault="00BB72E7" w:rsidP="0055613A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4148835E" w14:textId="77777777" w:rsidR="00BB72E7" w:rsidRDefault="00BB72E7" w:rsidP="0055613A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 w14:paraId="15E478FB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01E1C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3EF8F7" w14:textId="77777777" w:rsidR="00BB72E7" w:rsidRDefault="00BB72E7" w:rsidP="0055613A">
            <w:r>
              <w:rPr>
                <w:sz w:val="16"/>
                <w:szCs w:val="16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</w:tcPr>
          <w:p w14:paraId="02E1F0C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DEBBFD" w14:textId="77777777" w:rsidR="00BB72E7" w:rsidRDefault="00BB72E7" w:rsidP="0055613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BDEAD8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8B3217A" w14:textId="77777777" w:rsidR="00BB72E7" w:rsidRDefault="00BB72E7" w:rsidP="0055613A">
            <w:r>
              <w:rPr>
                <w:sz w:val="16"/>
                <w:szCs w:val="16"/>
              </w:rPr>
              <w:t>R5s230473</w:t>
            </w:r>
          </w:p>
        </w:tc>
        <w:tc>
          <w:tcPr>
            <w:tcW w:w="1597" w:type="dxa"/>
          </w:tcPr>
          <w:p w14:paraId="6B1829A6" w14:textId="77777777" w:rsidR="00BB72E7" w:rsidRDefault="00BB72E7" w:rsidP="0055613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902A777" w14:textId="77777777" w:rsidR="00BB72E7" w:rsidRDefault="00BB72E7" w:rsidP="0055613A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15DF31E9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8A7B8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</w:tbl>
    <w:p w14:paraId="6EF62144" w14:textId="77777777" w:rsidR="00BB72E7" w:rsidRDefault="00BB72E7" w:rsidP="00BB72E7"/>
    <w:p w14:paraId="7367279C" w14:textId="77777777" w:rsidR="00BB72E7" w:rsidRDefault="00BB72E7" w:rsidP="00BB72E7"/>
    <w:p w14:paraId="576779E4" w14:textId="77777777" w:rsidR="00BB72E7" w:rsidRPr="00917427" w:rsidRDefault="00BB72E7" w:rsidP="00BB72E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RP-230969</w:t>
      </w:r>
      <w:r>
        <w:rPr>
          <w:b/>
          <w:i/>
          <w:noProof/>
          <w:sz w:val="28"/>
        </w:rPr>
        <w:fldChar w:fldCharType="end"/>
      </w:r>
    </w:p>
    <w:p w14:paraId="37BC0129" w14:textId="77777777" w:rsidR="00BB72E7" w:rsidRPr="00784730" w:rsidRDefault="00BB72E7" w:rsidP="00BB72E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428559DC" w14:textId="77777777" w:rsidR="00BB72E7" w:rsidRPr="00050554" w:rsidRDefault="00BB72E7" w:rsidP="00BB72E7">
      <w:pPr>
        <w:rPr>
          <w:rFonts w:ascii="Arial" w:hAnsi="Arial" w:cs="Arial"/>
          <w:b/>
          <w:bCs/>
          <w:lang w:val="en-US"/>
        </w:rPr>
      </w:pPr>
    </w:p>
    <w:p w14:paraId="10D53034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DA70837" w14:textId="77777777" w:rsidR="00BB72E7" w:rsidRPr="00E145B1" w:rsidRDefault="00BB72E7" w:rsidP="00BB72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2)</w:t>
      </w:r>
      <w:r>
        <w:rPr>
          <w:rFonts w:ascii="Arial" w:hAnsi="Arial" w:cs="Arial"/>
          <w:b/>
          <w:bCs/>
        </w:rPr>
        <w:fldChar w:fldCharType="end"/>
      </w:r>
    </w:p>
    <w:p w14:paraId="6BF31133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66E7CEF5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5FB698A" w14:textId="77777777" w:rsidR="00BB72E7" w:rsidRDefault="00BB72E7" w:rsidP="00BB72E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0CB97B" w14:textId="77777777" w:rsidR="00BB72E7" w:rsidRPr="004E535C" w:rsidRDefault="00BB72E7" w:rsidP="00BB72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72E7" w:rsidRPr="004E535C" w14:paraId="43A01A2E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34A887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32453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955644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1B7D5E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A552F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6DBDED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1C1D44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9B905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FC72B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CA3AB7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3B3C98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908350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0A63B6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72E7" w14:paraId="4E082E5A" w14:textId="77777777" w:rsidTr="0055613A">
        <w:tc>
          <w:tcPr>
            <w:tcW w:w="879" w:type="dxa"/>
          </w:tcPr>
          <w:p w14:paraId="7019211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F183D8A" w14:textId="77777777" w:rsidR="00BB72E7" w:rsidRDefault="00BB72E7" w:rsidP="0055613A">
            <w:r>
              <w:rPr>
                <w:sz w:val="16"/>
                <w:szCs w:val="16"/>
              </w:rPr>
              <w:t>2882</w:t>
            </w:r>
          </w:p>
        </w:tc>
        <w:tc>
          <w:tcPr>
            <w:tcW w:w="517" w:type="dxa"/>
          </w:tcPr>
          <w:p w14:paraId="2FFD8F1B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67CC9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205ECD" w14:textId="77777777" w:rsidR="00BB72E7" w:rsidRDefault="00BB72E7" w:rsidP="0055613A">
            <w:r>
              <w:rPr>
                <w:sz w:val="16"/>
                <w:szCs w:val="16"/>
              </w:rPr>
              <w:t>NR5GC FR1 : Addition of Rel-16 DAPS Mobilty Enh test case 8.1.4.3.5</w:t>
            </w:r>
          </w:p>
        </w:tc>
        <w:tc>
          <w:tcPr>
            <w:tcW w:w="517" w:type="dxa"/>
          </w:tcPr>
          <w:p w14:paraId="2EE19CD0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49B63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6DF9CD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B8FD30C" w14:textId="77777777" w:rsidR="00BB72E7" w:rsidRDefault="00BB72E7" w:rsidP="0055613A">
            <w:r>
              <w:rPr>
                <w:sz w:val="16"/>
                <w:szCs w:val="16"/>
              </w:rPr>
              <w:t>R5s230390</w:t>
            </w:r>
          </w:p>
        </w:tc>
        <w:tc>
          <w:tcPr>
            <w:tcW w:w="1597" w:type="dxa"/>
          </w:tcPr>
          <w:p w14:paraId="27A03406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7F89AA7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2751D5A8" w14:textId="77777777" w:rsidR="00BB72E7" w:rsidRDefault="00BB72E7" w:rsidP="0055613A">
            <w:r>
              <w:rPr>
                <w:sz w:val="16"/>
                <w:szCs w:val="16"/>
              </w:rPr>
              <w:t>8.1.4.3.5.NR5GC</w:t>
            </w:r>
          </w:p>
        </w:tc>
        <w:tc>
          <w:tcPr>
            <w:tcW w:w="998" w:type="dxa"/>
          </w:tcPr>
          <w:p w14:paraId="097E5178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546DA195" w14:textId="77777777" w:rsidTr="0055613A">
        <w:tc>
          <w:tcPr>
            <w:tcW w:w="879" w:type="dxa"/>
          </w:tcPr>
          <w:p w14:paraId="2AE710A8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D76CE53" w14:textId="77777777" w:rsidR="00BB72E7" w:rsidRDefault="00BB72E7" w:rsidP="0055613A">
            <w:r>
              <w:rPr>
                <w:sz w:val="16"/>
                <w:szCs w:val="16"/>
              </w:rPr>
              <w:t>2883</w:t>
            </w:r>
          </w:p>
        </w:tc>
        <w:tc>
          <w:tcPr>
            <w:tcW w:w="517" w:type="dxa"/>
          </w:tcPr>
          <w:p w14:paraId="51D6496D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CBBD6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2EEED7" w14:textId="77777777" w:rsidR="00BB72E7" w:rsidRDefault="00BB72E7" w:rsidP="0055613A">
            <w:r>
              <w:rPr>
                <w:sz w:val="16"/>
                <w:szCs w:val="16"/>
              </w:rPr>
              <w:t>NR5GC FR1: Addition of Rel-16 DAPS Mobilty Enh test case 8.1.4.3.4</w:t>
            </w:r>
          </w:p>
        </w:tc>
        <w:tc>
          <w:tcPr>
            <w:tcW w:w="517" w:type="dxa"/>
          </w:tcPr>
          <w:p w14:paraId="1E8D8BB1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34DA1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1A0A26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A839D78" w14:textId="77777777" w:rsidR="00BB72E7" w:rsidRDefault="00BB72E7" w:rsidP="0055613A">
            <w:r>
              <w:rPr>
                <w:sz w:val="16"/>
                <w:szCs w:val="16"/>
              </w:rPr>
              <w:t>R5s230391</w:t>
            </w:r>
          </w:p>
        </w:tc>
        <w:tc>
          <w:tcPr>
            <w:tcW w:w="1597" w:type="dxa"/>
          </w:tcPr>
          <w:p w14:paraId="763CB9B7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2ADA4DF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2A9AB2CA" w14:textId="77777777" w:rsidR="00BB72E7" w:rsidRDefault="00BB72E7" w:rsidP="0055613A">
            <w:r>
              <w:rPr>
                <w:sz w:val="16"/>
                <w:szCs w:val="16"/>
              </w:rPr>
              <w:t>8.1.4.3.4.NR5GC</w:t>
            </w:r>
          </w:p>
        </w:tc>
        <w:tc>
          <w:tcPr>
            <w:tcW w:w="998" w:type="dxa"/>
          </w:tcPr>
          <w:p w14:paraId="0BC9B691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3AC3B938" w14:textId="77777777" w:rsidTr="0055613A">
        <w:tc>
          <w:tcPr>
            <w:tcW w:w="879" w:type="dxa"/>
          </w:tcPr>
          <w:p w14:paraId="0CDCA0D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713AF3A" w14:textId="77777777" w:rsidR="00BB72E7" w:rsidRDefault="00BB72E7" w:rsidP="0055613A">
            <w:r>
              <w:rPr>
                <w:sz w:val="16"/>
                <w:szCs w:val="16"/>
              </w:rPr>
              <w:t>2934</w:t>
            </w:r>
          </w:p>
        </w:tc>
        <w:tc>
          <w:tcPr>
            <w:tcW w:w="517" w:type="dxa"/>
          </w:tcPr>
          <w:p w14:paraId="19360A5B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380712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74185B" w14:textId="77777777" w:rsidR="00BB72E7" w:rsidRDefault="00BB72E7" w:rsidP="0055613A">
            <w:r>
              <w:rPr>
                <w:sz w:val="16"/>
                <w:szCs w:val="16"/>
              </w:rPr>
              <w:t>Addition of NR-DC test case 8.2.2.1.2 in FR1+FR2</w:t>
            </w:r>
          </w:p>
        </w:tc>
        <w:tc>
          <w:tcPr>
            <w:tcW w:w="517" w:type="dxa"/>
          </w:tcPr>
          <w:p w14:paraId="51D7143A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2FE59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F888B22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44E5BAF" w14:textId="77777777" w:rsidR="00BB72E7" w:rsidRDefault="00BB72E7" w:rsidP="0055613A">
            <w:r>
              <w:rPr>
                <w:sz w:val="16"/>
                <w:szCs w:val="16"/>
              </w:rPr>
              <w:t>R5s230392</w:t>
            </w:r>
          </w:p>
        </w:tc>
        <w:tc>
          <w:tcPr>
            <w:tcW w:w="1597" w:type="dxa"/>
          </w:tcPr>
          <w:p w14:paraId="5D203B96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89AE2BA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F8CF5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7FBC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B78FAA0" w14:textId="77777777" w:rsidTr="0055613A">
        <w:tc>
          <w:tcPr>
            <w:tcW w:w="879" w:type="dxa"/>
          </w:tcPr>
          <w:p w14:paraId="01A579C8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43D985E" w14:textId="77777777" w:rsidR="00BB72E7" w:rsidRDefault="00BB72E7" w:rsidP="0055613A">
            <w:r>
              <w:rPr>
                <w:sz w:val="16"/>
                <w:szCs w:val="16"/>
              </w:rPr>
              <w:t>3027</w:t>
            </w:r>
          </w:p>
        </w:tc>
        <w:tc>
          <w:tcPr>
            <w:tcW w:w="517" w:type="dxa"/>
          </w:tcPr>
          <w:p w14:paraId="0A0B1629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5DD0D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2115C1" w14:textId="77777777" w:rsidR="00BB72E7" w:rsidRDefault="00BB72E7" w:rsidP="0055613A">
            <w:r>
              <w:rPr>
                <w:sz w:val="16"/>
                <w:szCs w:val="16"/>
              </w:rPr>
              <w:t>Addition of NR5GC Rel 17 redcap test case 6.1.2.26 in FR1</w:t>
            </w:r>
          </w:p>
        </w:tc>
        <w:tc>
          <w:tcPr>
            <w:tcW w:w="517" w:type="dxa"/>
          </w:tcPr>
          <w:p w14:paraId="684C648D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BA747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D1249F3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1ABD7E0" w14:textId="77777777" w:rsidR="00BB72E7" w:rsidRDefault="00BB72E7" w:rsidP="0055613A">
            <w:r>
              <w:rPr>
                <w:sz w:val="16"/>
                <w:szCs w:val="16"/>
              </w:rPr>
              <w:t>R5s230290</w:t>
            </w:r>
          </w:p>
        </w:tc>
        <w:tc>
          <w:tcPr>
            <w:tcW w:w="1597" w:type="dxa"/>
          </w:tcPr>
          <w:p w14:paraId="68859C17" w14:textId="77777777" w:rsidR="00BB72E7" w:rsidRDefault="00BB72E7" w:rsidP="0055613A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 w14:paraId="68C217F6" w14:textId="77777777" w:rsidR="00BB72E7" w:rsidRDefault="00BB72E7" w:rsidP="0055613A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1E310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4AB7C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4966F31" w14:textId="77777777" w:rsidTr="0055613A">
        <w:tc>
          <w:tcPr>
            <w:tcW w:w="879" w:type="dxa"/>
          </w:tcPr>
          <w:p w14:paraId="7B33A1D7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6D4AD85" w14:textId="77777777" w:rsidR="00BB72E7" w:rsidRDefault="00BB72E7" w:rsidP="0055613A">
            <w:r>
              <w:rPr>
                <w:sz w:val="16"/>
                <w:szCs w:val="16"/>
              </w:rPr>
              <w:t>3029</w:t>
            </w:r>
          </w:p>
        </w:tc>
        <w:tc>
          <w:tcPr>
            <w:tcW w:w="517" w:type="dxa"/>
          </w:tcPr>
          <w:p w14:paraId="281176E6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B162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5D52F2" w14:textId="77777777" w:rsidR="00BB72E7" w:rsidRDefault="00BB72E7" w:rsidP="0055613A">
            <w:r>
              <w:rPr>
                <w:sz w:val="16"/>
                <w:szCs w:val="16"/>
              </w:rPr>
              <w:t>NR5GC FR1: Addition of Rel-17 Redcap test case 6.1.2.27</w:t>
            </w:r>
          </w:p>
        </w:tc>
        <w:tc>
          <w:tcPr>
            <w:tcW w:w="517" w:type="dxa"/>
          </w:tcPr>
          <w:p w14:paraId="5443EF05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357C3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7EC1FC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88CEE09" w14:textId="77777777" w:rsidR="00BB72E7" w:rsidRDefault="00BB72E7" w:rsidP="0055613A">
            <w:r>
              <w:rPr>
                <w:sz w:val="16"/>
                <w:szCs w:val="16"/>
              </w:rPr>
              <w:t>R5s230293</w:t>
            </w:r>
          </w:p>
        </w:tc>
        <w:tc>
          <w:tcPr>
            <w:tcW w:w="1597" w:type="dxa"/>
          </w:tcPr>
          <w:p w14:paraId="3194C50F" w14:textId="77777777" w:rsidR="00BB72E7" w:rsidRDefault="00BB72E7" w:rsidP="0055613A">
            <w:r>
              <w:rPr>
                <w:sz w:val="16"/>
                <w:szCs w:val="16"/>
              </w:rPr>
              <w:t>Keysight Technologies UK Ltd, Anritsu, ROHDE &amp; SCHWARZ</w:t>
            </w:r>
          </w:p>
        </w:tc>
        <w:tc>
          <w:tcPr>
            <w:tcW w:w="1122" w:type="dxa"/>
          </w:tcPr>
          <w:p w14:paraId="3358989B" w14:textId="77777777" w:rsidR="00BB72E7" w:rsidRDefault="00BB72E7" w:rsidP="0055613A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E3491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7744C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B70219C" w14:textId="77777777" w:rsidTr="0055613A">
        <w:tc>
          <w:tcPr>
            <w:tcW w:w="879" w:type="dxa"/>
          </w:tcPr>
          <w:p w14:paraId="7A349007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D864598" w14:textId="77777777" w:rsidR="00BB72E7" w:rsidRDefault="00BB72E7" w:rsidP="0055613A">
            <w:r>
              <w:rPr>
                <w:sz w:val="16"/>
                <w:szCs w:val="16"/>
              </w:rPr>
              <w:t>3030</w:t>
            </w:r>
          </w:p>
        </w:tc>
        <w:tc>
          <w:tcPr>
            <w:tcW w:w="517" w:type="dxa"/>
          </w:tcPr>
          <w:p w14:paraId="3328A52C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55515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F4876" w14:textId="77777777" w:rsidR="00BB72E7" w:rsidRDefault="00BB72E7" w:rsidP="0055613A">
            <w:r>
              <w:rPr>
                <w:sz w:val="16"/>
                <w:szCs w:val="16"/>
              </w:rPr>
              <w:t>Correction to ENDC testcase 8.2.2.8.1</w:t>
            </w:r>
          </w:p>
        </w:tc>
        <w:tc>
          <w:tcPr>
            <w:tcW w:w="517" w:type="dxa"/>
          </w:tcPr>
          <w:p w14:paraId="602B8B04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1027B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D48DCFC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F528124" w14:textId="77777777" w:rsidR="00BB72E7" w:rsidRDefault="00BB72E7" w:rsidP="0055613A">
            <w:r>
              <w:rPr>
                <w:sz w:val="16"/>
                <w:szCs w:val="16"/>
              </w:rPr>
              <w:t>R5s230295</w:t>
            </w:r>
          </w:p>
        </w:tc>
        <w:tc>
          <w:tcPr>
            <w:tcW w:w="1597" w:type="dxa"/>
          </w:tcPr>
          <w:p w14:paraId="1B314654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63CEEB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05F560" w14:textId="77777777" w:rsidR="00BB72E7" w:rsidRDefault="00BB72E7" w:rsidP="0055613A">
            <w:r>
              <w:rPr>
                <w:sz w:val="16"/>
                <w:szCs w:val="16"/>
              </w:rPr>
              <w:t>8.2.2.8.1.ENDC</w:t>
            </w:r>
          </w:p>
        </w:tc>
        <w:tc>
          <w:tcPr>
            <w:tcW w:w="998" w:type="dxa"/>
          </w:tcPr>
          <w:p w14:paraId="7BA31BD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8CD2A94" w14:textId="77777777" w:rsidTr="0055613A">
        <w:tc>
          <w:tcPr>
            <w:tcW w:w="879" w:type="dxa"/>
          </w:tcPr>
          <w:p w14:paraId="57C6262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7B18C43" w14:textId="77777777" w:rsidR="00BB72E7" w:rsidRDefault="00BB72E7" w:rsidP="0055613A">
            <w:r>
              <w:rPr>
                <w:sz w:val="16"/>
                <w:szCs w:val="16"/>
              </w:rPr>
              <w:t>3031</w:t>
            </w:r>
          </w:p>
        </w:tc>
        <w:tc>
          <w:tcPr>
            <w:tcW w:w="517" w:type="dxa"/>
          </w:tcPr>
          <w:p w14:paraId="215EE319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3AFA1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A280B" w14:textId="77777777" w:rsidR="00BB72E7" w:rsidRDefault="00BB72E7" w:rsidP="0055613A">
            <w:r>
              <w:rPr>
                <w:sz w:val="16"/>
                <w:szCs w:val="16"/>
              </w:rPr>
              <w:t>Correction to the NR testcase 7.1.1.1.2</w:t>
            </w:r>
          </w:p>
        </w:tc>
        <w:tc>
          <w:tcPr>
            <w:tcW w:w="517" w:type="dxa"/>
          </w:tcPr>
          <w:p w14:paraId="11FEEAFE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89C03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E9F7D7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79E30E6" w14:textId="77777777" w:rsidR="00BB72E7" w:rsidRDefault="00BB72E7" w:rsidP="0055613A">
            <w:r>
              <w:rPr>
                <w:sz w:val="16"/>
                <w:szCs w:val="16"/>
              </w:rPr>
              <w:t>R5s230296</w:t>
            </w:r>
          </w:p>
        </w:tc>
        <w:tc>
          <w:tcPr>
            <w:tcW w:w="1597" w:type="dxa"/>
          </w:tcPr>
          <w:p w14:paraId="0AC6D793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48EB29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7245AE" w14:textId="77777777" w:rsidR="00BB72E7" w:rsidRDefault="00BB72E7" w:rsidP="0055613A">
            <w:r>
              <w:rPr>
                <w:sz w:val="16"/>
                <w:szCs w:val="16"/>
              </w:rPr>
              <w:t>7.1.1.1.2.ENDC , 7.1.1.1.2.NR5GC</w:t>
            </w:r>
          </w:p>
        </w:tc>
        <w:tc>
          <w:tcPr>
            <w:tcW w:w="998" w:type="dxa"/>
          </w:tcPr>
          <w:p w14:paraId="33E8107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559BCAE" w14:textId="77777777" w:rsidTr="0055613A">
        <w:tc>
          <w:tcPr>
            <w:tcW w:w="879" w:type="dxa"/>
          </w:tcPr>
          <w:p w14:paraId="21E75F3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43B6BBC" w14:textId="77777777" w:rsidR="00BB72E7" w:rsidRDefault="00BB72E7" w:rsidP="0055613A">
            <w:r>
              <w:rPr>
                <w:sz w:val="16"/>
                <w:szCs w:val="16"/>
              </w:rPr>
              <w:t>3032</w:t>
            </w:r>
          </w:p>
        </w:tc>
        <w:tc>
          <w:tcPr>
            <w:tcW w:w="517" w:type="dxa"/>
          </w:tcPr>
          <w:p w14:paraId="36A0E716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CDFE0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970D83" w14:textId="77777777" w:rsidR="00BB72E7" w:rsidRDefault="00BB72E7" w:rsidP="0055613A">
            <w:r>
              <w:rPr>
                <w:sz w:val="16"/>
                <w:szCs w:val="16"/>
              </w:rPr>
              <w:t>Correction to NR UE capability testcases 8.1.5.1.1 and 8.2.1.1.1</w:t>
            </w:r>
          </w:p>
        </w:tc>
        <w:tc>
          <w:tcPr>
            <w:tcW w:w="517" w:type="dxa"/>
          </w:tcPr>
          <w:p w14:paraId="6FEE328E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1654D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3C2960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B033C8D" w14:textId="77777777" w:rsidR="00BB72E7" w:rsidRDefault="00BB72E7" w:rsidP="0055613A">
            <w:r>
              <w:rPr>
                <w:sz w:val="16"/>
                <w:szCs w:val="16"/>
              </w:rPr>
              <w:t>R5s230297</w:t>
            </w:r>
          </w:p>
        </w:tc>
        <w:tc>
          <w:tcPr>
            <w:tcW w:w="1597" w:type="dxa"/>
          </w:tcPr>
          <w:p w14:paraId="3636C02B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D770E61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6F9A80" w14:textId="77777777" w:rsidR="00BB72E7" w:rsidRDefault="00BB72E7" w:rsidP="0055613A">
            <w:r>
              <w:rPr>
                <w:sz w:val="16"/>
                <w:szCs w:val="16"/>
              </w:rPr>
              <w:t>8.2.1.1.1.ENDC, 8.1.5.1.1.NR5GC</w:t>
            </w:r>
          </w:p>
        </w:tc>
        <w:tc>
          <w:tcPr>
            <w:tcW w:w="998" w:type="dxa"/>
          </w:tcPr>
          <w:p w14:paraId="5386CC5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CEF6B2F" w14:textId="77777777" w:rsidTr="0055613A">
        <w:tc>
          <w:tcPr>
            <w:tcW w:w="879" w:type="dxa"/>
          </w:tcPr>
          <w:p w14:paraId="0EA85D52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C10BAE0" w14:textId="77777777" w:rsidR="00BB72E7" w:rsidRDefault="00BB72E7" w:rsidP="0055613A">
            <w:r>
              <w:rPr>
                <w:sz w:val="16"/>
                <w:szCs w:val="16"/>
              </w:rPr>
              <w:t>3033</w:t>
            </w:r>
          </w:p>
        </w:tc>
        <w:tc>
          <w:tcPr>
            <w:tcW w:w="517" w:type="dxa"/>
          </w:tcPr>
          <w:p w14:paraId="58DE0408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4D8D08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285BDA" w14:textId="77777777" w:rsidR="00BB72E7" w:rsidRDefault="00BB72E7" w:rsidP="0055613A">
            <w:r>
              <w:rPr>
                <w:sz w:val="16"/>
                <w:szCs w:val="16"/>
              </w:rPr>
              <w:t>Re-verification of R16 RACS test case 9.1.9.4 in FR1</w:t>
            </w:r>
          </w:p>
        </w:tc>
        <w:tc>
          <w:tcPr>
            <w:tcW w:w="517" w:type="dxa"/>
          </w:tcPr>
          <w:p w14:paraId="51587BE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6589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4D13C2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9FD467C" w14:textId="77777777" w:rsidR="00BB72E7" w:rsidRDefault="00BB72E7" w:rsidP="0055613A">
            <w:r>
              <w:rPr>
                <w:sz w:val="16"/>
                <w:szCs w:val="16"/>
              </w:rPr>
              <w:t>R5s230298</w:t>
            </w:r>
          </w:p>
        </w:tc>
        <w:tc>
          <w:tcPr>
            <w:tcW w:w="1597" w:type="dxa"/>
          </w:tcPr>
          <w:p w14:paraId="3485E43B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0F917577" w14:textId="77777777" w:rsidR="00BB72E7" w:rsidRDefault="00BB72E7" w:rsidP="0055613A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5A541B63" w14:textId="77777777" w:rsidR="00BB72E7" w:rsidRDefault="00BB72E7" w:rsidP="0055613A">
            <w:r>
              <w:rPr>
                <w:sz w:val="16"/>
                <w:szCs w:val="16"/>
              </w:rPr>
              <w:t>9.1.9.4.NR5GC</w:t>
            </w:r>
          </w:p>
        </w:tc>
        <w:tc>
          <w:tcPr>
            <w:tcW w:w="998" w:type="dxa"/>
          </w:tcPr>
          <w:p w14:paraId="67AB97E7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3D0C6728" w14:textId="77777777" w:rsidTr="0055613A">
        <w:tc>
          <w:tcPr>
            <w:tcW w:w="879" w:type="dxa"/>
          </w:tcPr>
          <w:p w14:paraId="47EFC3F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43E998D" w14:textId="77777777" w:rsidR="00BB72E7" w:rsidRDefault="00BB72E7" w:rsidP="0055613A">
            <w:r>
              <w:rPr>
                <w:sz w:val="16"/>
                <w:szCs w:val="16"/>
              </w:rPr>
              <w:t>3034</w:t>
            </w:r>
          </w:p>
        </w:tc>
        <w:tc>
          <w:tcPr>
            <w:tcW w:w="517" w:type="dxa"/>
          </w:tcPr>
          <w:p w14:paraId="00958B7F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152F6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C73E1C" w14:textId="77777777" w:rsidR="00BB72E7" w:rsidRDefault="00BB72E7" w:rsidP="0055613A">
            <w:r>
              <w:rPr>
                <w:sz w:val="16"/>
                <w:szCs w:val="16"/>
              </w:rPr>
              <w:t>Correction to NR MAC testcase 7.1.1.6.1</w:t>
            </w:r>
          </w:p>
        </w:tc>
        <w:tc>
          <w:tcPr>
            <w:tcW w:w="517" w:type="dxa"/>
          </w:tcPr>
          <w:p w14:paraId="65A67B0A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B186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075201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85CA396" w14:textId="77777777" w:rsidR="00BB72E7" w:rsidRDefault="00BB72E7" w:rsidP="0055613A">
            <w:r>
              <w:rPr>
                <w:sz w:val="16"/>
                <w:szCs w:val="16"/>
              </w:rPr>
              <w:t>R5s230300</w:t>
            </w:r>
          </w:p>
        </w:tc>
        <w:tc>
          <w:tcPr>
            <w:tcW w:w="1597" w:type="dxa"/>
          </w:tcPr>
          <w:p w14:paraId="14FCA928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F21A28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E233F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F076D9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99DC614" w14:textId="77777777" w:rsidTr="0055613A">
        <w:tc>
          <w:tcPr>
            <w:tcW w:w="879" w:type="dxa"/>
          </w:tcPr>
          <w:p w14:paraId="1FDE3AF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B8973AB" w14:textId="77777777" w:rsidR="00BB72E7" w:rsidRDefault="00BB72E7" w:rsidP="0055613A">
            <w:r>
              <w:rPr>
                <w:sz w:val="16"/>
                <w:szCs w:val="16"/>
              </w:rPr>
              <w:t>3035</w:t>
            </w:r>
          </w:p>
        </w:tc>
        <w:tc>
          <w:tcPr>
            <w:tcW w:w="517" w:type="dxa"/>
          </w:tcPr>
          <w:p w14:paraId="532741B5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10ADB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E64EEE" w14:textId="77777777" w:rsidR="00BB72E7" w:rsidRDefault="00BB72E7" w:rsidP="0055613A">
            <w:r>
              <w:rPr>
                <w:sz w:val="16"/>
                <w:szCs w:val="16"/>
              </w:rPr>
              <w:t>Correction for EN-DC MAC test case 7.1.1.1.1</w:t>
            </w:r>
          </w:p>
        </w:tc>
        <w:tc>
          <w:tcPr>
            <w:tcW w:w="517" w:type="dxa"/>
          </w:tcPr>
          <w:p w14:paraId="546ED26E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BBB3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D9A5DD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60DC1D0" w14:textId="77777777" w:rsidR="00BB72E7" w:rsidRDefault="00BB72E7" w:rsidP="0055613A">
            <w:r>
              <w:rPr>
                <w:sz w:val="16"/>
                <w:szCs w:val="16"/>
              </w:rPr>
              <w:t>R5s230301</w:t>
            </w:r>
          </w:p>
        </w:tc>
        <w:tc>
          <w:tcPr>
            <w:tcW w:w="1597" w:type="dxa"/>
          </w:tcPr>
          <w:p w14:paraId="18D12CD2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BB1291D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83198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77EBC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BA480CB" w14:textId="77777777" w:rsidTr="0055613A">
        <w:tc>
          <w:tcPr>
            <w:tcW w:w="879" w:type="dxa"/>
          </w:tcPr>
          <w:p w14:paraId="44C4C65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BFA69C6" w14:textId="77777777" w:rsidR="00BB72E7" w:rsidRDefault="00BB72E7" w:rsidP="0055613A">
            <w:r>
              <w:rPr>
                <w:sz w:val="16"/>
                <w:szCs w:val="16"/>
              </w:rPr>
              <w:t>3037</w:t>
            </w:r>
          </w:p>
        </w:tc>
        <w:tc>
          <w:tcPr>
            <w:tcW w:w="517" w:type="dxa"/>
          </w:tcPr>
          <w:p w14:paraId="60B8AD2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D8151A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AE4F0D" w14:textId="77777777" w:rsidR="00BB72E7" w:rsidRDefault="00BB72E7" w:rsidP="0055613A">
            <w:r>
              <w:rPr>
                <w:sz w:val="16"/>
                <w:szCs w:val="16"/>
              </w:rPr>
              <w:t>Addition of Rel-17 Redcap test case 7.1.1.1.16 in FR1</w:t>
            </w:r>
          </w:p>
        </w:tc>
        <w:tc>
          <w:tcPr>
            <w:tcW w:w="517" w:type="dxa"/>
          </w:tcPr>
          <w:p w14:paraId="651B7FEF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07E856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969166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F8CCA94" w14:textId="77777777" w:rsidR="00BB72E7" w:rsidRDefault="00BB72E7" w:rsidP="0055613A">
            <w:r>
              <w:rPr>
                <w:sz w:val="16"/>
                <w:szCs w:val="16"/>
              </w:rPr>
              <w:t>R5s230303</w:t>
            </w:r>
          </w:p>
        </w:tc>
        <w:tc>
          <w:tcPr>
            <w:tcW w:w="1597" w:type="dxa"/>
          </w:tcPr>
          <w:p w14:paraId="174457D9" w14:textId="77777777" w:rsidR="00BB72E7" w:rsidRDefault="00BB72E7" w:rsidP="0055613A">
            <w:r>
              <w:rPr>
                <w:sz w:val="16"/>
                <w:szCs w:val="16"/>
              </w:rPr>
              <w:t>Starpoint,TDIA</w:t>
            </w:r>
          </w:p>
        </w:tc>
        <w:tc>
          <w:tcPr>
            <w:tcW w:w="1122" w:type="dxa"/>
          </w:tcPr>
          <w:p w14:paraId="33EAEFA2" w14:textId="77777777" w:rsidR="00BB72E7" w:rsidRDefault="00BB72E7" w:rsidP="0055613A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6F7DE7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1F239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E26F5A4" w14:textId="77777777" w:rsidTr="0055613A">
        <w:tc>
          <w:tcPr>
            <w:tcW w:w="879" w:type="dxa"/>
          </w:tcPr>
          <w:p w14:paraId="40ED9CD3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6A62384" w14:textId="77777777" w:rsidR="00BB72E7" w:rsidRDefault="00BB72E7" w:rsidP="0055613A">
            <w:r>
              <w:rPr>
                <w:sz w:val="16"/>
                <w:szCs w:val="16"/>
              </w:rPr>
              <w:t>3038</w:t>
            </w:r>
          </w:p>
        </w:tc>
        <w:tc>
          <w:tcPr>
            <w:tcW w:w="517" w:type="dxa"/>
          </w:tcPr>
          <w:p w14:paraId="5EAD6920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A6D94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EB2F4C" w14:textId="77777777" w:rsidR="00BB72E7" w:rsidRDefault="00BB72E7" w:rsidP="0055613A">
            <w:r>
              <w:rPr>
                <w:sz w:val="16"/>
                <w:szCs w:val="16"/>
              </w:rPr>
              <w:t>Correction to NR testcase 9.1.11.3</w:t>
            </w:r>
          </w:p>
        </w:tc>
        <w:tc>
          <w:tcPr>
            <w:tcW w:w="517" w:type="dxa"/>
          </w:tcPr>
          <w:p w14:paraId="0D8245AA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7301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3BC0DE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06E88A6" w14:textId="77777777" w:rsidR="00BB72E7" w:rsidRDefault="00BB72E7" w:rsidP="0055613A">
            <w:r>
              <w:rPr>
                <w:sz w:val="16"/>
                <w:szCs w:val="16"/>
              </w:rPr>
              <w:t>R5s230305</w:t>
            </w:r>
          </w:p>
        </w:tc>
        <w:tc>
          <w:tcPr>
            <w:tcW w:w="1597" w:type="dxa"/>
          </w:tcPr>
          <w:p w14:paraId="6B7D1C72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39B940F1" w14:textId="77777777" w:rsidR="00BB72E7" w:rsidRDefault="00BB72E7" w:rsidP="0055613A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12FD3D63" w14:textId="77777777" w:rsidR="00BB72E7" w:rsidRDefault="00BB72E7" w:rsidP="0055613A">
            <w:r>
              <w:rPr>
                <w:sz w:val="16"/>
                <w:szCs w:val="16"/>
              </w:rPr>
              <w:t>9.1.11.3.NR5GC</w:t>
            </w:r>
          </w:p>
        </w:tc>
        <w:tc>
          <w:tcPr>
            <w:tcW w:w="998" w:type="dxa"/>
          </w:tcPr>
          <w:p w14:paraId="1828BEA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C451D24" w14:textId="77777777" w:rsidTr="0055613A">
        <w:tc>
          <w:tcPr>
            <w:tcW w:w="879" w:type="dxa"/>
          </w:tcPr>
          <w:p w14:paraId="67AA80C6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1B10DC" w14:textId="77777777" w:rsidR="00BB72E7" w:rsidRDefault="00BB72E7" w:rsidP="0055613A">
            <w:r>
              <w:rPr>
                <w:sz w:val="16"/>
                <w:szCs w:val="16"/>
              </w:rPr>
              <w:t>3039</w:t>
            </w:r>
          </w:p>
        </w:tc>
        <w:tc>
          <w:tcPr>
            <w:tcW w:w="517" w:type="dxa"/>
          </w:tcPr>
          <w:p w14:paraId="1062951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EBD5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B39E75" w14:textId="77777777" w:rsidR="00BB72E7" w:rsidRDefault="00BB72E7" w:rsidP="0055613A">
            <w:r>
              <w:rPr>
                <w:sz w:val="16"/>
                <w:szCs w:val="16"/>
              </w:rPr>
              <w:t>Correction to NR5GC testcase 11.3.10</w:t>
            </w:r>
          </w:p>
        </w:tc>
        <w:tc>
          <w:tcPr>
            <w:tcW w:w="517" w:type="dxa"/>
          </w:tcPr>
          <w:p w14:paraId="00D2CA2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1A68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17EBF5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67F75B1" w14:textId="77777777" w:rsidR="00BB72E7" w:rsidRDefault="00BB72E7" w:rsidP="0055613A">
            <w:r>
              <w:rPr>
                <w:sz w:val="16"/>
                <w:szCs w:val="16"/>
              </w:rPr>
              <w:t>R5s230306</w:t>
            </w:r>
          </w:p>
        </w:tc>
        <w:tc>
          <w:tcPr>
            <w:tcW w:w="1597" w:type="dxa"/>
          </w:tcPr>
          <w:p w14:paraId="32D2B38C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83ED272" w14:textId="77777777" w:rsidR="00BB72E7" w:rsidRDefault="00BB72E7" w:rsidP="0055613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D1C33AB" w14:textId="77777777" w:rsidR="00BB72E7" w:rsidRDefault="00BB72E7" w:rsidP="0055613A">
            <w:r>
              <w:rPr>
                <w:sz w:val="16"/>
                <w:szCs w:val="16"/>
              </w:rPr>
              <w:t>11.3.10.NR5GC</w:t>
            </w:r>
          </w:p>
        </w:tc>
        <w:tc>
          <w:tcPr>
            <w:tcW w:w="998" w:type="dxa"/>
          </w:tcPr>
          <w:p w14:paraId="3DF71DF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187B634" w14:textId="77777777" w:rsidTr="0055613A">
        <w:tc>
          <w:tcPr>
            <w:tcW w:w="879" w:type="dxa"/>
          </w:tcPr>
          <w:p w14:paraId="127BBF74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6C82A8" w14:textId="77777777" w:rsidR="00BB72E7" w:rsidRDefault="00BB72E7" w:rsidP="0055613A">
            <w:r>
              <w:rPr>
                <w:sz w:val="16"/>
                <w:szCs w:val="16"/>
              </w:rPr>
              <w:t>3040</w:t>
            </w:r>
          </w:p>
        </w:tc>
        <w:tc>
          <w:tcPr>
            <w:tcW w:w="517" w:type="dxa"/>
          </w:tcPr>
          <w:p w14:paraId="4DDD45BD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C9544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B301DC" w14:textId="77777777" w:rsidR="00BB72E7" w:rsidRDefault="00BB72E7" w:rsidP="0055613A">
            <w:r>
              <w:rPr>
                <w:sz w:val="16"/>
                <w:szCs w:val="16"/>
              </w:rPr>
              <w:t>Correction to f_NR_CheckReleaseIndicator</w:t>
            </w:r>
          </w:p>
        </w:tc>
        <w:tc>
          <w:tcPr>
            <w:tcW w:w="517" w:type="dxa"/>
          </w:tcPr>
          <w:p w14:paraId="785B1522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46ACB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75DC46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3435810" w14:textId="77777777" w:rsidR="00BB72E7" w:rsidRDefault="00BB72E7" w:rsidP="0055613A">
            <w:r>
              <w:rPr>
                <w:sz w:val="16"/>
                <w:szCs w:val="16"/>
              </w:rPr>
              <w:t>R5s230307</w:t>
            </w:r>
          </w:p>
        </w:tc>
        <w:tc>
          <w:tcPr>
            <w:tcW w:w="1597" w:type="dxa"/>
          </w:tcPr>
          <w:p w14:paraId="399638B4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0A1187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4F547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682CB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3CD21F5" w14:textId="77777777" w:rsidTr="0055613A">
        <w:tc>
          <w:tcPr>
            <w:tcW w:w="879" w:type="dxa"/>
          </w:tcPr>
          <w:p w14:paraId="2E65C74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19BA9B8" w14:textId="77777777" w:rsidR="00BB72E7" w:rsidRDefault="00BB72E7" w:rsidP="0055613A">
            <w:r>
              <w:rPr>
                <w:sz w:val="16"/>
                <w:szCs w:val="16"/>
              </w:rPr>
              <w:t>3041</w:t>
            </w:r>
          </w:p>
        </w:tc>
        <w:tc>
          <w:tcPr>
            <w:tcW w:w="517" w:type="dxa"/>
          </w:tcPr>
          <w:p w14:paraId="1BCABC08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9C3D9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F4D7E0" w14:textId="77777777" w:rsidR="00BB72E7" w:rsidRDefault="00BB72E7" w:rsidP="0055613A">
            <w:r>
              <w:rPr>
                <w:sz w:val="16"/>
                <w:szCs w:val="16"/>
              </w:rPr>
              <w:t>Correction to NR5GC testcases 8.1.4.4.X</w:t>
            </w:r>
          </w:p>
        </w:tc>
        <w:tc>
          <w:tcPr>
            <w:tcW w:w="517" w:type="dxa"/>
          </w:tcPr>
          <w:p w14:paraId="230A816C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13C5E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29D100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E7DC5B3" w14:textId="77777777" w:rsidR="00BB72E7" w:rsidRDefault="00BB72E7" w:rsidP="0055613A">
            <w:r>
              <w:rPr>
                <w:sz w:val="16"/>
                <w:szCs w:val="16"/>
              </w:rPr>
              <w:t>R5s230308</w:t>
            </w:r>
          </w:p>
        </w:tc>
        <w:tc>
          <w:tcPr>
            <w:tcW w:w="1597" w:type="dxa"/>
          </w:tcPr>
          <w:p w14:paraId="5A162AFC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F7BDFEA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6E49C9B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CCEDD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6D912C6" w14:textId="77777777" w:rsidTr="0055613A">
        <w:tc>
          <w:tcPr>
            <w:tcW w:w="879" w:type="dxa"/>
          </w:tcPr>
          <w:p w14:paraId="3F9C671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E2C4C00" w14:textId="77777777" w:rsidR="00BB72E7" w:rsidRDefault="00BB72E7" w:rsidP="0055613A">
            <w:r>
              <w:rPr>
                <w:sz w:val="16"/>
                <w:szCs w:val="16"/>
              </w:rPr>
              <w:t>3043</w:t>
            </w:r>
          </w:p>
        </w:tc>
        <w:tc>
          <w:tcPr>
            <w:tcW w:w="517" w:type="dxa"/>
          </w:tcPr>
          <w:p w14:paraId="346C89FF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6C7F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631246" w14:textId="77777777" w:rsidR="00BB72E7" w:rsidRDefault="00BB72E7" w:rsidP="0055613A">
            <w:r>
              <w:rPr>
                <w:sz w:val="16"/>
                <w:szCs w:val="16"/>
              </w:rPr>
              <w:t>Re-verification of NR5GC MAC BWP test case 7.1.1.8.1 in FR1</w:t>
            </w:r>
          </w:p>
        </w:tc>
        <w:tc>
          <w:tcPr>
            <w:tcW w:w="517" w:type="dxa"/>
          </w:tcPr>
          <w:p w14:paraId="43C0C75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AC527C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EE53EE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BAA23CA" w14:textId="77777777" w:rsidR="00BB72E7" w:rsidRDefault="00BB72E7" w:rsidP="0055613A">
            <w:r>
              <w:rPr>
                <w:sz w:val="16"/>
                <w:szCs w:val="16"/>
              </w:rPr>
              <w:t>R5s230311</w:t>
            </w:r>
          </w:p>
        </w:tc>
        <w:tc>
          <w:tcPr>
            <w:tcW w:w="1597" w:type="dxa"/>
          </w:tcPr>
          <w:p w14:paraId="592BE55B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040AC042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7E628B" w14:textId="77777777" w:rsidR="00BB72E7" w:rsidRDefault="00BB72E7" w:rsidP="0055613A">
            <w:r>
              <w:rPr>
                <w:sz w:val="16"/>
                <w:szCs w:val="16"/>
              </w:rPr>
              <w:t>7.1.1.8.1.NR5GC</w:t>
            </w:r>
          </w:p>
        </w:tc>
        <w:tc>
          <w:tcPr>
            <w:tcW w:w="998" w:type="dxa"/>
          </w:tcPr>
          <w:p w14:paraId="2A973BAD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4588520F" w14:textId="77777777" w:rsidTr="0055613A">
        <w:tc>
          <w:tcPr>
            <w:tcW w:w="879" w:type="dxa"/>
          </w:tcPr>
          <w:p w14:paraId="50B1EEE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525E303" w14:textId="77777777" w:rsidR="00BB72E7" w:rsidRDefault="00BB72E7" w:rsidP="0055613A">
            <w:r>
              <w:rPr>
                <w:sz w:val="16"/>
                <w:szCs w:val="16"/>
              </w:rPr>
              <w:t>3044</w:t>
            </w:r>
          </w:p>
        </w:tc>
        <w:tc>
          <w:tcPr>
            <w:tcW w:w="517" w:type="dxa"/>
          </w:tcPr>
          <w:p w14:paraId="2982C98D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7AE97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5A1E8B" w14:textId="77777777" w:rsidR="00BB72E7" w:rsidRDefault="00BB72E7" w:rsidP="0055613A">
            <w:r>
              <w:rPr>
                <w:sz w:val="16"/>
                <w:szCs w:val="16"/>
              </w:rPr>
              <w:t>Re-verification of ENDC MAC BWP test case 7.1.1.8.1 in FR1</w:t>
            </w:r>
          </w:p>
        </w:tc>
        <w:tc>
          <w:tcPr>
            <w:tcW w:w="517" w:type="dxa"/>
          </w:tcPr>
          <w:p w14:paraId="6B527E74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CA1EA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307BA7A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A8995CF" w14:textId="77777777" w:rsidR="00BB72E7" w:rsidRDefault="00BB72E7" w:rsidP="0055613A">
            <w:r>
              <w:rPr>
                <w:sz w:val="16"/>
                <w:szCs w:val="16"/>
              </w:rPr>
              <w:t>R5s230313</w:t>
            </w:r>
          </w:p>
        </w:tc>
        <w:tc>
          <w:tcPr>
            <w:tcW w:w="1597" w:type="dxa"/>
          </w:tcPr>
          <w:p w14:paraId="0B452EF2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826C06B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B0C628" w14:textId="77777777" w:rsidR="00BB72E7" w:rsidRDefault="00BB72E7" w:rsidP="0055613A">
            <w:r>
              <w:rPr>
                <w:sz w:val="16"/>
                <w:szCs w:val="16"/>
              </w:rPr>
              <w:t>7.1.1.8.1.ENDC</w:t>
            </w:r>
          </w:p>
        </w:tc>
        <w:tc>
          <w:tcPr>
            <w:tcW w:w="998" w:type="dxa"/>
          </w:tcPr>
          <w:p w14:paraId="75AE949D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6CD4309E" w14:textId="77777777" w:rsidTr="0055613A">
        <w:tc>
          <w:tcPr>
            <w:tcW w:w="879" w:type="dxa"/>
          </w:tcPr>
          <w:p w14:paraId="19C0E025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63A4FD" w14:textId="77777777" w:rsidR="00BB72E7" w:rsidRDefault="00BB72E7" w:rsidP="0055613A">
            <w:r>
              <w:rPr>
                <w:sz w:val="16"/>
                <w:szCs w:val="16"/>
              </w:rPr>
              <w:t>3045</w:t>
            </w:r>
          </w:p>
        </w:tc>
        <w:tc>
          <w:tcPr>
            <w:tcW w:w="517" w:type="dxa"/>
          </w:tcPr>
          <w:p w14:paraId="64BD4491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FC538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1D4E9E" w14:textId="77777777" w:rsidR="00BB72E7" w:rsidRDefault="00BB72E7" w:rsidP="0055613A">
            <w:r>
              <w:rPr>
                <w:sz w:val="16"/>
                <w:szCs w:val="16"/>
              </w:rPr>
              <w:t>Correction to NR UE capability test cases 8.1.5.1.1 and 8.2.1.1.1</w:t>
            </w:r>
          </w:p>
        </w:tc>
        <w:tc>
          <w:tcPr>
            <w:tcW w:w="517" w:type="dxa"/>
          </w:tcPr>
          <w:p w14:paraId="415DBE71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FD3FC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B5449B5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9C7274" w14:textId="77777777" w:rsidR="00BB72E7" w:rsidRDefault="00BB72E7" w:rsidP="0055613A">
            <w:r>
              <w:rPr>
                <w:sz w:val="16"/>
                <w:szCs w:val="16"/>
              </w:rPr>
              <w:t>R5s230315</w:t>
            </w:r>
          </w:p>
        </w:tc>
        <w:tc>
          <w:tcPr>
            <w:tcW w:w="1597" w:type="dxa"/>
          </w:tcPr>
          <w:p w14:paraId="1BDFB3D8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00327ED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1FB3B9" w14:textId="77777777" w:rsidR="00BB72E7" w:rsidRDefault="00BB72E7" w:rsidP="0055613A">
            <w:r>
              <w:rPr>
                <w:sz w:val="16"/>
                <w:szCs w:val="16"/>
              </w:rPr>
              <w:t>8.2.1.1.1.ENDC, 8.1.5.1.1.NR5GC</w:t>
            </w:r>
          </w:p>
        </w:tc>
        <w:tc>
          <w:tcPr>
            <w:tcW w:w="998" w:type="dxa"/>
          </w:tcPr>
          <w:p w14:paraId="0F3E872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DFBBD6C" w14:textId="77777777" w:rsidTr="0055613A">
        <w:tc>
          <w:tcPr>
            <w:tcW w:w="879" w:type="dxa"/>
          </w:tcPr>
          <w:p w14:paraId="235A1FDA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384AAD0" w14:textId="77777777" w:rsidR="00BB72E7" w:rsidRDefault="00BB72E7" w:rsidP="0055613A">
            <w:r>
              <w:rPr>
                <w:sz w:val="16"/>
                <w:szCs w:val="16"/>
              </w:rPr>
              <w:t>3046</w:t>
            </w:r>
          </w:p>
        </w:tc>
        <w:tc>
          <w:tcPr>
            <w:tcW w:w="517" w:type="dxa"/>
          </w:tcPr>
          <w:p w14:paraId="2399C561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5EF9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34FCB2" w14:textId="77777777" w:rsidR="00BB72E7" w:rsidRDefault="00BB72E7" w:rsidP="0055613A">
            <w:r>
              <w:rPr>
                <w:sz w:val="16"/>
                <w:szCs w:val="16"/>
              </w:rPr>
              <w:t>Correction to NR5GC testcases 8.1.4.4.4</w:t>
            </w:r>
          </w:p>
        </w:tc>
        <w:tc>
          <w:tcPr>
            <w:tcW w:w="517" w:type="dxa"/>
          </w:tcPr>
          <w:p w14:paraId="00CF2324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83D3E7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D6504C2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7746287" w14:textId="77777777" w:rsidR="00BB72E7" w:rsidRDefault="00BB72E7" w:rsidP="0055613A">
            <w:r>
              <w:rPr>
                <w:sz w:val="16"/>
                <w:szCs w:val="16"/>
              </w:rPr>
              <w:t>R5s230316</w:t>
            </w:r>
          </w:p>
        </w:tc>
        <w:tc>
          <w:tcPr>
            <w:tcW w:w="1597" w:type="dxa"/>
          </w:tcPr>
          <w:p w14:paraId="06F4A153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1DD9D2E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5DE3D81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E6815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7C9A17C" w14:textId="77777777" w:rsidTr="0055613A">
        <w:tc>
          <w:tcPr>
            <w:tcW w:w="879" w:type="dxa"/>
          </w:tcPr>
          <w:p w14:paraId="0D9E862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58DE05D" w14:textId="77777777" w:rsidR="00BB72E7" w:rsidRDefault="00BB72E7" w:rsidP="0055613A"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 w14:paraId="7EE500DC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5EF72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C5722" w14:textId="77777777" w:rsidR="00BB72E7" w:rsidRDefault="00BB72E7" w:rsidP="0055613A">
            <w:r>
              <w:rPr>
                <w:sz w:val="16"/>
                <w:szCs w:val="16"/>
              </w:rPr>
              <w:t>Correction for NR5GC MAC test cases 7.1.1.7.1.1. and 7.1.1.7.1.2</w:t>
            </w:r>
          </w:p>
        </w:tc>
        <w:tc>
          <w:tcPr>
            <w:tcW w:w="517" w:type="dxa"/>
          </w:tcPr>
          <w:p w14:paraId="25E75D2A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EDD55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A1F7FD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5775AC0" w14:textId="77777777" w:rsidR="00BB72E7" w:rsidRDefault="00BB72E7" w:rsidP="0055613A">
            <w:r>
              <w:rPr>
                <w:sz w:val="16"/>
                <w:szCs w:val="16"/>
              </w:rPr>
              <w:t>R5s230319</w:t>
            </w:r>
          </w:p>
        </w:tc>
        <w:tc>
          <w:tcPr>
            <w:tcW w:w="1597" w:type="dxa"/>
          </w:tcPr>
          <w:p w14:paraId="2EE1722F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9E64746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4905DF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313C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30EF964" w14:textId="77777777" w:rsidTr="0055613A">
        <w:tc>
          <w:tcPr>
            <w:tcW w:w="879" w:type="dxa"/>
          </w:tcPr>
          <w:p w14:paraId="0D45121A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DD43342" w14:textId="77777777" w:rsidR="00BB72E7" w:rsidRDefault="00BB72E7" w:rsidP="0055613A">
            <w:r>
              <w:rPr>
                <w:sz w:val="16"/>
                <w:szCs w:val="16"/>
              </w:rPr>
              <w:t>3049</w:t>
            </w:r>
          </w:p>
        </w:tc>
        <w:tc>
          <w:tcPr>
            <w:tcW w:w="517" w:type="dxa"/>
          </w:tcPr>
          <w:p w14:paraId="40BF2D37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36605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1A966A" w14:textId="77777777" w:rsidR="00BB72E7" w:rsidRDefault="00BB72E7" w:rsidP="0055613A">
            <w:r>
              <w:rPr>
                <w:sz w:val="16"/>
                <w:szCs w:val="16"/>
              </w:rPr>
              <w:t>Corrections for NR5GC DAPS handover test case 8.1.4.3.1</w:t>
            </w:r>
          </w:p>
        </w:tc>
        <w:tc>
          <w:tcPr>
            <w:tcW w:w="517" w:type="dxa"/>
          </w:tcPr>
          <w:p w14:paraId="7D092BCF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E29E9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7EB0F2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FB10E27" w14:textId="77777777" w:rsidR="00BB72E7" w:rsidRDefault="00BB72E7" w:rsidP="0055613A">
            <w:r>
              <w:rPr>
                <w:sz w:val="16"/>
                <w:szCs w:val="16"/>
              </w:rPr>
              <w:t>R5s230320</w:t>
            </w:r>
          </w:p>
        </w:tc>
        <w:tc>
          <w:tcPr>
            <w:tcW w:w="1597" w:type="dxa"/>
          </w:tcPr>
          <w:p w14:paraId="2678D6D8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4D6ECCC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4446F6C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76BBC9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2AA2318" w14:textId="77777777" w:rsidTr="0055613A">
        <w:tc>
          <w:tcPr>
            <w:tcW w:w="879" w:type="dxa"/>
          </w:tcPr>
          <w:p w14:paraId="20825669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339AEF8" w14:textId="77777777" w:rsidR="00BB72E7" w:rsidRDefault="00BB72E7" w:rsidP="0055613A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16FA3C1C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E0B3C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5C7B5A" w14:textId="77777777" w:rsidR="00BB72E7" w:rsidRDefault="00BB72E7" w:rsidP="0055613A">
            <w:r>
              <w:rPr>
                <w:sz w:val="16"/>
                <w:szCs w:val="16"/>
              </w:rPr>
              <w:t>Correction for NR5GC MDT test case 8.1.6.1.1.2</w:t>
            </w:r>
          </w:p>
        </w:tc>
        <w:tc>
          <w:tcPr>
            <w:tcW w:w="517" w:type="dxa"/>
          </w:tcPr>
          <w:p w14:paraId="19F52B2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5299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8998F6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6200EF5" w14:textId="77777777" w:rsidR="00BB72E7" w:rsidRDefault="00BB72E7" w:rsidP="0055613A">
            <w:r>
              <w:rPr>
                <w:sz w:val="16"/>
                <w:szCs w:val="16"/>
              </w:rPr>
              <w:t>R5s230321</w:t>
            </w:r>
          </w:p>
        </w:tc>
        <w:tc>
          <w:tcPr>
            <w:tcW w:w="1597" w:type="dxa"/>
          </w:tcPr>
          <w:p w14:paraId="36EA95FC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088BB3D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7883F31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10C03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AB18ED8" w14:textId="77777777" w:rsidTr="0055613A">
        <w:tc>
          <w:tcPr>
            <w:tcW w:w="879" w:type="dxa"/>
          </w:tcPr>
          <w:p w14:paraId="24111CF9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F913A59" w14:textId="77777777" w:rsidR="00BB72E7" w:rsidRDefault="00BB72E7" w:rsidP="0055613A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41784385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C32154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E26F75" w14:textId="77777777" w:rsidR="00BB72E7" w:rsidRDefault="00BB72E7" w:rsidP="0055613A">
            <w:r>
              <w:rPr>
                <w:sz w:val="16"/>
                <w:szCs w:val="16"/>
              </w:rPr>
              <w:t>Correction for NR5GC MAC test case 7.1.1.9.1</w:t>
            </w:r>
          </w:p>
        </w:tc>
        <w:tc>
          <w:tcPr>
            <w:tcW w:w="517" w:type="dxa"/>
          </w:tcPr>
          <w:p w14:paraId="66DA8A1B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F12D4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762531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219399E" w14:textId="77777777" w:rsidR="00BB72E7" w:rsidRDefault="00BB72E7" w:rsidP="0055613A">
            <w:r>
              <w:rPr>
                <w:sz w:val="16"/>
                <w:szCs w:val="16"/>
              </w:rPr>
              <w:t>R5s230322</w:t>
            </w:r>
          </w:p>
        </w:tc>
        <w:tc>
          <w:tcPr>
            <w:tcW w:w="1597" w:type="dxa"/>
          </w:tcPr>
          <w:p w14:paraId="7CC45410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2D9D8B6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5B6B0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24B14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CDB16E6" w14:textId="77777777" w:rsidTr="0055613A">
        <w:tc>
          <w:tcPr>
            <w:tcW w:w="879" w:type="dxa"/>
          </w:tcPr>
          <w:p w14:paraId="58C1A1B9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662B53" w14:textId="77777777" w:rsidR="00BB72E7" w:rsidRDefault="00BB72E7" w:rsidP="0055613A">
            <w:r>
              <w:rPr>
                <w:sz w:val="16"/>
                <w:szCs w:val="16"/>
              </w:rPr>
              <w:t>3053</w:t>
            </w:r>
          </w:p>
        </w:tc>
        <w:tc>
          <w:tcPr>
            <w:tcW w:w="517" w:type="dxa"/>
          </w:tcPr>
          <w:p w14:paraId="4598BEF5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E2928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1AF5A5" w14:textId="77777777" w:rsidR="00BB72E7" w:rsidRDefault="00BB72E7" w:rsidP="0055613A">
            <w:r>
              <w:rPr>
                <w:sz w:val="16"/>
                <w:szCs w:val="16"/>
              </w:rPr>
              <w:t>NR5GC FR1 : Addition of Rel-16 MDT test case 8.1.6.2.2</w:t>
            </w:r>
          </w:p>
        </w:tc>
        <w:tc>
          <w:tcPr>
            <w:tcW w:w="517" w:type="dxa"/>
          </w:tcPr>
          <w:p w14:paraId="5F4E76CF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30C20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991A8A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3FF8AB2" w14:textId="77777777" w:rsidR="00BB72E7" w:rsidRDefault="00BB72E7" w:rsidP="0055613A">
            <w:r>
              <w:rPr>
                <w:sz w:val="16"/>
                <w:szCs w:val="16"/>
              </w:rPr>
              <w:t>R5s230326</w:t>
            </w:r>
          </w:p>
        </w:tc>
        <w:tc>
          <w:tcPr>
            <w:tcW w:w="1597" w:type="dxa"/>
          </w:tcPr>
          <w:p w14:paraId="2D78B6D1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0B0A35FD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21C5D805" w14:textId="77777777" w:rsidR="00BB72E7" w:rsidRDefault="00BB72E7" w:rsidP="0055613A">
            <w:r>
              <w:rPr>
                <w:sz w:val="16"/>
                <w:szCs w:val="16"/>
              </w:rPr>
              <w:t>8.1.6.2.2.NR5GC</w:t>
            </w:r>
          </w:p>
        </w:tc>
        <w:tc>
          <w:tcPr>
            <w:tcW w:w="998" w:type="dxa"/>
          </w:tcPr>
          <w:p w14:paraId="3DFCF8A1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38.523-1; TS/TR ... CR ... </w:t>
            </w:r>
          </w:p>
        </w:tc>
      </w:tr>
      <w:tr w:rsidR="00BB72E7" w14:paraId="7F0FAE4D" w14:textId="77777777" w:rsidTr="0055613A">
        <w:tc>
          <w:tcPr>
            <w:tcW w:w="879" w:type="dxa"/>
          </w:tcPr>
          <w:p w14:paraId="6C0A4A4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1D13028" w14:textId="77777777" w:rsidR="00BB72E7" w:rsidRDefault="00BB72E7" w:rsidP="0055613A"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 w14:paraId="313153C3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7228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A461D9" w14:textId="77777777" w:rsidR="00BB72E7" w:rsidRDefault="00BB72E7" w:rsidP="0055613A">
            <w:r>
              <w:rPr>
                <w:sz w:val="16"/>
                <w:szCs w:val="16"/>
              </w:rPr>
              <w:t>Correction to NR5GC SON MDT test case 8.1.6.1.2.12</w:t>
            </w:r>
          </w:p>
        </w:tc>
        <w:tc>
          <w:tcPr>
            <w:tcW w:w="517" w:type="dxa"/>
          </w:tcPr>
          <w:p w14:paraId="5C4A7C46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8E7D5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56B72B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61D6100" w14:textId="77777777" w:rsidR="00BB72E7" w:rsidRDefault="00BB72E7" w:rsidP="0055613A">
            <w:r>
              <w:rPr>
                <w:sz w:val="16"/>
                <w:szCs w:val="16"/>
              </w:rPr>
              <w:t>R5s230330</w:t>
            </w:r>
          </w:p>
        </w:tc>
        <w:tc>
          <w:tcPr>
            <w:tcW w:w="1597" w:type="dxa"/>
          </w:tcPr>
          <w:p w14:paraId="101F1A84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448E171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AFD7B5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70FFB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37CC771" w14:textId="77777777" w:rsidTr="0055613A">
        <w:tc>
          <w:tcPr>
            <w:tcW w:w="879" w:type="dxa"/>
          </w:tcPr>
          <w:p w14:paraId="179ECC77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216BAE3" w14:textId="77777777" w:rsidR="00BB72E7" w:rsidRDefault="00BB72E7" w:rsidP="0055613A"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 w14:paraId="7D0C5F24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AEF9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B7973A" w14:textId="77777777" w:rsidR="00BB72E7" w:rsidRDefault="00BB72E7" w:rsidP="0055613A">
            <w:r>
              <w:rPr>
                <w:sz w:val="16"/>
                <w:szCs w:val="16"/>
              </w:rPr>
              <w:t>Correction for NR5GC UAC test case 11.3.5</w:t>
            </w:r>
          </w:p>
        </w:tc>
        <w:tc>
          <w:tcPr>
            <w:tcW w:w="517" w:type="dxa"/>
          </w:tcPr>
          <w:p w14:paraId="44317E9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D122C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72FABD8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AE053DC" w14:textId="77777777" w:rsidR="00BB72E7" w:rsidRDefault="00BB72E7" w:rsidP="0055613A">
            <w:r>
              <w:rPr>
                <w:sz w:val="16"/>
                <w:szCs w:val="16"/>
              </w:rPr>
              <w:t>R5s230331</w:t>
            </w:r>
          </w:p>
        </w:tc>
        <w:tc>
          <w:tcPr>
            <w:tcW w:w="1597" w:type="dxa"/>
          </w:tcPr>
          <w:p w14:paraId="3AFE0952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EB865EE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2B3ED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15AC3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35195A2" w14:textId="77777777" w:rsidTr="0055613A">
        <w:tc>
          <w:tcPr>
            <w:tcW w:w="879" w:type="dxa"/>
          </w:tcPr>
          <w:p w14:paraId="14FC37D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AF7A580" w14:textId="77777777" w:rsidR="00BB72E7" w:rsidRDefault="00BB72E7" w:rsidP="0055613A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7994EA46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EC8A4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81693B" w14:textId="77777777" w:rsidR="00BB72E7" w:rsidRDefault="00BB72E7" w:rsidP="0055613A">
            <w:r>
              <w:rPr>
                <w:sz w:val="16"/>
                <w:szCs w:val="16"/>
              </w:rPr>
              <w:t>Correction for NR5GC capability test case 8.1.5.1.1</w:t>
            </w:r>
          </w:p>
        </w:tc>
        <w:tc>
          <w:tcPr>
            <w:tcW w:w="517" w:type="dxa"/>
          </w:tcPr>
          <w:p w14:paraId="18AEF96B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A3307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E86768F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77F0A10" w14:textId="77777777" w:rsidR="00BB72E7" w:rsidRDefault="00BB72E7" w:rsidP="0055613A">
            <w:r>
              <w:rPr>
                <w:sz w:val="16"/>
                <w:szCs w:val="16"/>
              </w:rPr>
              <w:t>R5s230333</w:t>
            </w:r>
          </w:p>
        </w:tc>
        <w:tc>
          <w:tcPr>
            <w:tcW w:w="1597" w:type="dxa"/>
          </w:tcPr>
          <w:p w14:paraId="3FB1F7E8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9804EEF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60DD8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1F281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48A8569" w14:textId="77777777" w:rsidTr="0055613A">
        <w:tc>
          <w:tcPr>
            <w:tcW w:w="879" w:type="dxa"/>
          </w:tcPr>
          <w:p w14:paraId="3BE61FD3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65FAF6F" w14:textId="77777777" w:rsidR="00BB72E7" w:rsidRDefault="00BB72E7" w:rsidP="0055613A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1FD9D745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24306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61E46B" w14:textId="77777777" w:rsidR="00BB72E7" w:rsidRDefault="00BB72E7" w:rsidP="0055613A">
            <w:r>
              <w:rPr>
                <w:sz w:val="16"/>
                <w:szCs w:val="16"/>
              </w:rPr>
              <w:t>NR5GC FR1: Re-verification of Rel-16 DAPS PDCP test case 7.1.3.4.3</w:t>
            </w:r>
          </w:p>
        </w:tc>
        <w:tc>
          <w:tcPr>
            <w:tcW w:w="517" w:type="dxa"/>
          </w:tcPr>
          <w:p w14:paraId="2C84A029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113B7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F5E56FA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13BACA1" w14:textId="77777777" w:rsidR="00BB72E7" w:rsidRDefault="00BB72E7" w:rsidP="0055613A">
            <w:r>
              <w:rPr>
                <w:sz w:val="16"/>
                <w:szCs w:val="16"/>
              </w:rPr>
              <w:t>R5s230334</w:t>
            </w:r>
          </w:p>
        </w:tc>
        <w:tc>
          <w:tcPr>
            <w:tcW w:w="1597" w:type="dxa"/>
          </w:tcPr>
          <w:p w14:paraId="495A8769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109A8B4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5A99C7E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6997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7510D5D" w14:textId="77777777" w:rsidTr="0055613A">
        <w:tc>
          <w:tcPr>
            <w:tcW w:w="879" w:type="dxa"/>
          </w:tcPr>
          <w:p w14:paraId="712CC77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DEBF9AA" w14:textId="77777777" w:rsidR="00BB72E7" w:rsidRDefault="00BB72E7" w:rsidP="0055613A"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 w14:paraId="40D5D0D7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B9990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3081FA" w14:textId="77777777" w:rsidR="00BB72E7" w:rsidRDefault="00BB72E7" w:rsidP="0055613A">
            <w:r>
              <w:rPr>
                <w:sz w:val="16"/>
                <w:szCs w:val="16"/>
              </w:rPr>
              <w:t>NR5GC FR1: Re-verification of Rel-16 DAPS PDCP test case 7.1.3.4.4</w:t>
            </w:r>
          </w:p>
        </w:tc>
        <w:tc>
          <w:tcPr>
            <w:tcW w:w="517" w:type="dxa"/>
          </w:tcPr>
          <w:p w14:paraId="0BF724E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4F2D3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F85C65C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A17802E" w14:textId="77777777" w:rsidR="00BB72E7" w:rsidRDefault="00BB72E7" w:rsidP="0055613A">
            <w:r>
              <w:rPr>
                <w:sz w:val="16"/>
                <w:szCs w:val="16"/>
              </w:rPr>
              <w:t>R5s230336</w:t>
            </w:r>
          </w:p>
        </w:tc>
        <w:tc>
          <w:tcPr>
            <w:tcW w:w="1597" w:type="dxa"/>
          </w:tcPr>
          <w:p w14:paraId="329D2680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1DAC268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5060FBA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A40B4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28E68E3" w14:textId="77777777" w:rsidTr="0055613A">
        <w:tc>
          <w:tcPr>
            <w:tcW w:w="879" w:type="dxa"/>
          </w:tcPr>
          <w:p w14:paraId="3B7A8493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63CC26F" w14:textId="77777777" w:rsidR="00BB72E7" w:rsidRDefault="00BB72E7" w:rsidP="0055613A">
            <w:r>
              <w:rPr>
                <w:sz w:val="16"/>
                <w:szCs w:val="16"/>
              </w:rPr>
              <w:t>3061</w:t>
            </w:r>
          </w:p>
        </w:tc>
        <w:tc>
          <w:tcPr>
            <w:tcW w:w="517" w:type="dxa"/>
          </w:tcPr>
          <w:p w14:paraId="43FBFDA8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3EEE0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3D32EB" w14:textId="77777777" w:rsidR="00BB72E7" w:rsidRDefault="00BB72E7" w:rsidP="0055613A">
            <w:r>
              <w:rPr>
                <w:sz w:val="16"/>
                <w:szCs w:val="16"/>
              </w:rPr>
              <w:t>Correction to NR RACS testcase 9.1.9.4</w:t>
            </w:r>
          </w:p>
        </w:tc>
        <w:tc>
          <w:tcPr>
            <w:tcW w:w="517" w:type="dxa"/>
          </w:tcPr>
          <w:p w14:paraId="28D72EB3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274DE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8E3D48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75D41CA" w14:textId="77777777" w:rsidR="00BB72E7" w:rsidRDefault="00BB72E7" w:rsidP="0055613A">
            <w:r>
              <w:rPr>
                <w:sz w:val="16"/>
                <w:szCs w:val="16"/>
              </w:rPr>
              <w:t>R5s230338</w:t>
            </w:r>
          </w:p>
        </w:tc>
        <w:tc>
          <w:tcPr>
            <w:tcW w:w="1597" w:type="dxa"/>
          </w:tcPr>
          <w:p w14:paraId="4FB1E129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17C89E" w14:textId="77777777" w:rsidR="00BB72E7" w:rsidRDefault="00BB72E7" w:rsidP="0055613A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097856BA" w14:textId="77777777" w:rsidR="00BB72E7" w:rsidRDefault="00BB72E7" w:rsidP="0055613A">
            <w:r>
              <w:rPr>
                <w:sz w:val="16"/>
                <w:szCs w:val="16"/>
              </w:rPr>
              <w:t>9.1.9.4.NR5GC</w:t>
            </w:r>
          </w:p>
        </w:tc>
        <w:tc>
          <w:tcPr>
            <w:tcW w:w="998" w:type="dxa"/>
          </w:tcPr>
          <w:p w14:paraId="68A3E4D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81E9D5E" w14:textId="77777777" w:rsidTr="0055613A">
        <w:tc>
          <w:tcPr>
            <w:tcW w:w="879" w:type="dxa"/>
          </w:tcPr>
          <w:p w14:paraId="5C5ABE6E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486671" w14:textId="77777777" w:rsidR="00BB72E7" w:rsidRDefault="00BB72E7" w:rsidP="0055613A"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 w14:paraId="148EC6C8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6CB64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9AAB66" w14:textId="77777777" w:rsidR="00BB72E7" w:rsidRDefault="00BB72E7" w:rsidP="0055613A">
            <w:r>
              <w:rPr>
                <w:sz w:val="16"/>
                <w:szCs w:val="16"/>
              </w:rPr>
              <w:t>Correction to NR5GC testcase 8.2.2.1.2</w:t>
            </w:r>
          </w:p>
        </w:tc>
        <w:tc>
          <w:tcPr>
            <w:tcW w:w="517" w:type="dxa"/>
          </w:tcPr>
          <w:p w14:paraId="5DAE327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D29A8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07E2532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265E361" w14:textId="77777777" w:rsidR="00BB72E7" w:rsidRDefault="00BB72E7" w:rsidP="0055613A">
            <w:r>
              <w:rPr>
                <w:sz w:val="16"/>
                <w:szCs w:val="16"/>
              </w:rPr>
              <w:t>R5s230339</w:t>
            </w:r>
          </w:p>
        </w:tc>
        <w:tc>
          <w:tcPr>
            <w:tcW w:w="1597" w:type="dxa"/>
          </w:tcPr>
          <w:p w14:paraId="09D0CF97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B8950B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3AA1E3" w14:textId="77777777" w:rsidR="00BB72E7" w:rsidRDefault="00BB72E7" w:rsidP="0055613A">
            <w:r>
              <w:rPr>
                <w:sz w:val="16"/>
                <w:szCs w:val="16"/>
              </w:rPr>
              <w:t>8.2.2.1.2.NR5GC</w:t>
            </w:r>
          </w:p>
        </w:tc>
        <w:tc>
          <w:tcPr>
            <w:tcW w:w="998" w:type="dxa"/>
          </w:tcPr>
          <w:p w14:paraId="1261419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9C759AB" w14:textId="77777777" w:rsidTr="0055613A">
        <w:tc>
          <w:tcPr>
            <w:tcW w:w="879" w:type="dxa"/>
          </w:tcPr>
          <w:p w14:paraId="0987F29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F737E93" w14:textId="77777777" w:rsidR="00BB72E7" w:rsidRDefault="00BB72E7" w:rsidP="0055613A">
            <w:r>
              <w:rPr>
                <w:sz w:val="16"/>
                <w:szCs w:val="16"/>
              </w:rPr>
              <w:t>3064</w:t>
            </w:r>
          </w:p>
        </w:tc>
        <w:tc>
          <w:tcPr>
            <w:tcW w:w="517" w:type="dxa"/>
          </w:tcPr>
          <w:p w14:paraId="4CCBABD0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8B1F4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3CDDE2" w14:textId="77777777" w:rsidR="00BB72E7" w:rsidRDefault="00BB72E7" w:rsidP="0055613A">
            <w:r>
              <w:rPr>
                <w:sz w:val="16"/>
                <w:szCs w:val="16"/>
              </w:rPr>
              <w:t>Correction for NR5GC IRAT test case 8.1.1.3.4</w:t>
            </w:r>
          </w:p>
        </w:tc>
        <w:tc>
          <w:tcPr>
            <w:tcW w:w="517" w:type="dxa"/>
          </w:tcPr>
          <w:p w14:paraId="7A190C2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51BD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F3942B3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2C086B9" w14:textId="77777777" w:rsidR="00BB72E7" w:rsidRDefault="00BB72E7" w:rsidP="0055613A">
            <w:r>
              <w:rPr>
                <w:sz w:val="16"/>
                <w:szCs w:val="16"/>
              </w:rPr>
              <w:t>R5s230346</w:t>
            </w:r>
          </w:p>
        </w:tc>
        <w:tc>
          <w:tcPr>
            <w:tcW w:w="1597" w:type="dxa"/>
          </w:tcPr>
          <w:p w14:paraId="6EFD3BCC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3EC0417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6586F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F6F2A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F479123" w14:textId="77777777" w:rsidTr="0055613A">
        <w:tc>
          <w:tcPr>
            <w:tcW w:w="879" w:type="dxa"/>
          </w:tcPr>
          <w:p w14:paraId="0FC7B1A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F7979A" w14:textId="77777777" w:rsidR="00BB72E7" w:rsidRDefault="00BB72E7" w:rsidP="0055613A">
            <w:r>
              <w:rPr>
                <w:sz w:val="16"/>
                <w:szCs w:val="16"/>
              </w:rPr>
              <w:t>3065</w:t>
            </w:r>
          </w:p>
        </w:tc>
        <w:tc>
          <w:tcPr>
            <w:tcW w:w="517" w:type="dxa"/>
          </w:tcPr>
          <w:p w14:paraId="077FEEC7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F7F74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D60E00" w14:textId="77777777" w:rsidR="00BB72E7" w:rsidRDefault="00BB72E7" w:rsidP="0055613A">
            <w:r>
              <w:rPr>
                <w:sz w:val="16"/>
                <w:szCs w:val="16"/>
              </w:rPr>
              <w:t>Correction for NR5GC idle mode test case 6.3.1.1</w:t>
            </w:r>
          </w:p>
        </w:tc>
        <w:tc>
          <w:tcPr>
            <w:tcW w:w="517" w:type="dxa"/>
          </w:tcPr>
          <w:p w14:paraId="1EE3DA1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3424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782A365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9C30800" w14:textId="77777777" w:rsidR="00BB72E7" w:rsidRDefault="00BB72E7" w:rsidP="0055613A">
            <w:r>
              <w:rPr>
                <w:sz w:val="16"/>
                <w:szCs w:val="16"/>
              </w:rPr>
              <w:t>R5s230347</w:t>
            </w:r>
          </w:p>
        </w:tc>
        <w:tc>
          <w:tcPr>
            <w:tcW w:w="1597" w:type="dxa"/>
          </w:tcPr>
          <w:p w14:paraId="1A16A538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1CD182D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25777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644F6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BADBEBB" w14:textId="77777777" w:rsidTr="0055613A">
        <w:tc>
          <w:tcPr>
            <w:tcW w:w="879" w:type="dxa"/>
          </w:tcPr>
          <w:p w14:paraId="7797E0A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8933B85" w14:textId="77777777" w:rsidR="00BB72E7" w:rsidRDefault="00BB72E7" w:rsidP="0055613A">
            <w:r>
              <w:rPr>
                <w:sz w:val="16"/>
                <w:szCs w:val="16"/>
              </w:rPr>
              <w:t>3066</w:t>
            </w:r>
          </w:p>
        </w:tc>
        <w:tc>
          <w:tcPr>
            <w:tcW w:w="517" w:type="dxa"/>
          </w:tcPr>
          <w:p w14:paraId="635F1BBB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B7BA8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7BFF4B" w14:textId="77777777" w:rsidR="00BB72E7" w:rsidRDefault="00BB72E7" w:rsidP="0055613A">
            <w:r>
              <w:rPr>
                <w:sz w:val="16"/>
                <w:szCs w:val="16"/>
              </w:rPr>
              <w:t>Correction to ENDC testcases 8.2.4.2.1.x</w:t>
            </w:r>
          </w:p>
        </w:tc>
        <w:tc>
          <w:tcPr>
            <w:tcW w:w="517" w:type="dxa"/>
          </w:tcPr>
          <w:p w14:paraId="48FDE52B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D857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C057D0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99A0667" w14:textId="77777777" w:rsidR="00BB72E7" w:rsidRDefault="00BB72E7" w:rsidP="0055613A">
            <w:r>
              <w:rPr>
                <w:sz w:val="16"/>
                <w:szCs w:val="16"/>
              </w:rPr>
              <w:t>R5s230348</w:t>
            </w:r>
          </w:p>
        </w:tc>
        <w:tc>
          <w:tcPr>
            <w:tcW w:w="1597" w:type="dxa"/>
          </w:tcPr>
          <w:p w14:paraId="14F47251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D23930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E89CEA" w14:textId="77777777" w:rsidR="00BB72E7" w:rsidRDefault="00BB72E7" w:rsidP="0055613A">
            <w:r>
              <w:rPr>
                <w:sz w:val="16"/>
                <w:szCs w:val="16"/>
              </w:rPr>
              <w:t>8.2.4.2.1.1.ENDC, 8.2.4.2.1.2.ENDC, 8.2.4.2.1.3.ENDC</w:t>
            </w:r>
          </w:p>
        </w:tc>
        <w:tc>
          <w:tcPr>
            <w:tcW w:w="998" w:type="dxa"/>
          </w:tcPr>
          <w:p w14:paraId="45D8728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AD08EF0" w14:textId="77777777" w:rsidTr="0055613A">
        <w:tc>
          <w:tcPr>
            <w:tcW w:w="879" w:type="dxa"/>
          </w:tcPr>
          <w:p w14:paraId="737AD177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9C2B1A6" w14:textId="77777777" w:rsidR="00BB72E7" w:rsidRDefault="00BB72E7" w:rsidP="0055613A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4D260B0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82616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DEFC3D" w14:textId="77777777" w:rsidR="00BB72E7" w:rsidRDefault="00BB72E7" w:rsidP="0055613A">
            <w:r>
              <w:rPr>
                <w:sz w:val="16"/>
                <w:szCs w:val="16"/>
              </w:rPr>
              <w:t>Addition of NR5GC testcase 11.4.14 in FR1</w:t>
            </w:r>
          </w:p>
        </w:tc>
        <w:tc>
          <w:tcPr>
            <w:tcW w:w="517" w:type="dxa"/>
          </w:tcPr>
          <w:p w14:paraId="587F91DE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0BC61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BBB5565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CC7D2E4" w14:textId="77777777" w:rsidR="00BB72E7" w:rsidRDefault="00BB72E7" w:rsidP="0055613A">
            <w:r>
              <w:rPr>
                <w:sz w:val="16"/>
                <w:szCs w:val="16"/>
              </w:rPr>
              <w:t>R5s230350</w:t>
            </w:r>
          </w:p>
        </w:tc>
        <w:tc>
          <w:tcPr>
            <w:tcW w:w="1597" w:type="dxa"/>
          </w:tcPr>
          <w:p w14:paraId="28F24E72" w14:textId="77777777" w:rsidR="00BB72E7" w:rsidRDefault="00BB72E7" w:rsidP="0055613A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</w:tcPr>
          <w:p w14:paraId="72B8282E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EA5277" w14:textId="77777777" w:rsidR="00BB72E7" w:rsidRDefault="00BB72E7" w:rsidP="0055613A">
            <w:r>
              <w:rPr>
                <w:sz w:val="16"/>
                <w:szCs w:val="16"/>
              </w:rPr>
              <w:t>11.4.14.NR5GC</w:t>
            </w:r>
          </w:p>
        </w:tc>
        <w:tc>
          <w:tcPr>
            <w:tcW w:w="998" w:type="dxa"/>
          </w:tcPr>
          <w:p w14:paraId="416A6C7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59084F4E" w14:textId="77777777" w:rsidTr="0055613A">
        <w:tc>
          <w:tcPr>
            <w:tcW w:w="879" w:type="dxa"/>
          </w:tcPr>
          <w:p w14:paraId="1E086861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39906E3" w14:textId="77777777" w:rsidR="00BB72E7" w:rsidRDefault="00BB72E7" w:rsidP="0055613A"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 w14:paraId="60AA0E66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75A62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3610F" w14:textId="77777777" w:rsidR="00BB72E7" w:rsidRDefault="00BB72E7" w:rsidP="0055613A">
            <w:r>
              <w:rPr>
                <w:sz w:val="16"/>
                <w:szCs w:val="16"/>
              </w:rPr>
              <w:t>Correction to EN-DC NR CA Test cases 8.2.4.1.1.4 and 8.2.4.1.1.6</w:t>
            </w:r>
          </w:p>
        </w:tc>
        <w:tc>
          <w:tcPr>
            <w:tcW w:w="517" w:type="dxa"/>
          </w:tcPr>
          <w:p w14:paraId="3BBF2EE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762A9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04C5C7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C84F064" w14:textId="77777777" w:rsidR="00BB72E7" w:rsidRDefault="00BB72E7" w:rsidP="0055613A">
            <w:r>
              <w:rPr>
                <w:sz w:val="16"/>
                <w:szCs w:val="16"/>
              </w:rPr>
              <w:t>R5s230352</w:t>
            </w:r>
          </w:p>
        </w:tc>
        <w:tc>
          <w:tcPr>
            <w:tcW w:w="1597" w:type="dxa"/>
          </w:tcPr>
          <w:p w14:paraId="23070306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F0BB6B9" w14:textId="77777777" w:rsidR="00BB72E7" w:rsidRDefault="00BB72E7" w:rsidP="0055613A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F6DC43A" w14:textId="77777777" w:rsidR="00BB72E7" w:rsidRDefault="00BB72E7" w:rsidP="0055613A">
            <w:r>
              <w:rPr>
                <w:sz w:val="16"/>
                <w:szCs w:val="16"/>
              </w:rPr>
              <w:t>8.2.4.1.1.4.ENDC, 8.2.4.1.1.6.ENDC</w:t>
            </w:r>
          </w:p>
        </w:tc>
        <w:tc>
          <w:tcPr>
            <w:tcW w:w="998" w:type="dxa"/>
          </w:tcPr>
          <w:p w14:paraId="110DC9ED" w14:textId="77777777" w:rsidR="00BB72E7" w:rsidRDefault="00BB72E7" w:rsidP="0055613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B72E7" w14:paraId="279A7319" w14:textId="77777777" w:rsidTr="0055613A">
        <w:tc>
          <w:tcPr>
            <w:tcW w:w="879" w:type="dxa"/>
          </w:tcPr>
          <w:p w14:paraId="2ED744BE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750BF6" w14:textId="77777777" w:rsidR="00BB72E7" w:rsidRDefault="00BB72E7" w:rsidP="0055613A">
            <w:r>
              <w:rPr>
                <w:sz w:val="16"/>
                <w:szCs w:val="16"/>
              </w:rPr>
              <w:t>3070</w:t>
            </w:r>
          </w:p>
        </w:tc>
        <w:tc>
          <w:tcPr>
            <w:tcW w:w="517" w:type="dxa"/>
          </w:tcPr>
          <w:p w14:paraId="0C58952B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5F39F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3F53B5" w14:textId="77777777" w:rsidR="00BB72E7" w:rsidRDefault="00BB72E7" w:rsidP="0055613A">
            <w:r>
              <w:rPr>
                <w:sz w:val="16"/>
                <w:szCs w:val="16"/>
              </w:rPr>
              <w:t>Correction to function f_NR5GC_DAPS_HO_CheckDataPath_HARQFeedback</w:t>
            </w:r>
          </w:p>
        </w:tc>
        <w:tc>
          <w:tcPr>
            <w:tcW w:w="517" w:type="dxa"/>
          </w:tcPr>
          <w:p w14:paraId="5D7B093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1D613D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6284E5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351DF4E" w14:textId="77777777" w:rsidR="00BB72E7" w:rsidRDefault="00BB72E7" w:rsidP="0055613A">
            <w:r>
              <w:rPr>
                <w:sz w:val="16"/>
                <w:szCs w:val="16"/>
              </w:rPr>
              <w:t>R5s230354</w:t>
            </w:r>
          </w:p>
        </w:tc>
        <w:tc>
          <w:tcPr>
            <w:tcW w:w="1597" w:type="dxa"/>
          </w:tcPr>
          <w:p w14:paraId="06F097AB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6F736EA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650286E6" w14:textId="77777777" w:rsidR="00BB72E7" w:rsidRDefault="00BB72E7" w:rsidP="0055613A">
            <w:r>
              <w:rPr>
                <w:sz w:val="16"/>
                <w:szCs w:val="16"/>
              </w:rPr>
              <w:t>8.1.4.3.1.NR5GC, 8.1.4.3.4.NR5GC</w:t>
            </w:r>
          </w:p>
        </w:tc>
        <w:tc>
          <w:tcPr>
            <w:tcW w:w="998" w:type="dxa"/>
          </w:tcPr>
          <w:p w14:paraId="2CFE01DE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1336B4A" w14:textId="77777777" w:rsidTr="0055613A">
        <w:tc>
          <w:tcPr>
            <w:tcW w:w="879" w:type="dxa"/>
          </w:tcPr>
          <w:p w14:paraId="6B3E4A9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FBF7743" w14:textId="77777777" w:rsidR="00BB72E7" w:rsidRDefault="00BB72E7" w:rsidP="0055613A"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 w14:paraId="7F4F3667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E7114B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8F3818" w14:textId="77777777" w:rsidR="00BB72E7" w:rsidRDefault="00BB72E7" w:rsidP="0055613A">
            <w:r>
              <w:rPr>
                <w:sz w:val="16"/>
                <w:szCs w:val="16"/>
              </w:rPr>
              <w:t>Correction to NR5GC testcase 10.1.8.1</w:t>
            </w:r>
          </w:p>
        </w:tc>
        <w:tc>
          <w:tcPr>
            <w:tcW w:w="517" w:type="dxa"/>
          </w:tcPr>
          <w:p w14:paraId="7C67E65A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D11A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F9A9FA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9EC037D" w14:textId="77777777" w:rsidR="00BB72E7" w:rsidRDefault="00BB72E7" w:rsidP="0055613A">
            <w:r>
              <w:rPr>
                <w:sz w:val="16"/>
                <w:szCs w:val="16"/>
              </w:rPr>
              <w:t>R5s230356</w:t>
            </w:r>
          </w:p>
        </w:tc>
        <w:tc>
          <w:tcPr>
            <w:tcW w:w="1597" w:type="dxa"/>
          </w:tcPr>
          <w:p w14:paraId="7E4EBE3A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DE4C5E3" w14:textId="77777777" w:rsidR="00BB72E7" w:rsidRDefault="00BB72E7" w:rsidP="0055613A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3C885109" w14:textId="77777777" w:rsidR="00BB72E7" w:rsidRDefault="00BB72E7" w:rsidP="0055613A">
            <w:r>
              <w:rPr>
                <w:sz w:val="16"/>
                <w:szCs w:val="16"/>
              </w:rPr>
              <w:t>10.1.8.1.NR5GC</w:t>
            </w:r>
          </w:p>
        </w:tc>
        <w:tc>
          <w:tcPr>
            <w:tcW w:w="998" w:type="dxa"/>
          </w:tcPr>
          <w:p w14:paraId="5499894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FFED7E4" w14:textId="77777777" w:rsidTr="0055613A">
        <w:tc>
          <w:tcPr>
            <w:tcW w:w="879" w:type="dxa"/>
          </w:tcPr>
          <w:p w14:paraId="4CA7C635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B6BAE4D" w14:textId="77777777" w:rsidR="00BB72E7" w:rsidRDefault="00BB72E7" w:rsidP="0055613A"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 w14:paraId="4D0AB203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C087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BD7BE0" w14:textId="77777777" w:rsidR="00BB72E7" w:rsidRDefault="00BB72E7" w:rsidP="0055613A">
            <w:r>
              <w:rPr>
                <w:sz w:val="16"/>
                <w:szCs w:val="16"/>
              </w:rPr>
              <w:t>Correction to NR MAC testcase 7.1.1.6.1</w:t>
            </w:r>
          </w:p>
        </w:tc>
        <w:tc>
          <w:tcPr>
            <w:tcW w:w="517" w:type="dxa"/>
          </w:tcPr>
          <w:p w14:paraId="4F45EE2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E4DB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D87855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3137F73" w14:textId="77777777" w:rsidR="00BB72E7" w:rsidRDefault="00BB72E7" w:rsidP="0055613A">
            <w:r>
              <w:rPr>
                <w:sz w:val="16"/>
                <w:szCs w:val="16"/>
              </w:rPr>
              <w:t>R5s230361</w:t>
            </w:r>
          </w:p>
        </w:tc>
        <w:tc>
          <w:tcPr>
            <w:tcW w:w="1597" w:type="dxa"/>
          </w:tcPr>
          <w:p w14:paraId="5E0D29A1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A02F0F0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E1ECCC" w14:textId="77777777" w:rsidR="00BB72E7" w:rsidRDefault="00BB72E7" w:rsidP="0055613A">
            <w:r>
              <w:rPr>
                <w:sz w:val="16"/>
                <w:szCs w:val="16"/>
              </w:rPr>
              <w:t>7.1.1.6.1.NR5GC, 7.1.1.6.1.ENDC</w:t>
            </w:r>
          </w:p>
        </w:tc>
        <w:tc>
          <w:tcPr>
            <w:tcW w:w="998" w:type="dxa"/>
          </w:tcPr>
          <w:p w14:paraId="7F461E21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B72E7" w14:paraId="60FFF980" w14:textId="77777777" w:rsidTr="0055613A">
        <w:tc>
          <w:tcPr>
            <w:tcW w:w="879" w:type="dxa"/>
          </w:tcPr>
          <w:p w14:paraId="2EAD2211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300B0A8" w14:textId="77777777" w:rsidR="00BB72E7" w:rsidRDefault="00BB72E7" w:rsidP="0055613A">
            <w:r>
              <w:rPr>
                <w:sz w:val="16"/>
                <w:szCs w:val="16"/>
              </w:rPr>
              <w:t>3075</w:t>
            </w:r>
          </w:p>
        </w:tc>
        <w:tc>
          <w:tcPr>
            <w:tcW w:w="517" w:type="dxa"/>
          </w:tcPr>
          <w:p w14:paraId="0C85E5A4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C7786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63E21D" w14:textId="77777777" w:rsidR="00BB72E7" w:rsidRDefault="00BB72E7" w:rsidP="0055613A">
            <w:r>
              <w:rPr>
                <w:sz w:val="16"/>
                <w:szCs w:val="16"/>
              </w:rPr>
              <w:t>NR5GC FR1: Re-verification of Rel-16 DAPS RRC test case 8.1.4.3.5</w:t>
            </w:r>
          </w:p>
        </w:tc>
        <w:tc>
          <w:tcPr>
            <w:tcW w:w="517" w:type="dxa"/>
          </w:tcPr>
          <w:p w14:paraId="34E63752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514E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55F28F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EB3B080" w14:textId="77777777" w:rsidR="00BB72E7" w:rsidRDefault="00BB72E7" w:rsidP="0055613A">
            <w:r>
              <w:rPr>
                <w:sz w:val="16"/>
                <w:szCs w:val="16"/>
              </w:rPr>
              <w:t>R5s230362</w:t>
            </w:r>
          </w:p>
        </w:tc>
        <w:tc>
          <w:tcPr>
            <w:tcW w:w="1597" w:type="dxa"/>
          </w:tcPr>
          <w:p w14:paraId="6E86E262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7A7B92B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0877924C" w14:textId="77777777" w:rsidR="00BB72E7" w:rsidRDefault="00BB72E7" w:rsidP="0055613A">
            <w:r>
              <w:rPr>
                <w:sz w:val="16"/>
                <w:szCs w:val="16"/>
              </w:rPr>
              <w:t>8.1.4.3.5.NR5GC</w:t>
            </w:r>
          </w:p>
        </w:tc>
        <w:tc>
          <w:tcPr>
            <w:tcW w:w="998" w:type="dxa"/>
          </w:tcPr>
          <w:p w14:paraId="6E3421C2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; TS/TR ... CR ... </w:t>
            </w:r>
          </w:p>
        </w:tc>
      </w:tr>
      <w:tr w:rsidR="00BB72E7" w14:paraId="736ED1D2" w14:textId="77777777" w:rsidTr="0055613A">
        <w:tc>
          <w:tcPr>
            <w:tcW w:w="879" w:type="dxa"/>
          </w:tcPr>
          <w:p w14:paraId="57137E3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1DEC2BA" w14:textId="77777777" w:rsidR="00BB72E7" w:rsidRDefault="00BB72E7" w:rsidP="0055613A">
            <w:r>
              <w:rPr>
                <w:sz w:val="16"/>
                <w:szCs w:val="16"/>
              </w:rPr>
              <w:t>3076</w:t>
            </w:r>
          </w:p>
        </w:tc>
        <w:tc>
          <w:tcPr>
            <w:tcW w:w="517" w:type="dxa"/>
          </w:tcPr>
          <w:p w14:paraId="79E127DE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C368BB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95BC27" w14:textId="77777777" w:rsidR="00BB72E7" w:rsidRDefault="00BB72E7" w:rsidP="0055613A">
            <w:r>
              <w:rPr>
                <w:sz w:val="16"/>
                <w:szCs w:val="16"/>
              </w:rPr>
              <w:t>NR5GC FR1: Re-verification of Rel-16 DAPS RRC test case 8.1.4.3.4</w:t>
            </w:r>
          </w:p>
        </w:tc>
        <w:tc>
          <w:tcPr>
            <w:tcW w:w="517" w:type="dxa"/>
          </w:tcPr>
          <w:p w14:paraId="7760056C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BCF79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17369B2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3AAA595" w14:textId="77777777" w:rsidR="00BB72E7" w:rsidRDefault="00BB72E7" w:rsidP="0055613A">
            <w:r>
              <w:rPr>
                <w:sz w:val="16"/>
                <w:szCs w:val="16"/>
              </w:rPr>
              <w:t>R5s230364</w:t>
            </w:r>
          </w:p>
        </w:tc>
        <w:tc>
          <w:tcPr>
            <w:tcW w:w="1597" w:type="dxa"/>
          </w:tcPr>
          <w:p w14:paraId="249F2FC1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09F7C4CD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01459D1B" w14:textId="77777777" w:rsidR="00BB72E7" w:rsidRDefault="00BB72E7" w:rsidP="0055613A">
            <w:r>
              <w:rPr>
                <w:sz w:val="16"/>
                <w:szCs w:val="16"/>
              </w:rPr>
              <w:t>8.1.4.3.4.NR5GC</w:t>
            </w:r>
          </w:p>
        </w:tc>
        <w:tc>
          <w:tcPr>
            <w:tcW w:w="998" w:type="dxa"/>
          </w:tcPr>
          <w:p w14:paraId="66A8C3DD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; TS/TR ... CR ... </w:t>
            </w:r>
          </w:p>
        </w:tc>
      </w:tr>
      <w:tr w:rsidR="00BB72E7" w14:paraId="78B01BE6" w14:textId="77777777" w:rsidTr="0055613A">
        <w:tc>
          <w:tcPr>
            <w:tcW w:w="879" w:type="dxa"/>
          </w:tcPr>
          <w:p w14:paraId="7D74571A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33E7D59" w14:textId="77777777" w:rsidR="00BB72E7" w:rsidRDefault="00BB72E7" w:rsidP="0055613A">
            <w:r>
              <w:rPr>
                <w:sz w:val="16"/>
                <w:szCs w:val="16"/>
              </w:rPr>
              <w:t>3077</w:t>
            </w:r>
          </w:p>
        </w:tc>
        <w:tc>
          <w:tcPr>
            <w:tcW w:w="517" w:type="dxa"/>
          </w:tcPr>
          <w:p w14:paraId="3F5BB7BE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A4C9F7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E4EFAF" w14:textId="77777777" w:rsidR="00BB72E7" w:rsidRDefault="00BB72E7" w:rsidP="0055613A">
            <w:r>
              <w:rPr>
                <w:sz w:val="16"/>
                <w:szCs w:val="16"/>
              </w:rPr>
              <w:t>Correction for EN-DC test case 8.2.2.6.1</w:t>
            </w:r>
          </w:p>
        </w:tc>
        <w:tc>
          <w:tcPr>
            <w:tcW w:w="517" w:type="dxa"/>
          </w:tcPr>
          <w:p w14:paraId="21CBD61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E09E6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B288BEF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D8D3F77" w14:textId="77777777" w:rsidR="00BB72E7" w:rsidRDefault="00BB72E7" w:rsidP="0055613A">
            <w:r>
              <w:rPr>
                <w:sz w:val="16"/>
                <w:szCs w:val="16"/>
              </w:rPr>
              <w:t>R5s230366</w:t>
            </w:r>
          </w:p>
        </w:tc>
        <w:tc>
          <w:tcPr>
            <w:tcW w:w="1597" w:type="dxa"/>
          </w:tcPr>
          <w:p w14:paraId="0EC8AAF3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352E346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E5DAB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04294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E88A9BC" w14:textId="77777777" w:rsidTr="0055613A">
        <w:tc>
          <w:tcPr>
            <w:tcW w:w="879" w:type="dxa"/>
          </w:tcPr>
          <w:p w14:paraId="172B2C9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E5B1F6E" w14:textId="77777777" w:rsidR="00BB72E7" w:rsidRDefault="00BB72E7" w:rsidP="0055613A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38D1B918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B6AA8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B9E572" w14:textId="77777777" w:rsidR="00BB72E7" w:rsidRDefault="00BB72E7" w:rsidP="0055613A">
            <w:r>
              <w:rPr>
                <w:sz w:val="16"/>
                <w:szCs w:val="16"/>
              </w:rPr>
              <w:t>Correction for NR5GC MAC test case 7.1.1.9.1</w:t>
            </w:r>
          </w:p>
        </w:tc>
        <w:tc>
          <w:tcPr>
            <w:tcW w:w="517" w:type="dxa"/>
          </w:tcPr>
          <w:p w14:paraId="28A43AC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6FC181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D5F4A3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BAE8CA7" w14:textId="77777777" w:rsidR="00BB72E7" w:rsidRDefault="00BB72E7" w:rsidP="0055613A">
            <w:r>
              <w:rPr>
                <w:sz w:val="16"/>
                <w:szCs w:val="16"/>
              </w:rPr>
              <w:t>R5s230370</w:t>
            </w:r>
          </w:p>
        </w:tc>
        <w:tc>
          <w:tcPr>
            <w:tcW w:w="1597" w:type="dxa"/>
          </w:tcPr>
          <w:p w14:paraId="42569B64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F941210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E85B545" w14:textId="77777777" w:rsidR="00BB72E7" w:rsidRDefault="00BB72E7" w:rsidP="0055613A">
            <w:r>
              <w:rPr>
                <w:sz w:val="16"/>
                <w:szCs w:val="16"/>
              </w:rPr>
              <w:t>7.1.1.9.1.NR5GC, 7.1.1.9.1.ENDC</w:t>
            </w:r>
          </w:p>
        </w:tc>
        <w:tc>
          <w:tcPr>
            <w:tcW w:w="998" w:type="dxa"/>
          </w:tcPr>
          <w:p w14:paraId="2A880085" w14:textId="77777777" w:rsidR="00BB72E7" w:rsidRDefault="00BB72E7" w:rsidP="0055613A">
            <w:r>
              <w:rPr>
                <w:sz w:val="16"/>
                <w:szCs w:val="16"/>
              </w:rPr>
              <w:t>TS/TR ... CR ...; TS 38.523-1; TS/TR ... CR ...</w:t>
            </w:r>
          </w:p>
        </w:tc>
      </w:tr>
      <w:tr w:rsidR="00BB72E7" w14:paraId="1F4B9FC1" w14:textId="77777777" w:rsidTr="0055613A">
        <w:tc>
          <w:tcPr>
            <w:tcW w:w="879" w:type="dxa"/>
          </w:tcPr>
          <w:p w14:paraId="1BE46CB6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52B4CAC" w14:textId="77777777" w:rsidR="00BB72E7" w:rsidRDefault="00BB72E7" w:rsidP="0055613A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09293210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723F8C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FC8606" w14:textId="77777777" w:rsidR="00BB72E7" w:rsidRDefault="00BB72E7" w:rsidP="0055613A">
            <w:r>
              <w:rPr>
                <w:sz w:val="16"/>
                <w:szCs w:val="16"/>
              </w:rPr>
              <w:t>Correction for NR5GC IRAT test cases</w:t>
            </w:r>
          </w:p>
        </w:tc>
        <w:tc>
          <w:tcPr>
            <w:tcW w:w="517" w:type="dxa"/>
          </w:tcPr>
          <w:p w14:paraId="13AE5572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10B1E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585F3A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EE18731" w14:textId="77777777" w:rsidR="00BB72E7" w:rsidRDefault="00BB72E7" w:rsidP="0055613A">
            <w:r>
              <w:rPr>
                <w:sz w:val="16"/>
                <w:szCs w:val="16"/>
              </w:rPr>
              <w:t>R5s230372</w:t>
            </w:r>
          </w:p>
        </w:tc>
        <w:tc>
          <w:tcPr>
            <w:tcW w:w="1597" w:type="dxa"/>
          </w:tcPr>
          <w:p w14:paraId="1D0C32C0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803C251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42A412" w14:textId="77777777" w:rsidR="00BB72E7" w:rsidRDefault="00BB72E7" w:rsidP="0055613A">
            <w:r>
              <w:rPr>
                <w:sz w:val="16"/>
                <w:szCs w:val="16"/>
              </w:rPr>
              <w:t>e.g. 6.2.1.4.NR5GC, 6.2.1.5.NR5GC</w:t>
            </w:r>
          </w:p>
        </w:tc>
        <w:tc>
          <w:tcPr>
            <w:tcW w:w="998" w:type="dxa"/>
          </w:tcPr>
          <w:p w14:paraId="6E9D301C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B72E7" w14:paraId="79B1A28D" w14:textId="77777777" w:rsidTr="0055613A">
        <w:tc>
          <w:tcPr>
            <w:tcW w:w="879" w:type="dxa"/>
          </w:tcPr>
          <w:p w14:paraId="333C7313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1177014" w14:textId="77777777" w:rsidR="00BB72E7" w:rsidRDefault="00BB72E7" w:rsidP="0055613A">
            <w:r>
              <w:rPr>
                <w:sz w:val="16"/>
                <w:szCs w:val="16"/>
              </w:rPr>
              <w:t>3082</w:t>
            </w:r>
          </w:p>
        </w:tc>
        <w:tc>
          <w:tcPr>
            <w:tcW w:w="517" w:type="dxa"/>
          </w:tcPr>
          <w:p w14:paraId="6B337060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B0D2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E4A228" w14:textId="77777777" w:rsidR="00BB72E7" w:rsidRDefault="00BB72E7" w:rsidP="0055613A">
            <w:r>
              <w:rPr>
                <w:sz w:val="16"/>
                <w:szCs w:val="16"/>
              </w:rPr>
              <w:t>Correction to NR5GC testcase 11.3.5</w:t>
            </w:r>
          </w:p>
        </w:tc>
        <w:tc>
          <w:tcPr>
            <w:tcW w:w="517" w:type="dxa"/>
          </w:tcPr>
          <w:p w14:paraId="362D9E3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B7AF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C4977E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988A8EA" w14:textId="77777777" w:rsidR="00BB72E7" w:rsidRDefault="00BB72E7" w:rsidP="0055613A">
            <w:r>
              <w:rPr>
                <w:sz w:val="16"/>
                <w:szCs w:val="16"/>
              </w:rPr>
              <w:t>R5s230376</w:t>
            </w:r>
          </w:p>
        </w:tc>
        <w:tc>
          <w:tcPr>
            <w:tcW w:w="1597" w:type="dxa"/>
          </w:tcPr>
          <w:p w14:paraId="2AC4D900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C58D1F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C3B9FA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C26BE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FF480A1" w14:textId="77777777" w:rsidTr="0055613A">
        <w:tc>
          <w:tcPr>
            <w:tcW w:w="879" w:type="dxa"/>
          </w:tcPr>
          <w:p w14:paraId="2EB5F954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62AD9F8" w14:textId="77777777" w:rsidR="00BB72E7" w:rsidRDefault="00BB72E7" w:rsidP="0055613A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04F8B964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ECF0F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42F8F" w14:textId="77777777" w:rsidR="00BB72E7" w:rsidRDefault="00BB72E7" w:rsidP="0055613A">
            <w:r>
              <w:rPr>
                <w:sz w:val="16"/>
                <w:szCs w:val="16"/>
              </w:rPr>
              <w:t>Correction to NR UE capability test case 8.2.1.1.1</w:t>
            </w:r>
          </w:p>
        </w:tc>
        <w:tc>
          <w:tcPr>
            <w:tcW w:w="517" w:type="dxa"/>
          </w:tcPr>
          <w:p w14:paraId="6D014AE7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A3647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85246C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773264E" w14:textId="77777777" w:rsidR="00BB72E7" w:rsidRDefault="00BB72E7" w:rsidP="0055613A">
            <w:r>
              <w:rPr>
                <w:sz w:val="16"/>
                <w:szCs w:val="16"/>
              </w:rPr>
              <w:t>R5s230380</w:t>
            </w:r>
          </w:p>
        </w:tc>
        <w:tc>
          <w:tcPr>
            <w:tcW w:w="1597" w:type="dxa"/>
          </w:tcPr>
          <w:p w14:paraId="37912D2B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77E9240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BD93F7" w14:textId="77777777" w:rsidR="00BB72E7" w:rsidRDefault="00BB72E7" w:rsidP="0055613A">
            <w:r>
              <w:rPr>
                <w:sz w:val="16"/>
                <w:szCs w:val="16"/>
              </w:rPr>
              <w:t>8.2.1.1.1.ENDC</w:t>
            </w:r>
          </w:p>
        </w:tc>
        <w:tc>
          <w:tcPr>
            <w:tcW w:w="998" w:type="dxa"/>
          </w:tcPr>
          <w:p w14:paraId="5CE24817" w14:textId="77777777" w:rsidR="00BB72E7" w:rsidRDefault="00BB72E7" w:rsidP="0055613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B72E7" w14:paraId="4B8B7E96" w14:textId="77777777" w:rsidTr="0055613A">
        <w:tc>
          <w:tcPr>
            <w:tcW w:w="879" w:type="dxa"/>
          </w:tcPr>
          <w:p w14:paraId="11F79E5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3835BFB" w14:textId="77777777" w:rsidR="00BB72E7" w:rsidRDefault="00BB72E7" w:rsidP="0055613A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416C923C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32F0C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4BA1C4" w14:textId="77777777" w:rsidR="00BB72E7" w:rsidRDefault="00BB72E7" w:rsidP="0055613A">
            <w:r>
              <w:rPr>
                <w:sz w:val="16"/>
                <w:szCs w:val="16"/>
              </w:rPr>
              <w:t>Correction to Inter-RAT Test case 6.2.3.4.NR5GC</w:t>
            </w:r>
          </w:p>
        </w:tc>
        <w:tc>
          <w:tcPr>
            <w:tcW w:w="517" w:type="dxa"/>
          </w:tcPr>
          <w:p w14:paraId="3E899AC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344B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8710A4F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3A55803" w14:textId="77777777" w:rsidR="00BB72E7" w:rsidRDefault="00BB72E7" w:rsidP="0055613A">
            <w:r>
              <w:rPr>
                <w:sz w:val="16"/>
                <w:szCs w:val="16"/>
              </w:rPr>
              <w:t>R5s230381</w:t>
            </w:r>
          </w:p>
        </w:tc>
        <w:tc>
          <w:tcPr>
            <w:tcW w:w="1597" w:type="dxa"/>
          </w:tcPr>
          <w:p w14:paraId="792E205C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99C6F3E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648740" w14:textId="77777777" w:rsidR="00BB72E7" w:rsidRDefault="00BB72E7" w:rsidP="0055613A">
            <w:r>
              <w:rPr>
                <w:sz w:val="16"/>
                <w:szCs w:val="16"/>
              </w:rPr>
              <w:t>6.2.3.4.NR5GC</w:t>
            </w:r>
          </w:p>
        </w:tc>
        <w:tc>
          <w:tcPr>
            <w:tcW w:w="998" w:type="dxa"/>
          </w:tcPr>
          <w:p w14:paraId="08A5611E" w14:textId="77777777" w:rsidR="00BB72E7" w:rsidRDefault="00BB72E7" w:rsidP="0055613A">
            <w:r>
              <w:rPr>
                <w:sz w:val="16"/>
                <w:szCs w:val="16"/>
              </w:rPr>
              <w:t>TS/TR ... CR ...; TS38.523-1; TS/TR ... CR ...</w:t>
            </w:r>
          </w:p>
        </w:tc>
      </w:tr>
      <w:tr w:rsidR="00BB72E7" w14:paraId="2A8AAA0A" w14:textId="77777777" w:rsidTr="0055613A">
        <w:tc>
          <w:tcPr>
            <w:tcW w:w="879" w:type="dxa"/>
          </w:tcPr>
          <w:p w14:paraId="418418C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3B8133E" w14:textId="77777777" w:rsidR="00BB72E7" w:rsidRDefault="00BB72E7" w:rsidP="0055613A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47C6EFCA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E9F00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AAEA21" w14:textId="77777777" w:rsidR="00BB72E7" w:rsidRDefault="00BB72E7" w:rsidP="0055613A">
            <w:r>
              <w:rPr>
                <w:sz w:val="16"/>
                <w:szCs w:val="16"/>
              </w:rPr>
              <w:t>Correction for NRDC test case 8.2.2.1.2</w:t>
            </w:r>
          </w:p>
        </w:tc>
        <w:tc>
          <w:tcPr>
            <w:tcW w:w="517" w:type="dxa"/>
          </w:tcPr>
          <w:p w14:paraId="39E4D1C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5168D6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02F9888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CFB7B7C" w14:textId="77777777" w:rsidR="00BB72E7" w:rsidRDefault="00BB72E7" w:rsidP="0055613A">
            <w:r>
              <w:rPr>
                <w:sz w:val="16"/>
                <w:szCs w:val="16"/>
              </w:rPr>
              <w:t>R5s230382</w:t>
            </w:r>
          </w:p>
        </w:tc>
        <w:tc>
          <w:tcPr>
            <w:tcW w:w="1597" w:type="dxa"/>
          </w:tcPr>
          <w:p w14:paraId="56BD3B55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49A0C50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D72A2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7848B9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</w:tbl>
    <w:p w14:paraId="24AA0A64" w14:textId="77777777" w:rsidR="00BB72E7" w:rsidRDefault="00BB72E7" w:rsidP="00BB72E7"/>
    <w:p w14:paraId="2A5D601E" w14:textId="77777777" w:rsidR="00BB72E7" w:rsidRDefault="00BB72E7" w:rsidP="00BB72E7"/>
    <w:p w14:paraId="5B3D24CE" w14:textId="77777777" w:rsidR="00BB72E7" w:rsidRPr="00917427" w:rsidRDefault="00BB72E7" w:rsidP="00BB72E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RP-230970</w:t>
      </w:r>
      <w:r>
        <w:rPr>
          <w:b/>
          <w:i/>
          <w:noProof/>
          <w:sz w:val="28"/>
        </w:rPr>
        <w:fldChar w:fldCharType="end"/>
      </w:r>
    </w:p>
    <w:p w14:paraId="53B9DEBB" w14:textId="77777777" w:rsidR="00BB72E7" w:rsidRPr="00784730" w:rsidRDefault="00BB72E7" w:rsidP="00BB72E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CA29B5B" w14:textId="77777777" w:rsidR="00BB72E7" w:rsidRPr="00050554" w:rsidRDefault="00BB72E7" w:rsidP="00BB72E7">
      <w:pPr>
        <w:rPr>
          <w:rFonts w:ascii="Arial" w:hAnsi="Arial" w:cs="Arial"/>
          <w:b/>
          <w:bCs/>
          <w:lang w:val="en-US"/>
        </w:rPr>
      </w:pPr>
    </w:p>
    <w:p w14:paraId="252EA95C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A23E3D9" w14:textId="77777777" w:rsidR="00BB72E7" w:rsidRPr="00E145B1" w:rsidRDefault="00BB72E7" w:rsidP="00BB72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3)</w:t>
      </w:r>
      <w:r>
        <w:rPr>
          <w:rFonts w:ascii="Arial" w:hAnsi="Arial" w:cs="Arial"/>
          <w:b/>
          <w:bCs/>
        </w:rPr>
        <w:fldChar w:fldCharType="end"/>
      </w:r>
    </w:p>
    <w:p w14:paraId="1DE8C2DE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0588799F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FAE7A5D" w14:textId="77777777" w:rsidR="00BB72E7" w:rsidRDefault="00BB72E7" w:rsidP="00BB72E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3992511" w14:textId="77777777" w:rsidR="00BB72E7" w:rsidRPr="004E535C" w:rsidRDefault="00BB72E7" w:rsidP="00BB72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72E7" w:rsidRPr="004E535C" w14:paraId="1679E50C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2FCA80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787BB8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2F3F46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9B3CF7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7EB615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1C2243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5B4E11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CEA10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04E5A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EC3760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1555A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850580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30BAC6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72E7" w14:paraId="7BFDA1D4" w14:textId="77777777" w:rsidTr="0055613A">
        <w:tc>
          <w:tcPr>
            <w:tcW w:w="879" w:type="dxa"/>
          </w:tcPr>
          <w:p w14:paraId="5D54A9CA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4029F93" w14:textId="77777777" w:rsidR="00BB72E7" w:rsidRDefault="00BB72E7" w:rsidP="0055613A">
            <w:r>
              <w:rPr>
                <w:sz w:val="16"/>
                <w:szCs w:val="16"/>
              </w:rPr>
              <w:t>2951</w:t>
            </w:r>
          </w:p>
        </w:tc>
        <w:tc>
          <w:tcPr>
            <w:tcW w:w="517" w:type="dxa"/>
          </w:tcPr>
          <w:p w14:paraId="43B0812D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586CB8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4FB2BA" w14:textId="77777777" w:rsidR="00BB72E7" w:rsidRDefault="00BB72E7" w:rsidP="0055613A">
            <w:r>
              <w:rPr>
                <w:sz w:val="16"/>
                <w:szCs w:val="16"/>
              </w:rPr>
              <w:t>Correction for NR L2 test cases with IMS enabled UE</w:t>
            </w:r>
          </w:p>
        </w:tc>
        <w:tc>
          <w:tcPr>
            <w:tcW w:w="517" w:type="dxa"/>
          </w:tcPr>
          <w:p w14:paraId="688841EA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559EA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5B33A3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7CC2A05" w14:textId="77777777" w:rsidR="00BB72E7" w:rsidRDefault="00BB72E7" w:rsidP="0055613A">
            <w:r>
              <w:rPr>
                <w:sz w:val="16"/>
                <w:szCs w:val="16"/>
              </w:rPr>
              <w:t>R5s230393</w:t>
            </w:r>
          </w:p>
        </w:tc>
        <w:tc>
          <w:tcPr>
            <w:tcW w:w="1597" w:type="dxa"/>
          </w:tcPr>
          <w:p w14:paraId="3E74A87B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C704609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3B8876" w14:textId="77777777" w:rsidR="00BB72E7" w:rsidRDefault="00BB72E7" w:rsidP="0055613A">
            <w:r>
              <w:rPr>
                <w:sz w:val="16"/>
                <w:szCs w:val="16"/>
              </w:rPr>
              <w:t>NR5GC 7.1.x testcases, e.g. 7.1.4.2.NR5GC, 7.1.3.5.4.NR5GC, 7.1.3.5.1.NR5GC, 7.1.3.3.3.NR5GC, 7.1.3.3.2.NR5GC, 7.1.3.3.1.NR5GC, 7.1.2.3.2.NR5GC, 7.1.2.3.1,7.1.2.2.6.NR5GC, 7.1.2.2.5.NR5GC, 7.1.2.2.2.NR5GC, 7.1.1.2.1.NR5GC, 7.1.1.2.2.NR5GC, 7.1.1.3.1.NR5GC, 7.1.2.2.1.NR5GC, 7.1.1.3.2.NR5GC, 7.1.1.3.2b.NR5GC</w:t>
            </w:r>
          </w:p>
        </w:tc>
        <w:tc>
          <w:tcPr>
            <w:tcW w:w="998" w:type="dxa"/>
          </w:tcPr>
          <w:p w14:paraId="78EECB64" w14:textId="77777777" w:rsidR="00BB72E7" w:rsidRDefault="00BB72E7" w:rsidP="0055613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B72E7" w14:paraId="1CD76E8A" w14:textId="77777777" w:rsidTr="0055613A">
        <w:tc>
          <w:tcPr>
            <w:tcW w:w="879" w:type="dxa"/>
          </w:tcPr>
          <w:p w14:paraId="4C362E7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5A0523B" w14:textId="77777777" w:rsidR="00BB72E7" w:rsidRDefault="00BB72E7" w:rsidP="0055613A">
            <w:r>
              <w:rPr>
                <w:sz w:val="16"/>
                <w:szCs w:val="16"/>
              </w:rPr>
              <w:t>2957</w:t>
            </w:r>
          </w:p>
        </w:tc>
        <w:tc>
          <w:tcPr>
            <w:tcW w:w="517" w:type="dxa"/>
          </w:tcPr>
          <w:p w14:paraId="027F8F95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B3FB0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B31D34" w14:textId="77777777" w:rsidR="00BB72E7" w:rsidRDefault="00BB72E7" w:rsidP="0055613A">
            <w:r>
              <w:rPr>
                <w:sz w:val="16"/>
                <w:szCs w:val="16"/>
              </w:rPr>
              <w:t>Correction for NR5GC IRAT test cases</w:t>
            </w:r>
          </w:p>
        </w:tc>
        <w:tc>
          <w:tcPr>
            <w:tcW w:w="517" w:type="dxa"/>
          </w:tcPr>
          <w:p w14:paraId="5B7451FE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A7217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C7796A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2DB4449" w14:textId="77777777" w:rsidR="00BB72E7" w:rsidRDefault="00BB72E7" w:rsidP="0055613A">
            <w:r>
              <w:rPr>
                <w:sz w:val="16"/>
                <w:szCs w:val="16"/>
              </w:rPr>
              <w:t>R5s230461</w:t>
            </w:r>
          </w:p>
        </w:tc>
        <w:tc>
          <w:tcPr>
            <w:tcW w:w="1597" w:type="dxa"/>
          </w:tcPr>
          <w:p w14:paraId="30D7602A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190F537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1C142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3EC9FA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B140F98" w14:textId="77777777" w:rsidTr="0055613A">
        <w:tc>
          <w:tcPr>
            <w:tcW w:w="879" w:type="dxa"/>
          </w:tcPr>
          <w:p w14:paraId="0FB85B35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E8FC723" w14:textId="77777777" w:rsidR="00BB72E7" w:rsidRDefault="00BB72E7" w:rsidP="0055613A">
            <w:r>
              <w:rPr>
                <w:sz w:val="16"/>
                <w:szCs w:val="16"/>
              </w:rPr>
              <w:t>2964</w:t>
            </w:r>
          </w:p>
        </w:tc>
        <w:tc>
          <w:tcPr>
            <w:tcW w:w="517" w:type="dxa"/>
          </w:tcPr>
          <w:p w14:paraId="5CD75D1C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1BDB6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BBFAC5" w14:textId="77777777" w:rsidR="00BB72E7" w:rsidRDefault="00BB72E7" w:rsidP="0055613A">
            <w:r>
              <w:rPr>
                <w:sz w:val="16"/>
                <w:szCs w:val="16"/>
              </w:rPr>
              <w:t>Addition of R16 DAPS PDCP test case 7.1.3.4.3 in FR1</w:t>
            </w:r>
          </w:p>
        </w:tc>
        <w:tc>
          <w:tcPr>
            <w:tcW w:w="517" w:type="dxa"/>
          </w:tcPr>
          <w:p w14:paraId="06902BF1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F25DE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408ED83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58C93D4" w14:textId="77777777" w:rsidR="00BB72E7" w:rsidRDefault="00BB72E7" w:rsidP="0055613A">
            <w:r>
              <w:rPr>
                <w:sz w:val="16"/>
                <w:szCs w:val="16"/>
              </w:rPr>
              <w:t>R5s230394</w:t>
            </w:r>
          </w:p>
        </w:tc>
        <w:tc>
          <w:tcPr>
            <w:tcW w:w="1597" w:type="dxa"/>
          </w:tcPr>
          <w:p w14:paraId="3D1012AB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CA8FE1E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6A299020" w14:textId="77777777" w:rsidR="00BB72E7" w:rsidRDefault="00BB72E7" w:rsidP="0055613A">
            <w:r>
              <w:rPr>
                <w:sz w:val="16"/>
                <w:szCs w:val="16"/>
              </w:rPr>
              <w:t>7.1.3.4.3.NR5GC</w:t>
            </w:r>
          </w:p>
        </w:tc>
        <w:tc>
          <w:tcPr>
            <w:tcW w:w="998" w:type="dxa"/>
          </w:tcPr>
          <w:p w14:paraId="578B038D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BB72E7" w14:paraId="4252DE0D" w14:textId="77777777" w:rsidTr="0055613A">
        <w:tc>
          <w:tcPr>
            <w:tcW w:w="879" w:type="dxa"/>
          </w:tcPr>
          <w:p w14:paraId="1BA6E5C1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CC8E50B" w14:textId="77777777" w:rsidR="00BB72E7" w:rsidRDefault="00BB72E7" w:rsidP="0055613A">
            <w:r>
              <w:rPr>
                <w:sz w:val="16"/>
                <w:szCs w:val="16"/>
              </w:rPr>
              <w:t>2965</w:t>
            </w:r>
          </w:p>
        </w:tc>
        <w:tc>
          <w:tcPr>
            <w:tcW w:w="517" w:type="dxa"/>
          </w:tcPr>
          <w:p w14:paraId="7207BF38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3FBAA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E8ADD9" w14:textId="77777777" w:rsidR="00BB72E7" w:rsidRDefault="00BB72E7" w:rsidP="0055613A">
            <w:r>
              <w:rPr>
                <w:sz w:val="16"/>
                <w:szCs w:val="16"/>
              </w:rPr>
              <w:t>Addition of R16 DAPS PDCP test case 7.1.3.4.4 in FR1</w:t>
            </w:r>
          </w:p>
        </w:tc>
        <w:tc>
          <w:tcPr>
            <w:tcW w:w="517" w:type="dxa"/>
          </w:tcPr>
          <w:p w14:paraId="42625079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B6085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26B28BA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4066514" w14:textId="77777777" w:rsidR="00BB72E7" w:rsidRDefault="00BB72E7" w:rsidP="0055613A">
            <w:r>
              <w:rPr>
                <w:sz w:val="16"/>
                <w:szCs w:val="16"/>
              </w:rPr>
              <w:t>R5s230395</w:t>
            </w:r>
          </w:p>
        </w:tc>
        <w:tc>
          <w:tcPr>
            <w:tcW w:w="1597" w:type="dxa"/>
          </w:tcPr>
          <w:p w14:paraId="54606D55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24F3125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031D1510" w14:textId="77777777" w:rsidR="00BB72E7" w:rsidRDefault="00BB72E7" w:rsidP="0055613A">
            <w:r>
              <w:rPr>
                <w:sz w:val="16"/>
                <w:szCs w:val="16"/>
              </w:rPr>
              <w:t>7.1.3.4.4.NR5GC</w:t>
            </w:r>
          </w:p>
        </w:tc>
        <w:tc>
          <w:tcPr>
            <w:tcW w:w="998" w:type="dxa"/>
          </w:tcPr>
          <w:p w14:paraId="0DBDB845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BB72E7" w14:paraId="40A2573A" w14:textId="77777777" w:rsidTr="0055613A">
        <w:tc>
          <w:tcPr>
            <w:tcW w:w="879" w:type="dxa"/>
          </w:tcPr>
          <w:p w14:paraId="001D5EE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1CFB1DF" w14:textId="77777777" w:rsidR="00BB72E7" w:rsidRDefault="00BB72E7" w:rsidP="0055613A">
            <w:r>
              <w:rPr>
                <w:sz w:val="16"/>
                <w:szCs w:val="16"/>
              </w:rPr>
              <w:t>2976</w:t>
            </w:r>
          </w:p>
        </w:tc>
        <w:tc>
          <w:tcPr>
            <w:tcW w:w="517" w:type="dxa"/>
          </w:tcPr>
          <w:p w14:paraId="17E77096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6F1AA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1CFC6" w14:textId="77777777" w:rsidR="00BB72E7" w:rsidRDefault="00BB72E7" w:rsidP="0055613A">
            <w:r>
              <w:rPr>
                <w:sz w:val="16"/>
                <w:szCs w:val="16"/>
              </w:rPr>
              <w:t>Addition of NR-DC test case 8.2.6.2.2 in FR1+FR2</w:t>
            </w:r>
          </w:p>
        </w:tc>
        <w:tc>
          <w:tcPr>
            <w:tcW w:w="517" w:type="dxa"/>
          </w:tcPr>
          <w:p w14:paraId="118CCC4A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85FD8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C5B612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8AA2754" w14:textId="77777777" w:rsidR="00BB72E7" w:rsidRDefault="00BB72E7" w:rsidP="0055613A">
            <w:r>
              <w:rPr>
                <w:sz w:val="16"/>
                <w:szCs w:val="16"/>
              </w:rPr>
              <w:t>R5s230396</w:t>
            </w:r>
          </w:p>
        </w:tc>
        <w:tc>
          <w:tcPr>
            <w:tcW w:w="1597" w:type="dxa"/>
          </w:tcPr>
          <w:p w14:paraId="02B36A35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FE1892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015E0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1EE5E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26ED47D" w14:textId="77777777" w:rsidTr="0055613A">
        <w:tc>
          <w:tcPr>
            <w:tcW w:w="879" w:type="dxa"/>
          </w:tcPr>
          <w:p w14:paraId="2EF9261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735ED0F" w14:textId="77777777" w:rsidR="00BB72E7" w:rsidRDefault="00BB72E7" w:rsidP="0055613A">
            <w:r>
              <w:rPr>
                <w:sz w:val="16"/>
                <w:szCs w:val="16"/>
              </w:rPr>
              <w:t>2978</w:t>
            </w:r>
          </w:p>
        </w:tc>
        <w:tc>
          <w:tcPr>
            <w:tcW w:w="517" w:type="dxa"/>
          </w:tcPr>
          <w:p w14:paraId="5AD42998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4CA18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DEAFA8" w14:textId="77777777" w:rsidR="00BB72E7" w:rsidRDefault="00BB72E7" w:rsidP="0055613A">
            <w:r>
              <w:rPr>
                <w:sz w:val="16"/>
                <w:szCs w:val="16"/>
              </w:rPr>
              <w:t>Correction to NR5GC IRAT test case 8.1.4.2.1.2</w:t>
            </w:r>
          </w:p>
        </w:tc>
        <w:tc>
          <w:tcPr>
            <w:tcW w:w="517" w:type="dxa"/>
          </w:tcPr>
          <w:p w14:paraId="5005AF86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2B8C5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2B28A5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672FF8E" w14:textId="77777777" w:rsidR="00BB72E7" w:rsidRDefault="00BB72E7" w:rsidP="0055613A">
            <w:r>
              <w:rPr>
                <w:sz w:val="16"/>
                <w:szCs w:val="16"/>
              </w:rPr>
              <w:t>R5s230462</w:t>
            </w:r>
          </w:p>
        </w:tc>
        <w:tc>
          <w:tcPr>
            <w:tcW w:w="1597" w:type="dxa"/>
          </w:tcPr>
          <w:p w14:paraId="44C2C879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F919448" w14:textId="77777777" w:rsidR="00BB72E7" w:rsidRDefault="00BB72E7" w:rsidP="0055613A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EF2958E" w14:textId="77777777" w:rsidR="00BB72E7" w:rsidRDefault="00BB72E7" w:rsidP="0055613A">
            <w:r>
              <w:rPr>
                <w:sz w:val="16"/>
                <w:szCs w:val="16"/>
              </w:rPr>
              <w:t>8.1.4.2.1.2.NR5GC</w:t>
            </w:r>
          </w:p>
        </w:tc>
        <w:tc>
          <w:tcPr>
            <w:tcW w:w="998" w:type="dxa"/>
          </w:tcPr>
          <w:p w14:paraId="0B6024C2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172BA367" w14:textId="77777777" w:rsidTr="0055613A">
        <w:tc>
          <w:tcPr>
            <w:tcW w:w="879" w:type="dxa"/>
          </w:tcPr>
          <w:p w14:paraId="70DA60C0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4BE9F71" w14:textId="77777777" w:rsidR="00BB72E7" w:rsidRDefault="00BB72E7" w:rsidP="0055613A">
            <w:r>
              <w:rPr>
                <w:sz w:val="16"/>
                <w:szCs w:val="16"/>
              </w:rPr>
              <w:t>2984</w:t>
            </w:r>
          </w:p>
        </w:tc>
        <w:tc>
          <w:tcPr>
            <w:tcW w:w="517" w:type="dxa"/>
          </w:tcPr>
          <w:p w14:paraId="1FF755A5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9D592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713E0D" w14:textId="77777777" w:rsidR="00BB72E7" w:rsidRDefault="00BB72E7" w:rsidP="0055613A">
            <w:r>
              <w:rPr>
                <w:sz w:val="16"/>
                <w:szCs w:val="16"/>
              </w:rPr>
              <w:t>Correction to cdr_NR5GC_UENetworkCap_N1Disabled</w:t>
            </w:r>
          </w:p>
        </w:tc>
        <w:tc>
          <w:tcPr>
            <w:tcW w:w="517" w:type="dxa"/>
          </w:tcPr>
          <w:p w14:paraId="04664454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8088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64D18B5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6B9D1E3" w14:textId="77777777" w:rsidR="00BB72E7" w:rsidRDefault="00BB72E7" w:rsidP="0055613A">
            <w:r>
              <w:rPr>
                <w:sz w:val="16"/>
                <w:szCs w:val="16"/>
              </w:rPr>
              <w:t>R5s230399</w:t>
            </w:r>
          </w:p>
        </w:tc>
        <w:tc>
          <w:tcPr>
            <w:tcW w:w="1597" w:type="dxa"/>
          </w:tcPr>
          <w:p w14:paraId="11B5CE27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B27C19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4F7AF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D0BD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0C836BF" w14:textId="77777777" w:rsidTr="0055613A">
        <w:tc>
          <w:tcPr>
            <w:tcW w:w="879" w:type="dxa"/>
          </w:tcPr>
          <w:p w14:paraId="002862B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860A89B" w14:textId="77777777" w:rsidR="00BB72E7" w:rsidRDefault="00BB72E7" w:rsidP="0055613A">
            <w:r>
              <w:rPr>
                <w:sz w:val="16"/>
                <w:szCs w:val="16"/>
              </w:rPr>
              <w:t>2985</w:t>
            </w:r>
          </w:p>
        </w:tc>
        <w:tc>
          <w:tcPr>
            <w:tcW w:w="517" w:type="dxa"/>
          </w:tcPr>
          <w:p w14:paraId="1F3101C7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1DEB6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DC025E" w14:textId="77777777" w:rsidR="00BB72E7" w:rsidRDefault="00BB72E7" w:rsidP="0055613A">
            <w:r>
              <w:rPr>
                <w:sz w:val="16"/>
                <w:szCs w:val="16"/>
              </w:rPr>
              <w:t>Correction to NR testcase 7.1.1.2.1 (RedCap)</w:t>
            </w:r>
          </w:p>
        </w:tc>
        <w:tc>
          <w:tcPr>
            <w:tcW w:w="517" w:type="dxa"/>
          </w:tcPr>
          <w:p w14:paraId="77539BF9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9398C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258740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6687F7F" w14:textId="77777777" w:rsidR="00BB72E7" w:rsidRDefault="00BB72E7" w:rsidP="0055613A">
            <w:r>
              <w:rPr>
                <w:sz w:val="16"/>
                <w:szCs w:val="16"/>
              </w:rPr>
              <w:t>R5s230400</w:t>
            </w:r>
          </w:p>
        </w:tc>
        <w:tc>
          <w:tcPr>
            <w:tcW w:w="1597" w:type="dxa"/>
          </w:tcPr>
          <w:p w14:paraId="41EFF924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35A7EE" w14:textId="77777777" w:rsidR="00BB72E7" w:rsidRDefault="00BB72E7" w:rsidP="0055613A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7824BC" w14:textId="77777777" w:rsidR="00BB72E7" w:rsidRDefault="00BB72E7" w:rsidP="0055613A">
            <w:r>
              <w:rPr>
                <w:sz w:val="16"/>
                <w:szCs w:val="16"/>
              </w:rPr>
              <w:t>7.1.1.2.1.NR5GC</w:t>
            </w:r>
          </w:p>
        </w:tc>
        <w:tc>
          <w:tcPr>
            <w:tcW w:w="998" w:type="dxa"/>
          </w:tcPr>
          <w:p w14:paraId="2B2620E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8BD9BA2" w14:textId="77777777" w:rsidTr="0055613A">
        <w:tc>
          <w:tcPr>
            <w:tcW w:w="879" w:type="dxa"/>
          </w:tcPr>
          <w:p w14:paraId="4BE92383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A04489B" w14:textId="77777777" w:rsidR="00BB72E7" w:rsidRDefault="00BB72E7" w:rsidP="0055613A">
            <w:r>
              <w:rPr>
                <w:sz w:val="16"/>
                <w:szCs w:val="16"/>
              </w:rPr>
              <w:t>2986</w:t>
            </w:r>
          </w:p>
        </w:tc>
        <w:tc>
          <w:tcPr>
            <w:tcW w:w="517" w:type="dxa"/>
          </w:tcPr>
          <w:p w14:paraId="2162515B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D7CAE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EE3C5" w14:textId="77777777" w:rsidR="00BB72E7" w:rsidRDefault="00BB72E7" w:rsidP="0055613A">
            <w:r>
              <w:rPr>
                <w:sz w:val="16"/>
                <w:szCs w:val="16"/>
              </w:rPr>
              <w:t>Correction to NR testcase 11.4.12</w:t>
            </w:r>
          </w:p>
        </w:tc>
        <w:tc>
          <w:tcPr>
            <w:tcW w:w="517" w:type="dxa"/>
          </w:tcPr>
          <w:p w14:paraId="3CC4C1BA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48C92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A5982B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6F833AB" w14:textId="77777777" w:rsidR="00BB72E7" w:rsidRDefault="00BB72E7" w:rsidP="0055613A">
            <w:r>
              <w:rPr>
                <w:sz w:val="16"/>
                <w:szCs w:val="16"/>
              </w:rPr>
              <w:t>R5s230402</w:t>
            </w:r>
          </w:p>
        </w:tc>
        <w:tc>
          <w:tcPr>
            <w:tcW w:w="1597" w:type="dxa"/>
          </w:tcPr>
          <w:p w14:paraId="0AE2FFC4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17AB11C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E94DC6" w14:textId="77777777" w:rsidR="00BB72E7" w:rsidRDefault="00BB72E7" w:rsidP="0055613A">
            <w:r>
              <w:rPr>
                <w:sz w:val="16"/>
                <w:szCs w:val="16"/>
              </w:rPr>
              <w:t>11.4.12.NR5GC</w:t>
            </w:r>
          </w:p>
        </w:tc>
        <w:tc>
          <w:tcPr>
            <w:tcW w:w="998" w:type="dxa"/>
          </w:tcPr>
          <w:p w14:paraId="03596D2A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252C3BD" w14:textId="77777777" w:rsidTr="0055613A">
        <w:tc>
          <w:tcPr>
            <w:tcW w:w="879" w:type="dxa"/>
          </w:tcPr>
          <w:p w14:paraId="3D08523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347FDCD" w14:textId="77777777" w:rsidR="00BB72E7" w:rsidRDefault="00BB72E7" w:rsidP="0055613A">
            <w:r>
              <w:rPr>
                <w:sz w:val="16"/>
                <w:szCs w:val="16"/>
              </w:rPr>
              <w:t>2987</w:t>
            </w:r>
          </w:p>
        </w:tc>
        <w:tc>
          <w:tcPr>
            <w:tcW w:w="517" w:type="dxa"/>
          </w:tcPr>
          <w:p w14:paraId="7BE05CD0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55925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DD2C31" w14:textId="77777777" w:rsidR="00BB72E7" w:rsidRDefault="00BB72E7" w:rsidP="0055613A">
            <w:r>
              <w:rPr>
                <w:sz w:val="16"/>
                <w:szCs w:val="16"/>
              </w:rPr>
              <w:t>Correction to NR5GC RRC test case 8.1.4.4.2</w:t>
            </w:r>
          </w:p>
        </w:tc>
        <w:tc>
          <w:tcPr>
            <w:tcW w:w="517" w:type="dxa"/>
          </w:tcPr>
          <w:p w14:paraId="49F519EF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0C04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10CAD65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E64DA7A" w14:textId="77777777" w:rsidR="00BB72E7" w:rsidRDefault="00BB72E7" w:rsidP="0055613A">
            <w:r>
              <w:rPr>
                <w:sz w:val="16"/>
                <w:szCs w:val="16"/>
              </w:rPr>
              <w:t>R5s230403</w:t>
            </w:r>
          </w:p>
        </w:tc>
        <w:tc>
          <w:tcPr>
            <w:tcW w:w="1597" w:type="dxa"/>
          </w:tcPr>
          <w:p w14:paraId="3E1E4B8B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B44E971" w14:textId="77777777" w:rsidR="00BB72E7" w:rsidRDefault="00BB72E7" w:rsidP="0055613A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0DBC54A4" w14:textId="77777777" w:rsidR="00BB72E7" w:rsidRDefault="00BB72E7" w:rsidP="0055613A">
            <w:r>
              <w:rPr>
                <w:sz w:val="16"/>
                <w:szCs w:val="16"/>
              </w:rPr>
              <w:t>8.1.4.4.2.NR5GC</w:t>
            </w:r>
          </w:p>
        </w:tc>
        <w:tc>
          <w:tcPr>
            <w:tcW w:w="998" w:type="dxa"/>
          </w:tcPr>
          <w:p w14:paraId="0D07E116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TS38-523-1 CR ...; TS/TR ... CR ... </w:t>
            </w:r>
          </w:p>
        </w:tc>
      </w:tr>
      <w:tr w:rsidR="00BB72E7" w14:paraId="02277843" w14:textId="77777777" w:rsidTr="0055613A">
        <w:tc>
          <w:tcPr>
            <w:tcW w:w="879" w:type="dxa"/>
          </w:tcPr>
          <w:p w14:paraId="3C2BECB9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C253E7C" w14:textId="77777777" w:rsidR="00BB72E7" w:rsidRDefault="00BB72E7" w:rsidP="0055613A">
            <w:r>
              <w:rPr>
                <w:sz w:val="16"/>
                <w:szCs w:val="16"/>
              </w:rPr>
              <w:t>2989</w:t>
            </w:r>
          </w:p>
        </w:tc>
        <w:tc>
          <w:tcPr>
            <w:tcW w:w="517" w:type="dxa"/>
          </w:tcPr>
          <w:p w14:paraId="3BDB249E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1887C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1CE676" w14:textId="77777777" w:rsidR="00BB72E7" w:rsidRDefault="00BB72E7" w:rsidP="0055613A">
            <w:r>
              <w:rPr>
                <w:sz w:val="16"/>
                <w:szCs w:val="16"/>
              </w:rPr>
              <w:t>Corrections for NR5GC UAC test case 11.3.5</w:t>
            </w:r>
          </w:p>
        </w:tc>
        <w:tc>
          <w:tcPr>
            <w:tcW w:w="517" w:type="dxa"/>
          </w:tcPr>
          <w:p w14:paraId="40C1ED32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B5771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EA5DA8F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BBE84CD" w14:textId="77777777" w:rsidR="00BB72E7" w:rsidRDefault="00BB72E7" w:rsidP="0055613A">
            <w:r>
              <w:rPr>
                <w:sz w:val="16"/>
                <w:szCs w:val="16"/>
              </w:rPr>
              <w:t>R5s230404</w:t>
            </w:r>
          </w:p>
        </w:tc>
        <w:tc>
          <w:tcPr>
            <w:tcW w:w="1597" w:type="dxa"/>
          </w:tcPr>
          <w:p w14:paraId="66F9990B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0711C68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E5B7A5A" w14:textId="77777777" w:rsidR="00BB72E7" w:rsidRDefault="00BB72E7" w:rsidP="0055613A">
            <w:r>
              <w:rPr>
                <w:sz w:val="16"/>
                <w:szCs w:val="16"/>
              </w:rPr>
              <w:t>11.3.5.NR5GC</w:t>
            </w:r>
          </w:p>
        </w:tc>
        <w:tc>
          <w:tcPr>
            <w:tcW w:w="998" w:type="dxa"/>
          </w:tcPr>
          <w:p w14:paraId="7671ADDA" w14:textId="77777777" w:rsidR="00BB72E7" w:rsidRDefault="00BB72E7" w:rsidP="0055613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B72E7" w14:paraId="0D09BA52" w14:textId="77777777" w:rsidTr="0055613A">
        <w:tc>
          <w:tcPr>
            <w:tcW w:w="879" w:type="dxa"/>
          </w:tcPr>
          <w:p w14:paraId="3F3D63C1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128AC8C" w14:textId="77777777" w:rsidR="00BB72E7" w:rsidRDefault="00BB72E7" w:rsidP="0055613A">
            <w:r>
              <w:rPr>
                <w:sz w:val="16"/>
                <w:szCs w:val="16"/>
              </w:rPr>
              <w:t>2990</w:t>
            </w:r>
          </w:p>
        </w:tc>
        <w:tc>
          <w:tcPr>
            <w:tcW w:w="517" w:type="dxa"/>
          </w:tcPr>
          <w:p w14:paraId="007041A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92EEB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DBEC65" w14:textId="77777777" w:rsidR="00BB72E7" w:rsidRDefault="00BB72E7" w:rsidP="0055613A">
            <w:r>
              <w:rPr>
                <w:sz w:val="16"/>
                <w:szCs w:val="16"/>
              </w:rPr>
              <w:t>Correction to NR testcase 7.1.2.3.6</w:t>
            </w:r>
          </w:p>
        </w:tc>
        <w:tc>
          <w:tcPr>
            <w:tcW w:w="517" w:type="dxa"/>
          </w:tcPr>
          <w:p w14:paraId="6808B9E1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FC8C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B5549B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1F8B9E8" w14:textId="77777777" w:rsidR="00BB72E7" w:rsidRDefault="00BB72E7" w:rsidP="0055613A">
            <w:r>
              <w:rPr>
                <w:sz w:val="16"/>
                <w:szCs w:val="16"/>
              </w:rPr>
              <w:t>R5s230463</w:t>
            </w:r>
          </w:p>
        </w:tc>
        <w:tc>
          <w:tcPr>
            <w:tcW w:w="1597" w:type="dxa"/>
          </w:tcPr>
          <w:p w14:paraId="1E00D260" w14:textId="77777777" w:rsidR="00BB72E7" w:rsidRDefault="00BB72E7" w:rsidP="0055613A">
            <w:r>
              <w:rPr>
                <w:sz w:val="16"/>
                <w:szCs w:val="16"/>
              </w:rPr>
              <w:t>Datang LinkTester Technology</w:t>
            </w:r>
          </w:p>
        </w:tc>
        <w:tc>
          <w:tcPr>
            <w:tcW w:w="1122" w:type="dxa"/>
          </w:tcPr>
          <w:p w14:paraId="20935F3B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B9104E" w14:textId="77777777" w:rsidR="00BB72E7" w:rsidRDefault="00BB72E7" w:rsidP="0055613A">
            <w:r>
              <w:rPr>
                <w:sz w:val="16"/>
                <w:szCs w:val="16"/>
              </w:rPr>
              <w:t>7.1.2.3.6.NR5GC</w:t>
            </w:r>
          </w:p>
        </w:tc>
        <w:tc>
          <w:tcPr>
            <w:tcW w:w="998" w:type="dxa"/>
          </w:tcPr>
          <w:p w14:paraId="66B3712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5E38DF53" w14:textId="77777777" w:rsidTr="0055613A">
        <w:tc>
          <w:tcPr>
            <w:tcW w:w="879" w:type="dxa"/>
          </w:tcPr>
          <w:p w14:paraId="493D8FA4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9BC54BA" w14:textId="77777777" w:rsidR="00BB72E7" w:rsidRDefault="00BB72E7" w:rsidP="0055613A">
            <w:r>
              <w:rPr>
                <w:sz w:val="16"/>
                <w:szCs w:val="16"/>
              </w:rPr>
              <w:t>2991</w:t>
            </w:r>
          </w:p>
        </w:tc>
        <w:tc>
          <w:tcPr>
            <w:tcW w:w="517" w:type="dxa"/>
          </w:tcPr>
          <w:p w14:paraId="290B4EB8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D7B8F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DED60F" w14:textId="77777777" w:rsidR="00BB72E7" w:rsidRDefault="00BB72E7" w:rsidP="0055613A">
            <w:r>
              <w:rPr>
                <w:sz w:val="16"/>
                <w:szCs w:val="16"/>
              </w:rPr>
              <w:t>Addition of R16 RACS test case 9.1.9.4 in FR1</w:t>
            </w:r>
          </w:p>
        </w:tc>
        <w:tc>
          <w:tcPr>
            <w:tcW w:w="517" w:type="dxa"/>
          </w:tcPr>
          <w:p w14:paraId="6EC6D57D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F906A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8814AC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31D7AEB" w14:textId="77777777" w:rsidR="00BB72E7" w:rsidRDefault="00BB72E7" w:rsidP="0055613A">
            <w:r>
              <w:rPr>
                <w:sz w:val="16"/>
                <w:szCs w:val="16"/>
              </w:rPr>
              <w:t>R5s230406</w:t>
            </w:r>
          </w:p>
        </w:tc>
        <w:tc>
          <w:tcPr>
            <w:tcW w:w="1597" w:type="dxa"/>
          </w:tcPr>
          <w:p w14:paraId="4D017B09" w14:textId="77777777" w:rsidR="00BB72E7" w:rsidRDefault="00BB72E7" w:rsidP="0055613A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CD9F73D" w14:textId="77777777" w:rsidR="00BB72E7" w:rsidRDefault="00BB72E7" w:rsidP="0055613A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60EEB95F" w14:textId="77777777" w:rsidR="00BB72E7" w:rsidRDefault="00BB72E7" w:rsidP="0055613A">
            <w:r>
              <w:rPr>
                <w:sz w:val="16"/>
                <w:szCs w:val="16"/>
              </w:rPr>
              <w:t>9.1.9.4.NR5GC</w:t>
            </w:r>
          </w:p>
        </w:tc>
        <w:tc>
          <w:tcPr>
            <w:tcW w:w="998" w:type="dxa"/>
          </w:tcPr>
          <w:p w14:paraId="414A6607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0A4C342B" w14:textId="77777777" w:rsidTr="0055613A">
        <w:tc>
          <w:tcPr>
            <w:tcW w:w="879" w:type="dxa"/>
          </w:tcPr>
          <w:p w14:paraId="46DC699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0CC8C8C" w14:textId="77777777" w:rsidR="00BB72E7" w:rsidRDefault="00BB72E7" w:rsidP="0055613A">
            <w:r>
              <w:rPr>
                <w:sz w:val="16"/>
                <w:szCs w:val="16"/>
              </w:rPr>
              <w:t>2992</w:t>
            </w:r>
          </w:p>
        </w:tc>
        <w:tc>
          <w:tcPr>
            <w:tcW w:w="517" w:type="dxa"/>
          </w:tcPr>
          <w:p w14:paraId="1238888A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DADA0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EABB05" w14:textId="77777777" w:rsidR="00BB72E7" w:rsidRDefault="00BB72E7" w:rsidP="0055613A">
            <w:r>
              <w:rPr>
                <w:sz w:val="16"/>
                <w:szCs w:val="16"/>
              </w:rPr>
              <w:t>Addition of NR5GC test case 10.1.8.1 in FR1</w:t>
            </w:r>
          </w:p>
        </w:tc>
        <w:tc>
          <w:tcPr>
            <w:tcW w:w="517" w:type="dxa"/>
          </w:tcPr>
          <w:p w14:paraId="1B159A6A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D1A80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428E8D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07A66F0" w14:textId="77777777" w:rsidR="00BB72E7" w:rsidRDefault="00BB72E7" w:rsidP="0055613A">
            <w:r>
              <w:rPr>
                <w:sz w:val="16"/>
                <w:szCs w:val="16"/>
              </w:rPr>
              <w:t>R5s230464</w:t>
            </w:r>
          </w:p>
        </w:tc>
        <w:tc>
          <w:tcPr>
            <w:tcW w:w="1597" w:type="dxa"/>
          </w:tcPr>
          <w:p w14:paraId="32CBDA4F" w14:textId="77777777" w:rsidR="00BB72E7" w:rsidRDefault="00BB72E7" w:rsidP="0055613A">
            <w:r>
              <w:rPr>
                <w:sz w:val="16"/>
                <w:szCs w:val="16"/>
              </w:rPr>
              <w:t>Datang LinkTester, Huawei, Hisilicon</w:t>
            </w:r>
          </w:p>
        </w:tc>
        <w:tc>
          <w:tcPr>
            <w:tcW w:w="1122" w:type="dxa"/>
          </w:tcPr>
          <w:p w14:paraId="5182C95D" w14:textId="77777777" w:rsidR="00BB72E7" w:rsidRDefault="00BB72E7" w:rsidP="0055613A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2173C543" w14:textId="77777777" w:rsidR="00BB72E7" w:rsidRDefault="00BB72E7" w:rsidP="0055613A">
            <w:r>
              <w:rPr>
                <w:sz w:val="16"/>
                <w:szCs w:val="16"/>
              </w:rPr>
              <w:t>10.1.8.1.NR5GC</w:t>
            </w:r>
          </w:p>
        </w:tc>
        <w:tc>
          <w:tcPr>
            <w:tcW w:w="998" w:type="dxa"/>
          </w:tcPr>
          <w:p w14:paraId="716351F6" w14:textId="77777777" w:rsidR="00BB72E7" w:rsidRDefault="00BB72E7" w:rsidP="0055613A">
            <w:r>
              <w:rPr>
                <w:sz w:val="16"/>
                <w:szCs w:val="16"/>
              </w:rPr>
              <w:t>TS 3GPP 38.523-1</w:t>
            </w:r>
          </w:p>
        </w:tc>
      </w:tr>
      <w:tr w:rsidR="00BB72E7" w14:paraId="5CE8D8D2" w14:textId="77777777" w:rsidTr="0055613A">
        <w:tc>
          <w:tcPr>
            <w:tcW w:w="879" w:type="dxa"/>
          </w:tcPr>
          <w:p w14:paraId="287A1B62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F793632" w14:textId="77777777" w:rsidR="00BB72E7" w:rsidRDefault="00BB72E7" w:rsidP="0055613A">
            <w:r>
              <w:rPr>
                <w:sz w:val="16"/>
                <w:szCs w:val="16"/>
              </w:rPr>
              <w:t>2993</w:t>
            </w:r>
          </w:p>
        </w:tc>
        <w:tc>
          <w:tcPr>
            <w:tcW w:w="517" w:type="dxa"/>
          </w:tcPr>
          <w:p w14:paraId="182113D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0262A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8EF104" w14:textId="77777777" w:rsidR="00BB72E7" w:rsidRDefault="00BB72E7" w:rsidP="0055613A">
            <w:r>
              <w:rPr>
                <w:sz w:val="16"/>
                <w:szCs w:val="16"/>
              </w:rPr>
              <w:t>Addition of MAC BWP test case 7.1.1.8.1 in FR1</w:t>
            </w:r>
          </w:p>
        </w:tc>
        <w:tc>
          <w:tcPr>
            <w:tcW w:w="517" w:type="dxa"/>
          </w:tcPr>
          <w:p w14:paraId="6CC0EC35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32B19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3D34C3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C1F9E78" w14:textId="77777777" w:rsidR="00BB72E7" w:rsidRDefault="00BB72E7" w:rsidP="0055613A">
            <w:r>
              <w:rPr>
                <w:sz w:val="16"/>
                <w:szCs w:val="16"/>
              </w:rPr>
              <w:t>R5s230408</w:t>
            </w:r>
          </w:p>
        </w:tc>
        <w:tc>
          <w:tcPr>
            <w:tcW w:w="1597" w:type="dxa"/>
          </w:tcPr>
          <w:p w14:paraId="340F15F8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1CAA3A9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F558B3" w14:textId="77777777" w:rsidR="00BB72E7" w:rsidRDefault="00BB72E7" w:rsidP="0055613A">
            <w:r>
              <w:rPr>
                <w:sz w:val="16"/>
                <w:szCs w:val="16"/>
              </w:rPr>
              <w:t>7.1.1.8.1.NR5GC</w:t>
            </w:r>
          </w:p>
        </w:tc>
        <w:tc>
          <w:tcPr>
            <w:tcW w:w="998" w:type="dxa"/>
          </w:tcPr>
          <w:p w14:paraId="00587764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BB72E7" w14:paraId="2B98FE3B" w14:textId="77777777" w:rsidTr="0055613A">
        <w:tc>
          <w:tcPr>
            <w:tcW w:w="879" w:type="dxa"/>
          </w:tcPr>
          <w:p w14:paraId="6BD2D18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1BDC73F" w14:textId="77777777" w:rsidR="00BB72E7" w:rsidRDefault="00BB72E7" w:rsidP="0055613A">
            <w:r>
              <w:rPr>
                <w:sz w:val="16"/>
                <w:szCs w:val="16"/>
              </w:rPr>
              <w:t>2994</w:t>
            </w:r>
          </w:p>
        </w:tc>
        <w:tc>
          <w:tcPr>
            <w:tcW w:w="517" w:type="dxa"/>
          </w:tcPr>
          <w:p w14:paraId="3891783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BD4532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1474FE" w14:textId="77777777" w:rsidR="00BB72E7" w:rsidRDefault="00BB72E7" w:rsidP="0055613A">
            <w:r>
              <w:rPr>
                <w:sz w:val="16"/>
                <w:szCs w:val="16"/>
              </w:rPr>
              <w:t>Correction to NR5GC testcases 7.1.1.4.2.X for a Redcap UE</w:t>
            </w:r>
          </w:p>
        </w:tc>
        <w:tc>
          <w:tcPr>
            <w:tcW w:w="517" w:type="dxa"/>
          </w:tcPr>
          <w:p w14:paraId="3AD9085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1EA2B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721311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F640A8F" w14:textId="77777777" w:rsidR="00BB72E7" w:rsidRDefault="00BB72E7" w:rsidP="0055613A">
            <w:r>
              <w:rPr>
                <w:sz w:val="16"/>
                <w:szCs w:val="16"/>
              </w:rPr>
              <w:t>R5s230409</w:t>
            </w:r>
          </w:p>
        </w:tc>
        <w:tc>
          <w:tcPr>
            <w:tcW w:w="1597" w:type="dxa"/>
          </w:tcPr>
          <w:p w14:paraId="0BF5B7F7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C9F320E" w14:textId="77777777" w:rsidR="00BB72E7" w:rsidRDefault="00BB72E7" w:rsidP="0055613A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502D3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E245B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1EBBE79" w14:textId="77777777" w:rsidTr="0055613A">
        <w:tc>
          <w:tcPr>
            <w:tcW w:w="879" w:type="dxa"/>
          </w:tcPr>
          <w:p w14:paraId="275DF03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9D5D642" w14:textId="77777777" w:rsidR="00BB72E7" w:rsidRDefault="00BB72E7" w:rsidP="0055613A">
            <w:r>
              <w:rPr>
                <w:sz w:val="16"/>
                <w:szCs w:val="16"/>
              </w:rPr>
              <w:t>2998</w:t>
            </w:r>
          </w:p>
        </w:tc>
        <w:tc>
          <w:tcPr>
            <w:tcW w:w="517" w:type="dxa"/>
          </w:tcPr>
          <w:p w14:paraId="7B897F1C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E4CE8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394450" w14:textId="77777777" w:rsidR="00BB72E7" w:rsidRDefault="00BB72E7" w:rsidP="0055613A">
            <w:r>
              <w:rPr>
                <w:sz w:val="16"/>
                <w:szCs w:val="16"/>
              </w:rPr>
              <w:t>Addition of ENDC testcase 8.2.4.3.1.2 in FR1</w:t>
            </w:r>
          </w:p>
        </w:tc>
        <w:tc>
          <w:tcPr>
            <w:tcW w:w="517" w:type="dxa"/>
          </w:tcPr>
          <w:p w14:paraId="12FE7759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35535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3CB31C8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541A532" w14:textId="77777777" w:rsidR="00BB72E7" w:rsidRDefault="00BB72E7" w:rsidP="0055613A">
            <w:r>
              <w:rPr>
                <w:sz w:val="16"/>
                <w:szCs w:val="16"/>
              </w:rPr>
              <w:t>R5s230410</w:t>
            </w:r>
          </w:p>
        </w:tc>
        <w:tc>
          <w:tcPr>
            <w:tcW w:w="1597" w:type="dxa"/>
          </w:tcPr>
          <w:p w14:paraId="426B12FB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C3FA48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65607E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338E6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DF6E123" w14:textId="77777777" w:rsidTr="0055613A">
        <w:tc>
          <w:tcPr>
            <w:tcW w:w="879" w:type="dxa"/>
          </w:tcPr>
          <w:p w14:paraId="1BF6D764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7B1C9FA" w14:textId="77777777" w:rsidR="00BB72E7" w:rsidRDefault="00BB72E7" w:rsidP="0055613A">
            <w:r>
              <w:rPr>
                <w:sz w:val="16"/>
                <w:szCs w:val="16"/>
              </w:rPr>
              <w:t>2999</w:t>
            </w:r>
          </w:p>
        </w:tc>
        <w:tc>
          <w:tcPr>
            <w:tcW w:w="517" w:type="dxa"/>
          </w:tcPr>
          <w:p w14:paraId="2A9E73EF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D251D2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99AF64" w14:textId="77777777" w:rsidR="00BB72E7" w:rsidRDefault="00BB72E7" w:rsidP="0055613A">
            <w:r>
              <w:rPr>
                <w:sz w:val="16"/>
                <w:szCs w:val="16"/>
              </w:rPr>
              <w:t>NR5GC FR1 : Addition of Rel-16 SNPN test case 9.1.11.3</w:t>
            </w:r>
          </w:p>
        </w:tc>
        <w:tc>
          <w:tcPr>
            <w:tcW w:w="517" w:type="dxa"/>
          </w:tcPr>
          <w:p w14:paraId="18EA81D2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831DB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C18F4A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46EF44C" w14:textId="77777777" w:rsidR="00BB72E7" w:rsidRDefault="00BB72E7" w:rsidP="0055613A">
            <w:r>
              <w:rPr>
                <w:sz w:val="16"/>
                <w:szCs w:val="16"/>
              </w:rPr>
              <w:t>R5s230411</w:t>
            </w:r>
          </w:p>
        </w:tc>
        <w:tc>
          <w:tcPr>
            <w:tcW w:w="1597" w:type="dxa"/>
          </w:tcPr>
          <w:p w14:paraId="0F9F0006" w14:textId="77777777" w:rsidR="00BB72E7" w:rsidRDefault="00BB72E7" w:rsidP="0055613A">
            <w:r>
              <w:rPr>
                <w:sz w:val="16"/>
                <w:szCs w:val="16"/>
              </w:rPr>
              <w:t>Keysight Technologies, Rohde &amp; Schwarz</w:t>
            </w:r>
          </w:p>
        </w:tc>
        <w:tc>
          <w:tcPr>
            <w:tcW w:w="1122" w:type="dxa"/>
          </w:tcPr>
          <w:p w14:paraId="61D095AF" w14:textId="77777777" w:rsidR="00BB72E7" w:rsidRDefault="00BB72E7" w:rsidP="0055613A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</w:tcPr>
          <w:p w14:paraId="1A0B3A8F" w14:textId="77777777" w:rsidR="00BB72E7" w:rsidRDefault="00BB72E7" w:rsidP="0055613A">
            <w:r>
              <w:rPr>
                <w:sz w:val="16"/>
                <w:szCs w:val="16"/>
              </w:rPr>
              <w:t>9.1.11.3.NR5GC</w:t>
            </w:r>
          </w:p>
        </w:tc>
        <w:tc>
          <w:tcPr>
            <w:tcW w:w="998" w:type="dxa"/>
          </w:tcPr>
          <w:p w14:paraId="3BD24D93" w14:textId="77777777" w:rsidR="00BB72E7" w:rsidRDefault="00BB72E7" w:rsidP="0055613A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BB72E7" w14:paraId="2ED106F4" w14:textId="77777777" w:rsidTr="0055613A">
        <w:tc>
          <w:tcPr>
            <w:tcW w:w="879" w:type="dxa"/>
          </w:tcPr>
          <w:p w14:paraId="5327C24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755BB7F" w14:textId="77777777" w:rsidR="00BB72E7" w:rsidRDefault="00BB72E7" w:rsidP="0055613A">
            <w:r>
              <w:rPr>
                <w:sz w:val="16"/>
                <w:szCs w:val="16"/>
              </w:rPr>
              <w:t>3000</w:t>
            </w:r>
          </w:p>
        </w:tc>
        <w:tc>
          <w:tcPr>
            <w:tcW w:w="517" w:type="dxa"/>
          </w:tcPr>
          <w:p w14:paraId="6F06C177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38D34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D93DF" w14:textId="77777777" w:rsidR="00BB72E7" w:rsidRDefault="00BB72E7" w:rsidP="0055613A">
            <w:r>
              <w:rPr>
                <w:sz w:val="16"/>
                <w:szCs w:val="16"/>
              </w:rPr>
              <w:t>Addition of ENDC testcase 7.1.1.7.1.3 in FR1</w:t>
            </w:r>
          </w:p>
        </w:tc>
        <w:tc>
          <w:tcPr>
            <w:tcW w:w="517" w:type="dxa"/>
          </w:tcPr>
          <w:p w14:paraId="1FEEA675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74A52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2F1A4EA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505842" w14:textId="77777777" w:rsidR="00BB72E7" w:rsidRDefault="00BB72E7" w:rsidP="0055613A">
            <w:r>
              <w:rPr>
                <w:sz w:val="16"/>
                <w:szCs w:val="16"/>
              </w:rPr>
              <w:t>R5s230413</w:t>
            </w:r>
          </w:p>
        </w:tc>
        <w:tc>
          <w:tcPr>
            <w:tcW w:w="1597" w:type="dxa"/>
          </w:tcPr>
          <w:p w14:paraId="3456BF1C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EEE548F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2EE56B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23E9E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57B7C76B" w14:textId="77777777" w:rsidTr="0055613A">
        <w:tc>
          <w:tcPr>
            <w:tcW w:w="879" w:type="dxa"/>
          </w:tcPr>
          <w:p w14:paraId="240495C9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EF2FD02" w14:textId="77777777" w:rsidR="00BB72E7" w:rsidRDefault="00BB72E7" w:rsidP="0055613A">
            <w:r>
              <w:rPr>
                <w:sz w:val="16"/>
                <w:szCs w:val="16"/>
              </w:rPr>
              <w:t>3001</w:t>
            </w:r>
          </w:p>
        </w:tc>
        <w:tc>
          <w:tcPr>
            <w:tcW w:w="517" w:type="dxa"/>
          </w:tcPr>
          <w:p w14:paraId="2AE13063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0A06B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AFFED5" w14:textId="77777777" w:rsidR="00BB72E7" w:rsidRDefault="00BB72E7" w:rsidP="0055613A">
            <w:r>
              <w:rPr>
                <w:sz w:val="16"/>
                <w:szCs w:val="16"/>
              </w:rPr>
              <w:t>Addition of ENDC testcase 7.1.1.7.1.3 in FR2</w:t>
            </w:r>
          </w:p>
        </w:tc>
        <w:tc>
          <w:tcPr>
            <w:tcW w:w="517" w:type="dxa"/>
          </w:tcPr>
          <w:p w14:paraId="45D00A3E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25D6B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BAA534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049210E" w14:textId="77777777" w:rsidR="00BB72E7" w:rsidRDefault="00BB72E7" w:rsidP="0055613A">
            <w:r>
              <w:rPr>
                <w:sz w:val="16"/>
                <w:szCs w:val="16"/>
              </w:rPr>
              <w:t>R5s230414</w:t>
            </w:r>
          </w:p>
        </w:tc>
        <w:tc>
          <w:tcPr>
            <w:tcW w:w="1597" w:type="dxa"/>
          </w:tcPr>
          <w:p w14:paraId="40860F9F" w14:textId="77777777" w:rsidR="00BB72E7" w:rsidRDefault="00BB72E7" w:rsidP="0055613A">
            <w:r>
              <w:rPr>
                <w:sz w:val="16"/>
                <w:szCs w:val="16"/>
              </w:rPr>
              <w:t>Anritsu EMEA Ltd, Keysight</w:t>
            </w:r>
          </w:p>
        </w:tc>
        <w:tc>
          <w:tcPr>
            <w:tcW w:w="1122" w:type="dxa"/>
          </w:tcPr>
          <w:p w14:paraId="72121236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519E73" w14:textId="77777777" w:rsidR="00BB72E7" w:rsidRDefault="00BB72E7" w:rsidP="0055613A">
            <w:r>
              <w:rPr>
                <w:sz w:val="16"/>
                <w:szCs w:val="16"/>
              </w:rPr>
              <w:t>7.1.1.7.1.3.ENDC</w:t>
            </w:r>
          </w:p>
        </w:tc>
        <w:tc>
          <w:tcPr>
            <w:tcW w:w="998" w:type="dxa"/>
          </w:tcPr>
          <w:p w14:paraId="68386CEE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B72E7" w14:paraId="5FA25F6A" w14:textId="77777777" w:rsidTr="0055613A">
        <w:tc>
          <w:tcPr>
            <w:tcW w:w="879" w:type="dxa"/>
          </w:tcPr>
          <w:p w14:paraId="406A2F5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4A7ADF2" w14:textId="77777777" w:rsidR="00BB72E7" w:rsidRDefault="00BB72E7" w:rsidP="0055613A">
            <w:r>
              <w:rPr>
                <w:sz w:val="16"/>
                <w:szCs w:val="16"/>
              </w:rPr>
              <w:t>3002</w:t>
            </w:r>
          </w:p>
        </w:tc>
        <w:tc>
          <w:tcPr>
            <w:tcW w:w="517" w:type="dxa"/>
          </w:tcPr>
          <w:p w14:paraId="6FC8E85D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87349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FA5C8E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9.1.5.1.1</w:t>
            </w:r>
          </w:p>
        </w:tc>
        <w:tc>
          <w:tcPr>
            <w:tcW w:w="517" w:type="dxa"/>
          </w:tcPr>
          <w:p w14:paraId="79BD6E2D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38B63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1B2941F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AE96220" w14:textId="77777777" w:rsidR="00BB72E7" w:rsidRDefault="00BB72E7" w:rsidP="0055613A">
            <w:r>
              <w:rPr>
                <w:sz w:val="16"/>
                <w:szCs w:val="16"/>
              </w:rPr>
              <w:t>R5s230415</w:t>
            </w:r>
          </w:p>
        </w:tc>
        <w:tc>
          <w:tcPr>
            <w:tcW w:w="1597" w:type="dxa"/>
          </w:tcPr>
          <w:p w14:paraId="06661895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5C9AD06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FF8F0D" w14:textId="77777777" w:rsidR="00BB72E7" w:rsidRDefault="00BB72E7" w:rsidP="0055613A">
            <w:r>
              <w:rPr>
                <w:sz w:val="16"/>
                <w:szCs w:val="16"/>
              </w:rPr>
              <w:t>9.1.5.1.1.NR5GC</w:t>
            </w:r>
          </w:p>
        </w:tc>
        <w:tc>
          <w:tcPr>
            <w:tcW w:w="998" w:type="dxa"/>
          </w:tcPr>
          <w:p w14:paraId="0B1FD7B1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05DCC57B" w14:textId="77777777" w:rsidTr="0055613A">
        <w:tc>
          <w:tcPr>
            <w:tcW w:w="879" w:type="dxa"/>
          </w:tcPr>
          <w:p w14:paraId="73335599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67C499" w14:textId="77777777" w:rsidR="00BB72E7" w:rsidRDefault="00BB72E7" w:rsidP="0055613A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0EEDD85C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91EC6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281BD7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9.1.5.1.12</w:t>
            </w:r>
          </w:p>
        </w:tc>
        <w:tc>
          <w:tcPr>
            <w:tcW w:w="517" w:type="dxa"/>
          </w:tcPr>
          <w:p w14:paraId="4FC0E5D0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3D4D2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8C6B7C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A850D82" w14:textId="77777777" w:rsidR="00BB72E7" w:rsidRDefault="00BB72E7" w:rsidP="0055613A">
            <w:r>
              <w:rPr>
                <w:sz w:val="16"/>
                <w:szCs w:val="16"/>
              </w:rPr>
              <w:t>R5s230416</w:t>
            </w:r>
          </w:p>
        </w:tc>
        <w:tc>
          <w:tcPr>
            <w:tcW w:w="1597" w:type="dxa"/>
          </w:tcPr>
          <w:p w14:paraId="4D640141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090E9F7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6C69EC" w14:textId="77777777" w:rsidR="00BB72E7" w:rsidRDefault="00BB72E7" w:rsidP="0055613A">
            <w:r>
              <w:rPr>
                <w:sz w:val="16"/>
                <w:szCs w:val="16"/>
              </w:rPr>
              <w:t>9.1.5.1.12.NR5GC</w:t>
            </w:r>
          </w:p>
        </w:tc>
        <w:tc>
          <w:tcPr>
            <w:tcW w:w="998" w:type="dxa"/>
          </w:tcPr>
          <w:p w14:paraId="34283743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31DA163C" w14:textId="77777777" w:rsidTr="0055613A">
        <w:tc>
          <w:tcPr>
            <w:tcW w:w="879" w:type="dxa"/>
          </w:tcPr>
          <w:p w14:paraId="0190C5B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9FEDD7F" w14:textId="77777777" w:rsidR="00BB72E7" w:rsidRDefault="00BB72E7" w:rsidP="0055613A">
            <w:r>
              <w:rPr>
                <w:sz w:val="16"/>
                <w:szCs w:val="16"/>
              </w:rPr>
              <w:t>3004</w:t>
            </w:r>
          </w:p>
        </w:tc>
        <w:tc>
          <w:tcPr>
            <w:tcW w:w="517" w:type="dxa"/>
          </w:tcPr>
          <w:p w14:paraId="318411F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B1813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B5F1D4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9.1.5.1.14</w:t>
            </w:r>
          </w:p>
        </w:tc>
        <w:tc>
          <w:tcPr>
            <w:tcW w:w="517" w:type="dxa"/>
          </w:tcPr>
          <w:p w14:paraId="050B3CFB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2F14A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837BEE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DA39045" w14:textId="77777777" w:rsidR="00BB72E7" w:rsidRDefault="00BB72E7" w:rsidP="0055613A">
            <w:r>
              <w:rPr>
                <w:sz w:val="16"/>
                <w:szCs w:val="16"/>
              </w:rPr>
              <w:t>R5s230418</w:t>
            </w:r>
          </w:p>
        </w:tc>
        <w:tc>
          <w:tcPr>
            <w:tcW w:w="1597" w:type="dxa"/>
          </w:tcPr>
          <w:p w14:paraId="56E24D5B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2BE6EEE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B27642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F74A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424D551" w14:textId="77777777" w:rsidTr="0055613A">
        <w:tc>
          <w:tcPr>
            <w:tcW w:w="879" w:type="dxa"/>
          </w:tcPr>
          <w:p w14:paraId="1693DC28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171B4A3" w14:textId="77777777" w:rsidR="00BB72E7" w:rsidRDefault="00BB72E7" w:rsidP="0055613A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422B9D58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40016D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37EE1" w14:textId="77777777" w:rsidR="00BB72E7" w:rsidRDefault="00BB72E7" w:rsidP="0055613A">
            <w:r>
              <w:rPr>
                <w:sz w:val="16"/>
                <w:szCs w:val="16"/>
              </w:rPr>
              <w:t>Correction to NR Idle mode testcase 6.4.3.1</w:t>
            </w:r>
          </w:p>
        </w:tc>
        <w:tc>
          <w:tcPr>
            <w:tcW w:w="517" w:type="dxa"/>
          </w:tcPr>
          <w:p w14:paraId="07A72DC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93A29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1D1C51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782C059" w14:textId="77777777" w:rsidR="00BB72E7" w:rsidRDefault="00BB72E7" w:rsidP="0055613A">
            <w:r>
              <w:rPr>
                <w:sz w:val="16"/>
                <w:szCs w:val="16"/>
              </w:rPr>
              <w:t>R5s230419</w:t>
            </w:r>
          </w:p>
        </w:tc>
        <w:tc>
          <w:tcPr>
            <w:tcW w:w="1597" w:type="dxa"/>
          </w:tcPr>
          <w:p w14:paraId="5E19EAA0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34AE33A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AFBFF84" w14:textId="77777777" w:rsidR="00BB72E7" w:rsidRDefault="00BB72E7" w:rsidP="0055613A">
            <w:r>
              <w:rPr>
                <w:sz w:val="16"/>
                <w:szCs w:val="16"/>
              </w:rPr>
              <w:t>6.4.3.1.NR5GC</w:t>
            </w:r>
          </w:p>
        </w:tc>
        <w:tc>
          <w:tcPr>
            <w:tcW w:w="998" w:type="dxa"/>
          </w:tcPr>
          <w:p w14:paraId="00861D7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4F3C6AC" w14:textId="77777777" w:rsidTr="0055613A">
        <w:tc>
          <w:tcPr>
            <w:tcW w:w="879" w:type="dxa"/>
          </w:tcPr>
          <w:p w14:paraId="041846A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25BBC9E" w14:textId="77777777" w:rsidR="00BB72E7" w:rsidRDefault="00BB72E7" w:rsidP="0055613A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045FB4DC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AA014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FFB61B" w14:textId="77777777" w:rsidR="00BB72E7" w:rsidRDefault="00BB72E7" w:rsidP="0055613A">
            <w:r>
              <w:rPr>
                <w:sz w:val="16"/>
                <w:szCs w:val="16"/>
              </w:rPr>
              <w:t>Addition of ENDC MAC BWP test case 7.1.1.8.1 in FR1</w:t>
            </w:r>
          </w:p>
        </w:tc>
        <w:tc>
          <w:tcPr>
            <w:tcW w:w="517" w:type="dxa"/>
          </w:tcPr>
          <w:p w14:paraId="46F9F988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E6BA6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48B20F8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87CB29F" w14:textId="77777777" w:rsidR="00BB72E7" w:rsidRDefault="00BB72E7" w:rsidP="0055613A">
            <w:r>
              <w:rPr>
                <w:sz w:val="16"/>
                <w:szCs w:val="16"/>
              </w:rPr>
              <w:t>R5s230420</w:t>
            </w:r>
          </w:p>
        </w:tc>
        <w:tc>
          <w:tcPr>
            <w:tcW w:w="1597" w:type="dxa"/>
          </w:tcPr>
          <w:p w14:paraId="02DD403A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CF5A8F7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5FF8E6" w14:textId="77777777" w:rsidR="00BB72E7" w:rsidRDefault="00BB72E7" w:rsidP="0055613A">
            <w:r>
              <w:rPr>
                <w:sz w:val="16"/>
                <w:szCs w:val="16"/>
              </w:rPr>
              <w:t>7.1.1.8.1.ENDC</w:t>
            </w:r>
          </w:p>
        </w:tc>
        <w:tc>
          <w:tcPr>
            <w:tcW w:w="998" w:type="dxa"/>
          </w:tcPr>
          <w:p w14:paraId="37DC9959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BB72E7" w14:paraId="0FC02D52" w14:textId="77777777" w:rsidTr="0055613A">
        <w:tc>
          <w:tcPr>
            <w:tcW w:w="879" w:type="dxa"/>
          </w:tcPr>
          <w:p w14:paraId="37197812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7201E3B" w14:textId="77777777" w:rsidR="00BB72E7" w:rsidRDefault="00BB72E7" w:rsidP="0055613A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5634B98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BDCF0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BB08DE" w14:textId="77777777" w:rsidR="00BB72E7" w:rsidRDefault="00BB72E7" w:rsidP="0055613A">
            <w:r>
              <w:rPr>
                <w:sz w:val="16"/>
                <w:szCs w:val="16"/>
              </w:rPr>
              <w:t>Correction to NR MAC Test case 7.1.1.9.1</w:t>
            </w:r>
          </w:p>
        </w:tc>
        <w:tc>
          <w:tcPr>
            <w:tcW w:w="517" w:type="dxa"/>
          </w:tcPr>
          <w:p w14:paraId="75500CA1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01708E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147B900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790FE6E" w14:textId="77777777" w:rsidR="00BB72E7" w:rsidRDefault="00BB72E7" w:rsidP="0055613A">
            <w:r>
              <w:rPr>
                <w:sz w:val="16"/>
                <w:szCs w:val="16"/>
              </w:rPr>
              <w:t>R5s230422</w:t>
            </w:r>
          </w:p>
        </w:tc>
        <w:tc>
          <w:tcPr>
            <w:tcW w:w="1597" w:type="dxa"/>
          </w:tcPr>
          <w:p w14:paraId="707D9C19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DDA58A1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C86E18B" w14:textId="77777777" w:rsidR="00BB72E7" w:rsidRDefault="00BB72E7" w:rsidP="0055613A">
            <w:r>
              <w:rPr>
                <w:sz w:val="16"/>
                <w:szCs w:val="16"/>
              </w:rPr>
              <w:t>7.1.1.9.1.NR5GC, 7.1.1.9.1.ENDC</w:t>
            </w:r>
          </w:p>
        </w:tc>
        <w:tc>
          <w:tcPr>
            <w:tcW w:w="998" w:type="dxa"/>
          </w:tcPr>
          <w:p w14:paraId="3D876F2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2993DDF" w14:textId="77777777" w:rsidTr="0055613A">
        <w:tc>
          <w:tcPr>
            <w:tcW w:w="879" w:type="dxa"/>
          </w:tcPr>
          <w:p w14:paraId="5A9769D2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DC37E9E" w14:textId="77777777" w:rsidR="00BB72E7" w:rsidRDefault="00BB72E7" w:rsidP="0055613A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4FDD71BA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60CFF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186B44" w14:textId="77777777" w:rsidR="00BB72E7" w:rsidRDefault="00BB72E7" w:rsidP="0055613A">
            <w:r>
              <w:rPr>
                <w:sz w:val="16"/>
                <w:szCs w:val="16"/>
              </w:rPr>
              <w:t>Correction to NR MDT testcase 8.1.6.2.4</w:t>
            </w:r>
          </w:p>
        </w:tc>
        <w:tc>
          <w:tcPr>
            <w:tcW w:w="517" w:type="dxa"/>
          </w:tcPr>
          <w:p w14:paraId="71D7CC7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BFD58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2C30C95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FC69475" w14:textId="77777777" w:rsidR="00BB72E7" w:rsidRDefault="00BB72E7" w:rsidP="0055613A">
            <w:r>
              <w:rPr>
                <w:sz w:val="16"/>
                <w:szCs w:val="16"/>
              </w:rPr>
              <w:t>R5s230466</w:t>
            </w:r>
          </w:p>
        </w:tc>
        <w:tc>
          <w:tcPr>
            <w:tcW w:w="1597" w:type="dxa"/>
          </w:tcPr>
          <w:p w14:paraId="403A2EBC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31FC129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441F3B9" w14:textId="77777777" w:rsidR="00BB72E7" w:rsidRDefault="00BB72E7" w:rsidP="0055613A">
            <w:r>
              <w:rPr>
                <w:sz w:val="16"/>
                <w:szCs w:val="16"/>
              </w:rPr>
              <w:t>8.1.6.2.4.NR5GC</w:t>
            </w:r>
          </w:p>
        </w:tc>
        <w:tc>
          <w:tcPr>
            <w:tcW w:w="998" w:type="dxa"/>
          </w:tcPr>
          <w:p w14:paraId="312FD208" w14:textId="77777777" w:rsidR="00BB72E7" w:rsidRDefault="00BB72E7" w:rsidP="0055613A">
            <w:r>
              <w:rPr>
                <w:sz w:val="16"/>
                <w:szCs w:val="16"/>
              </w:rPr>
              <w:t>38.523-1</w:t>
            </w:r>
          </w:p>
        </w:tc>
      </w:tr>
      <w:tr w:rsidR="00BB72E7" w14:paraId="13D504AC" w14:textId="77777777" w:rsidTr="0055613A">
        <w:tc>
          <w:tcPr>
            <w:tcW w:w="879" w:type="dxa"/>
          </w:tcPr>
          <w:p w14:paraId="1BE759F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5745824" w14:textId="77777777" w:rsidR="00BB72E7" w:rsidRDefault="00BB72E7" w:rsidP="0055613A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2B66220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33AB2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38C2E4" w14:textId="77777777" w:rsidR="00BB72E7" w:rsidRDefault="00BB72E7" w:rsidP="0055613A">
            <w:r>
              <w:rPr>
                <w:sz w:val="16"/>
                <w:szCs w:val="16"/>
              </w:rPr>
              <w:t>NR5GC FR2 : Addition of test case 8.1.6.1.3.3</w:t>
            </w:r>
          </w:p>
        </w:tc>
        <w:tc>
          <w:tcPr>
            <w:tcW w:w="517" w:type="dxa"/>
          </w:tcPr>
          <w:p w14:paraId="39997D9E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74F99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29875A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DE6EA1B" w14:textId="77777777" w:rsidR="00BB72E7" w:rsidRDefault="00BB72E7" w:rsidP="0055613A">
            <w:r>
              <w:rPr>
                <w:sz w:val="16"/>
                <w:szCs w:val="16"/>
              </w:rPr>
              <w:t>R5s230424</w:t>
            </w:r>
          </w:p>
        </w:tc>
        <w:tc>
          <w:tcPr>
            <w:tcW w:w="1597" w:type="dxa"/>
          </w:tcPr>
          <w:p w14:paraId="3EAFBE23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71E249F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A6FD4C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42E19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DD9EE86" w14:textId="77777777" w:rsidTr="0055613A">
        <w:tc>
          <w:tcPr>
            <w:tcW w:w="879" w:type="dxa"/>
          </w:tcPr>
          <w:p w14:paraId="6E20F168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0DA0218" w14:textId="77777777" w:rsidR="00BB72E7" w:rsidRDefault="00BB72E7" w:rsidP="0055613A">
            <w:r>
              <w:rPr>
                <w:sz w:val="16"/>
                <w:szCs w:val="16"/>
              </w:rPr>
              <w:t>3011</w:t>
            </w:r>
          </w:p>
        </w:tc>
        <w:tc>
          <w:tcPr>
            <w:tcW w:w="517" w:type="dxa"/>
          </w:tcPr>
          <w:p w14:paraId="468F07FE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327ABB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9B4CF9" w14:textId="77777777" w:rsidR="00BB72E7" w:rsidRDefault="00BB72E7" w:rsidP="0055613A">
            <w:r>
              <w:rPr>
                <w:sz w:val="16"/>
                <w:szCs w:val="16"/>
              </w:rPr>
              <w:t>NR5GC FR2 : Addition of test case 8.1.6.1.3.6</w:t>
            </w:r>
          </w:p>
        </w:tc>
        <w:tc>
          <w:tcPr>
            <w:tcW w:w="517" w:type="dxa"/>
          </w:tcPr>
          <w:p w14:paraId="37E4BBCF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05B563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F0C71DA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789EB2" w14:textId="77777777" w:rsidR="00BB72E7" w:rsidRDefault="00BB72E7" w:rsidP="0055613A">
            <w:r>
              <w:rPr>
                <w:sz w:val="16"/>
                <w:szCs w:val="16"/>
              </w:rPr>
              <w:t>R5s230425</w:t>
            </w:r>
          </w:p>
        </w:tc>
        <w:tc>
          <w:tcPr>
            <w:tcW w:w="1597" w:type="dxa"/>
          </w:tcPr>
          <w:p w14:paraId="3D6CFF16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982C277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86B100B" w14:textId="77777777" w:rsidR="00BB72E7" w:rsidRDefault="00BB72E7" w:rsidP="0055613A">
            <w:r>
              <w:rPr>
                <w:sz w:val="16"/>
                <w:szCs w:val="16"/>
              </w:rPr>
              <w:t>8.1.6.1.3.6.NR5GC</w:t>
            </w:r>
          </w:p>
        </w:tc>
        <w:tc>
          <w:tcPr>
            <w:tcW w:w="998" w:type="dxa"/>
          </w:tcPr>
          <w:p w14:paraId="4E535468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00D27062" w14:textId="77777777" w:rsidTr="0055613A">
        <w:tc>
          <w:tcPr>
            <w:tcW w:w="879" w:type="dxa"/>
          </w:tcPr>
          <w:p w14:paraId="5CA0753A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2BE174D" w14:textId="77777777" w:rsidR="00BB72E7" w:rsidRDefault="00BB72E7" w:rsidP="0055613A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2190A7A9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CCB32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8C1DF8" w14:textId="77777777" w:rsidR="00BB72E7" w:rsidRDefault="00BB72E7" w:rsidP="0055613A">
            <w:r>
              <w:rPr>
                <w:sz w:val="16"/>
                <w:szCs w:val="16"/>
              </w:rPr>
              <w:t>NR5GC FR2 : Addition of test case 8.1.6.4.1</w:t>
            </w:r>
          </w:p>
        </w:tc>
        <w:tc>
          <w:tcPr>
            <w:tcW w:w="517" w:type="dxa"/>
          </w:tcPr>
          <w:p w14:paraId="1D66A703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21D17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A6E997A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002BAD4" w14:textId="77777777" w:rsidR="00BB72E7" w:rsidRDefault="00BB72E7" w:rsidP="0055613A">
            <w:r>
              <w:rPr>
                <w:sz w:val="16"/>
                <w:szCs w:val="16"/>
              </w:rPr>
              <w:t>R5s230426</w:t>
            </w:r>
          </w:p>
        </w:tc>
        <w:tc>
          <w:tcPr>
            <w:tcW w:w="1597" w:type="dxa"/>
          </w:tcPr>
          <w:p w14:paraId="63C64B3A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940E5B5" w14:textId="77777777" w:rsidR="00BB72E7" w:rsidRDefault="00BB72E7" w:rsidP="0055613A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9B9315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A68F4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69DC4391" w14:textId="77777777" w:rsidTr="0055613A">
        <w:tc>
          <w:tcPr>
            <w:tcW w:w="879" w:type="dxa"/>
          </w:tcPr>
          <w:p w14:paraId="242E02D2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42EF401" w14:textId="77777777" w:rsidR="00BB72E7" w:rsidRDefault="00BB72E7" w:rsidP="0055613A">
            <w:r>
              <w:rPr>
                <w:sz w:val="16"/>
                <w:szCs w:val="16"/>
              </w:rPr>
              <w:t>3013</w:t>
            </w:r>
          </w:p>
        </w:tc>
        <w:tc>
          <w:tcPr>
            <w:tcW w:w="517" w:type="dxa"/>
          </w:tcPr>
          <w:p w14:paraId="685394CD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807B2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00DD36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9.1.10.1</w:t>
            </w:r>
          </w:p>
        </w:tc>
        <w:tc>
          <w:tcPr>
            <w:tcW w:w="517" w:type="dxa"/>
          </w:tcPr>
          <w:p w14:paraId="19331EE3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349BC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248A779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84DB974" w14:textId="77777777" w:rsidR="00BB72E7" w:rsidRDefault="00BB72E7" w:rsidP="0055613A">
            <w:r>
              <w:rPr>
                <w:sz w:val="16"/>
                <w:szCs w:val="16"/>
              </w:rPr>
              <w:t>R5s230427</w:t>
            </w:r>
          </w:p>
        </w:tc>
        <w:tc>
          <w:tcPr>
            <w:tcW w:w="1597" w:type="dxa"/>
          </w:tcPr>
          <w:p w14:paraId="68D07194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FA21DD3" w14:textId="77777777" w:rsidR="00BB72E7" w:rsidRDefault="00BB72E7" w:rsidP="0055613A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295EE01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C70A2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36C8151" w14:textId="77777777" w:rsidTr="0055613A">
        <w:tc>
          <w:tcPr>
            <w:tcW w:w="879" w:type="dxa"/>
          </w:tcPr>
          <w:p w14:paraId="4218F8A1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30701FE" w14:textId="77777777" w:rsidR="00BB72E7" w:rsidRDefault="00BB72E7" w:rsidP="0055613A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4EE44E61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FC8AA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E1EB0A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9.1.10.2</w:t>
            </w:r>
          </w:p>
        </w:tc>
        <w:tc>
          <w:tcPr>
            <w:tcW w:w="517" w:type="dxa"/>
          </w:tcPr>
          <w:p w14:paraId="7102AAD5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60A32B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C6070C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AD35910" w14:textId="77777777" w:rsidR="00BB72E7" w:rsidRDefault="00BB72E7" w:rsidP="0055613A">
            <w:r>
              <w:rPr>
                <w:sz w:val="16"/>
                <w:szCs w:val="16"/>
              </w:rPr>
              <w:t>R5s230428</w:t>
            </w:r>
          </w:p>
        </w:tc>
        <w:tc>
          <w:tcPr>
            <w:tcW w:w="1597" w:type="dxa"/>
          </w:tcPr>
          <w:p w14:paraId="690C7B53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EE4080E" w14:textId="77777777" w:rsidR="00BB72E7" w:rsidRDefault="00BB72E7" w:rsidP="0055613A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2D15BFF4" w14:textId="77777777" w:rsidR="00BB72E7" w:rsidRDefault="00BB72E7" w:rsidP="0055613A">
            <w:r>
              <w:rPr>
                <w:sz w:val="16"/>
                <w:szCs w:val="16"/>
              </w:rPr>
              <w:t>9.1.10.2.NR5GC</w:t>
            </w:r>
          </w:p>
        </w:tc>
        <w:tc>
          <w:tcPr>
            <w:tcW w:w="998" w:type="dxa"/>
          </w:tcPr>
          <w:p w14:paraId="3671B654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6F21F8EC" w14:textId="77777777" w:rsidTr="0055613A">
        <w:tc>
          <w:tcPr>
            <w:tcW w:w="879" w:type="dxa"/>
          </w:tcPr>
          <w:p w14:paraId="34A9E13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4328858" w14:textId="77777777" w:rsidR="00BB72E7" w:rsidRDefault="00BB72E7" w:rsidP="0055613A">
            <w:r>
              <w:rPr>
                <w:sz w:val="16"/>
                <w:szCs w:val="16"/>
              </w:rPr>
              <w:t>3015</w:t>
            </w:r>
          </w:p>
        </w:tc>
        <w:tc>
          <w:tcPr>
            <w:tcW w:w="517" w:type="dxa"/>
          </w:tcPr>
          <w:p w14:paraId="51A59818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C8C1EF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C4D946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9.1.10.4</w:t>
            </w:r>
          </w:p>
        </w:tc>
        <w:tc>
          <w:tcPr>
            <w:tcW w:w="517" w:type="dxa"/>
          </w:tcPr>
          <w:p w14:paraId="22D0180A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3707A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E2D919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5366A33" w14:textId="77777777" w:rsidR="00BB72E7" w:rsidRDefault="00BB72E7" w:rsidP="0055613A">
            <w:r>
              <w:rPr>
                <w:sz w:val="16"/>
                <w:szCs w:val="16"/>
              </w:rPr>
              <w:t>R5s230429</w:t>
            </w:r>
          </w:p>
        </w:tc>
        <w:tc>
          <w:tcPr>
            <w:tcW w:w="1597" w:type="dxa"/>
          </w:tcPr>
          <w:p w14:paraId="7395108C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8A8CBE3" w14:textId="77777777" w:rsidR="00BB72E7" w:rsidRDefault="00BB72E7" w:rsidP="0055613A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3EA29536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4318F9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228E056" w14:textId="77777777" w:rsidTr="0055613A">
        <w:tc>
          <w:tcPr>
            <w:tcW w:w="879" w:type="dxa"/>
          </w:tcPr>
          <w:p w14:paraId="0557684E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549217A" w14:textId="77777777" w:rsidR="00BB72E7" w:rsidRDefault="00BB72E7" w:rsidP="0055613A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6195EE1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DB6E4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225AAF" w14:textId="77777777" w:rsidR="00BB72E7" w:rsidRDefault="00BB72E7" w:rsidP="0055613A">
            <w:r>
              <w:rPr>
                <w:sz w:val="16"/>
                <w:szCs w:val="16"/>
              </w:rPr>
              <w:t>NR5GC FR2 : Addition of test case 9.1.10.6</w:t>
            </w:r>
          </w:p>
        </w:tc>
        <w:tc>
          <w:tcPr>
            <w:tcW w:w="517" w:type="dxa"/>
          </w:tcPr>
          <w:p w14:paraId="30FDAA97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86337B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D71BA3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F02BE15" w14:textId="77777777" w:rsidR="00BB72E7" w:rsidRDefault="00BB72E7" w:rsidP="0055613A">
            <w:r>
              <w:rPr>
                <w:sz w:val="16"/>
                <w:szCs w:val="16"/>
              </w:rPr>
              <w:t>R5s230430</w:t>
            </w:r>
          </w:p>
        </w:tc>
        <w:tc>
          <w:tcPr>
            <w:tcW w:w="1597" w:type="dxa"/>
          </w:tcPr>
          <w:p w14:paraId="4742F223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E4FFFA1" w14:textId="77777777" w:rsidR="00BB72E7" w:rsidRDefault="00BB72E7" w:rsidP="0055613A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0E0EB84E" w14:textId="77777777" w:rsidR="00BB72E7" w:rsidRDefault="00BB72E7" w:rsidP="0055613A">
            <w:r>
              <w:rPr>
                <w:sz w:val="16"/>
                <w:szCs w:val="16"/>
              </w:rPr>
              <w:t>9.1.10.6.NR5GC</w:t>
            </w:r>
          </w:p>
        </w:tc>
        <w:tc>
          <w:tcPr>
            <w:tcW w:w="998" w:type="dxa"/>
          </w:tcPr>
          <w:p w14:paraId="65C142B4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1F184796" w14:textId="77777777" w:rsidTr="0055613A">
        <w:tc>
          <w:tcPr>
            <w:tcW w:w="879" w:type="dxa"/>
          </w:tcPr>
          <w:p w14:paraId="35332121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58AB952" w14:textId="77777777" w:rsidR="00BB72E7" w:rsidRDefault="00BB72E7" w:rsidP="0055613A">
            <w:r>
              <w:rPr>
                <w:sz w:val="16"/>
                <w:szCs w:val="16"/>
              </w:rPr>
              <w:t>3017</w:t>
            </w:r>
          </w:p>
        </w:tc>
        <w:tc>
          <w:tcPr>
            <w:tcW w:w="517" w:type="dxa"/>
          </w:tcPr>
          <w:p w14:paraId="35F43975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4D1FF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CFEDC5" w14:textId="77777777" w:rsidR="00BB72E7" w:rsidRDefault="00BB72E7" w:rsidP="0055613A">
            <w:r>
              <w:rPr>
                <w:sz w:val="16"/>
                <w:szCs w:val="16"/>
              </w:rPr>
              <w:t>EN-DC FR2 : Addition of test case 7.1.1.4.2.3</w:t>
            </w:r>
          </w:p>
        </w:tc>
        <w:tc>
          <w:tcPr>
            <w:tcW w:w="517" w:type="dxa"/>
          </w:tcPr>
          <w:p w14:paraId="05E16A79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BE5782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82FEEDE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1EB8FEB" w14:textId="77777777" w:rsidR="00BB72E7" w:rsidRDefault="00BB72E7" w:rsidP="0055613A">
            <w:r>
              <w:rPr>
                <w:sz w:val="16"/>
                <w:szCs w:val="16"/>
              </w:rPr>
              <w:t>R5s230431</w:t>
            </w:r>
          </w:p>
        </w:tc>
        <w:tc>
          <w:tcPr>
            <w:tcW w:w="1597" w:type="dxa"/>
          </w:tcPr>
          <w:p w14:paraId="54FCF8F8" w14:textId="77777777" w:rsidR="00BB72E7" w:rsidRDefault="00BB72E7" w:rsidP="0055613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7E830B1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A0ADAC" w14:textId="77777777" w:rsidR="00BB72E7" w:rsidRDefault="00BB72E7" w:rsidP="0055613A">
            <w:r>
              <w:rPr>
                <w:sz w:val="16"/>
                <w:szCs w:val="16"/>
              </w:rPr>
              <w:t>7.1.1.4.2.3.ENDC</w:t>
            </w:r>
          </w:p>
        </w:tc>
        <w:tc>
          <w:tcPr>
            <w:tcW w:w="998" w:type="dxa"/>
          </w:tcPr>
          <w:p w14:paraId="3C33823E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BB72E7" w14:paraId="0AFA005E" w14:textId="77777777" w:rsidTr="0055613A">
        <w:tc>
          <w:tcPr>
            <w:tcW w:w="879" w:type="dxa"/>
          </w:tcPr>
          <w:p w14:paraId="017F0EC7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2668E23" w14:textId="77777777" w:rsidR="00BB72E7" w:rsidRDefault="00BB72E7" w:rsidP="0055613A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33677DC7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10EF3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B74EB0" w14:textId="77777777" w:rsidR="00BB72E7" w:rsidRDefault="00BB72E7" w:rsidP="0055613A">
            <w:r>
              <w:rPr>
                <w:sz w:val="16"/>
                <w:szCs w:val="16"/>
              </w:rPr>
              <w:t>Correction to function f_EUTRA38_MultiPDN_InitialRegistration_Step14_15</w:t>
            </w:r>
          </w:p>
        </w:tc>
        <w:tc>
          <w:tcPr>
            <w:tcW w:w="517" w:type="dxa"/>
          </w:tcPr>
          <w:p w14:paraId="1752A64C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2601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3EC3754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813727A" w14:textId="77777777" w:rsidR="00BB72E7" w:rsidRDefault="00BB72E7" w:rsidP="0055613A">
            <w:r>
              <w:rPr>
                <w:sz w:val="16"/>
                <w:szCs w:val="16"/>
              </w:rPr>
              <w:t>R5s230432</w:t>
            </w:r>
          </w:p>
        </w:tc>
        <w:tc>
          <w:tcPr>
            <w:tcW w:w="1597" w:type="dxa"/>
          </w:tcPr>
          <w:p w14:paraId="6D1B6771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F5C51EF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C02FA4" w14:textId="77777777" w:rsidR="00BB72E7" w:rsidRDefault="00BB72E7" w:rsidP="0055613A">
            <w:r>
              <w:rPr>
                <w:sz w:val="16"/>
                <w:szCs w:val="16"/>
              </w:rPr>
              <w:t>11.1.5.NR5GC or other IRAT testcases</w:t>
            </w:r>
          </w:p>
        </w:tc>
        <w:tc>
          <w:tcPr>
            <w:tcW w:w="998" w:type="dxa"/>
          </w:tcPr>
          <w:p w14:paraId="1EF07D0C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863277B" w14:textId="77777777" w:rsidTr="0055613A">
        <w:tc>
          <w:tcPr>
            <w:tcW w:w="879" w:type="dxa"/>
          </w:tcPr>
          <w:p w14:paraId="33ECC2CF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CFA3C91" w14:textId="77777777" w:rsidR="00BB72E7" w:rsidRDefault="00BB72E7" w:rsidP="0055613A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46F25773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11A946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97BBBE" w14:textId="77777777" w:rsidR="00BB72E7" w:rsidRDefault="00BB72E7" w:rsidP="0055613A">
            <w:r>
              <w:rPr>
                <w:sz w:val="16"/>
                <w:szCs w:val="16"/>
              </w:rPr>
              <w:t>Correction to NR5GC RACS Test case 9.1.9.5</w:t>
            </w:r>
          </w:p>
        </w:tc>
        <w:tc>
          <w:tcPr>
            <w:tcW w:w="517" w:type="dxa"/>
          </w:tcPr>
          <w:p w14:paraId="420A55A5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46AE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0057F6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DF54C57" w14:textId="77777777" w:rsidR="00BB72E7" w:rsidRDefault="00BB72E7" w:rsidP="0055613A">
            <w:r>
              <w:rPr>
                <w:sz w:val="16"/>
                <w:szCs w:val="16"/>
              </w:rPr>
              <w:t>R5s230467</w:t>
            </w:r>
          </w:p>
        </w:tc>
        <w:tc>
          <w:tcPr>
            <w:tcW w:w="1597" w:type="dxa"/>
          </w:tcPr>
          <w:p w14:paraId="667E68D0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A87F125" w14:textId="77777777" w:rsidR="00BB72E7" w:rsidRDefault="00BB72E7" w:rsidP="0055613A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6C3ADC66" w14:textId="77777777" w:rsidR="00BB72E7" w:rsidRDefault="00BB72E7" w:rsidP="0055613A">
            <w:r>
              <w:rPr>
                <w:sz w:val="16"/>
                <w:szCs w:val="16"/>
              </w:rPr>
              <w:t>9.1.9.5.NR5GC</w:t>
            </w:r>
          </w:p>
        </w:tc>
        <w:tc>
          <w:tcPr>
            <w:tcW w:w="998" w:type="dxa"/>
          </w:tcPr>
          <w:p w14:paraId="29262B98" w14:textId="77777777" w:rsidR="00BB72E7" w:rsidRDefault="00BB72E7" w:rsidP="0055613A">
            <w:r>
              <w:rPr>
                <w:sz w:val="16"/>
                <w:szCs w:val="16"/>
              </w:rPr>
              <w:t>TS38.523-1</w:t>
            </w:r>
          </w:p>
        </w:tc>
      </w:tr>
      <w:tr w:rsidR="00BB72E7" w14:paraId="51378EC4" w14:textId="77777777" w:rsidTr="0055613A">
        <w:tc>
          <w:tcPr>
            <w:tcW w:w="879" w:type="dxa"/>
          </w:tcPr>
          <w:p w14:paraId="4EEE7B8A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E063F84" w14:textId="77777777" w:rsidR="00BB72E7" w:rsidRDefault="00BB72E7" w:rsidP="0055613A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40BF7163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6DB2EB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758D95" w14:textId="77777777" w:rsidR="00BB72E7" w:rsidRDefault="00BB72E7" w:rsidP="0055613A">
            <w:r>
              <w:rPr>
                <w:sz w:val="16"/>
                <w:szCs w:val="16"/>
              </w:rPr>
              <w:t>Correction to function f_NR_InitNDI for SNPN</w:t>
            </w:r>
          </w:p>
        </w:tc>
        <w:tc>
          <w:tcPr>
            <w:tcW w:w="517" w:type="dxa"/>
          </w:tcPr>
          <w:p w14:paraId="5AC5470C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4380DB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1B3482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5E48810" w14:textId="77777777" w:rsidR="00BB72E7" w:rsidRDefault="00BB72E7" w:rsidP="0055613A">
            <w:r>
              <w:rPr>
                <w:sz w:val="16"/>
                <w:szCs w:val="16"/>
              </w:rPr>
              <w:t>R5s230433</w:t>
            </w:r>
          </w:p>
        </w:tc>
        <w:tc>
          <w:tcPr>
            <w:tcW w:w="1597" w:type="dxa"/>
          </w:tcPr>
          <w:p w14:paraId="3B44C3FA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81F2975" w14:textId="77777777" w:rsidR="00BB72E7" w:rsidRDefault="00BB72E7" w:rsidP="0055613A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</w:tcPr>
          <w:p w14:paraId="3E864CF7" w14:textId="77777777" w:rsidR="00BB72E7" w:rsidRDefault="00BB72E7" w:rsidP="0055613A">
            <w:r>
              <w:rPr>
                <w:sz w:val="16"/>
                <w:szCs w:val="16"/>
              </w:rPr>
              <w:t>6.5.1.1.NR5GC, 6.5.1.2.NR5GC, 6.5.1.3.NR5GC, 9.1.11.1.NR5GC, 9.1.11.2.NR5GC, 9.1.11.3.NR5GC, 11.3.6a.NR5GC, 11.3.9a.NR5GC</w:t>
            </w:r>
          </w:p>
        </w:tc>
        <w:tc>
          <w:tcPr>
            <w:tcW w:w="998" w:type="dxa"/>
          </w:tcPr>
          <w:p w14:paraId="414362F1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8B87153" w14:textId="77777777" w:rsidTr="0055613A">
        <w:tc>
          <w:tcPr>
            <w:tcW w:w="879" w:type="dxa"/>
          </w:tcPr>
          <w:p w14:paraId="5B6CDF86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C80E37" w14:textId="77777777" w:rsidR="00BB72E7" w:rsidRDefault="00BB72E7" w:rsidP="0055613A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67D63B74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B3CB8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92B8BB" w14:textId="77777777" w:rsidR="00BB72E7" w:rsidRDefault="00BB72E7" w:rsidP="0055613A">
            <w:r>
              <w:rPr>
                <w:sz w:val="16"/>
                <w:szCs w:val="16"/>
              </w:rPr>
              <w:t>Correction to NR5GC TC 9.1.1.3 and 9.1.1.6 against SNPN-only UE</w:t>
            </w:r>
          </w:p>
        </w:tc>
        <w:tc>
          <w:tcPr>
            <w:tcW w:w="517" w:type="dxa"/>
          </w:tcPr>
          <w:p w14:paraId="13C59F8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4A281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E5B00C3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43900C5" w14:textId="77777777" w:rsidR="00BB72E7" w:rsidRDefault="00BB72E7" w:rsidP="0055613A">
            <w:r>
              <w:rPr>
                <w:sz w:val="16"/>
                <w:szCs w:val="16"/>
              </w:rPr>
              <w:t>R5s230434</w:t>
            </w:r>
          </w:p>
        </w:tc>
        <w:tc>
          <w:tcPr>
            <w:tcW w:w="1597" w:type="dxa"/>
          </w:tcPr>
          <w:p w14:paraId="59DF6DCA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B83D19F" w14:textId="77777777" w:rsidR="00BB72E7" w:rsidRDefault="00BB72E7" w:rsidP="0055613A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</w:tcPr>
          <w:p w14:paraId="3B0DA88A" w14:textId="77777777" w:rsidR="00BB72E7" w:rsidRDefault="00BB72E7" w:rsidP="0055613A">
            <w:r>
              <w:rPr>
                <w:sz w:val="16"/>
                <w:szCs w:val="16"/>
              </w:rPr>
              <w:t>9.1.1.3.NR5GC</w:t>
            </w:r>
          </w:p>
        </w:tc>
        <w:tc>
          <w:tcPr>
            <w:tcW w:w="998" w:type="dxa"/>
          </w:tcPr>
          <w:p w14:paraId="16077FA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28E7F332" w14:textId="77777777" w:rsidTr="0055613A">
        <w:tc>
          <w:tcPr>
            <w:tcW w:w="879" w:type="dxa"/>
          </w:tcPr>
          <w:p w14:paraId="16E04037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40C4743" w14:textId="77777777" w:rsidR="00BB72E7" w:rsidRDefault="00BB72E7" w:rsidP="0055613A">
            <w:r>
              <w:rPr>
                <w:sz w:val="16"/>
                <w:szCs w:val="16"/>
              </w:rPr>
              <w:t>3022</w:t>
            </w:r>
          </w:p>
        </w:tc>
        <w:tc>
          <w:tcPr>
            <w:tcW w:w="517" w:type="dxa"/>
          </w:tcPr>
          <w:p w14:paraId="5616A18A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4020EC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BC5E4" w14:textId="77777777" w:rsidR="00BB72E7" w:rsidRDefault="00BB72E7" w:rsidP="0055613A">
            <w:r>
              <w:rPr>
                <w:sz w:val="16"/>
                <w:szCs w:val="16"/>
              </w:rPr>
              <w:t>Correction to NR5GC TC 9.1.1.1 against SNPN-only UE</w:t>
            </w:r>
          </w:p>
        </w:tc>
        <w:tc>
          <w:tcPr>
            <w:tcW w:w="517" w:type="dxa"/>
          </w:tcPr>
          <w:p w14:paraId="70239298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BBB81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F9259B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C87C780" w14:textId="77777777" w:rsidR="00BB72E7" w:rsidRDefault="00BB72E7" w:rsidP="0055613A">
            <w:r>
              <w:rPr>
                <w:sz w:val="16"/>
                <w:szCs w:val="16"/>
              </w:rPr>
              <w:t>R5s230435</w:t>
            </w:r>
          </w:p>
        </w:tc>
        <w:tc>
          <w:tcPr>
            <w:tcW w:w="1597" w:type="dxa"/>
          </w:tcPr>
          <w:p w14:paraId="6FFD3810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05CB15A" w14:textId="77777777" w:rsidR="00BB72E7" w:rsidRDefault="00BB72E7" w:rsidP="0055613A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</w:tcPr>
          <w:p w14:paraId="5F0CA721" w14:textId="77777777" w:rsidR="00BB72E7" w:rsidRDefault="00BB72E7" w:rsidP="0055613A">
            <w:r>
              <w:rPr>
                <w:sz w:val="16"/>
                <w:szCs w:val="16"/>
              </w:rPr>
              <w:t>9.1.1.1.NR5GC</w:t>
            </w:r>
          </w:p>
        </w:tc>
        <w:tc>
          <w:tcPr>
            <w:tcW w:w="998" w:type="dxa"/>
          </w:tcPr>
          <w:p w14:paraId="03748A3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3D67DE1E" w14:textId="77777777" w:rsidTr="0055613A">
        <w:tc>
          <w:tcPr>
            <w:tcW w:w="879" w:type="dxa"/>
          </w:tcPr>
          <w:p w14:paraId="65697F02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B3A5243" w14:textId="77777777" w:rsidR="00BB72E7" w:rsidRDefault="00BB72E7" w:rsidP="0055613A">
            <w:r>
              <w:rPr>
                <w:sz w:val="16"/>
                <w:szCs w:val="16"/>
              </w:rPr>
              <w:t>3023</w:t>
            </w:r>
          </w:p>
        </w:tc>
        <w:tc>
          <w:tcPr>
            <w:tcW w:w="517" w:type="dxa"/>
          </w:tcPr>
          <w:p w14:paraId="27728259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FF580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E14AF4" w14:textId="77777777" w:rsidR="00BB72E7" w:rsidRDefault="00BB72E7" w:rsidP="0055613A">
            <w:r>
              <w:rPr>
                <w:sz w:val="16"/>
                <w:szCs w:val="16"/>
              </w:rPr>
              <w:t>Correction to NR5GC TC 9.1.1.2 against SNPN-only UE</w:t>
            </w:r>
          </w:p>
        </w:tc>
        <w:tc>
          <w:tcPr>
            <w:tcW w:w="517" w:type="dxa"/>
          </w:tcPr>
          <w:p w14:paraId="62054BE1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3CDD65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A061953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7065062" w14:textId="77777777" w:rsidR="00BB72E7" w:rsidRDefault="00BB72E7" w:rsidP="0055613A">
            <w:r>
              <w:rPr>
                <w:sz w:val="16"/>
                <w:szCs w:val="16"/>
              </w:rPr>
              <w:t>R5s230436</w:t>
            </w:r>
          </w:p>
        </w:tc>
        <w:tc>
          <w:tcPr>
            <w:tcW w:w="1597" w:type="dxa"/>
          </w:tcPr>
          <w:p w14:paraId="68468F8C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5FDE6CA" w14:textId="77777777" w:rsidR="00BB72E7" w:rsidRDefault="00BB72E7" w:rsidP="0055613A">
            <w:r>
              <w:rPr>
                <w:sz w:val="16"/>
                <w:szCs w:val="16"/>
              </w:rPr>
              <w:t>NG_RAN_PRN_Vertical_LAN-UEConTest</w:t>
            </w:r>
          </w:p>
        </w:tc>
        <w:tc>
          <w:tcPr>
            <w:tcW w:w="2323" w:type="dxa"/>
          </w:tcPr>
          <w:p w14:paraId="288BDA08" w14:textId="77777777" w:rsidR="00BB72E7" w:rsidRDefault="00BB72E7" w:rsidP="0055613A">
            <w:r>
              <w:rPr>
                <w:sz w:val="16"/>
                <w:szCs w:val="16"/>
              </w:rPr>
              <w:t>9.1.1.2.NR5GC</w:t>
            </w:r>
          </w:p>
        </w:tc>
        <w:tc>
          <w:tcPr>
            <w:tcW w:w="998" w:type="dxa"/>
          </w:tcPr>
          <w:p w14:paraId="1838281F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74DF6EC3" w14:textId="77777777" w:rsidTr="0055613A">
        <w:tc>
          <w:tcPr>
            <w:tcW w:w="879" w:type="dxa"/>
          </w:tcPr>
          <w:p w14:paraId="54C0E8D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7B21019" w14:textId="77777777" w:rsidR="00BB72E7" w:rsidRDefault="00BB72E7" w:rsidP="0055613A">
            <w:r>
              <w:rPr>
                <w:sz w:val="16"/>
                <w:szCs w:val="16"/>
              </w:rPr>
              <w:t>3024</w:t>
            </w:r>
          </w:p>
        </w:tc>
        <w:tc>
          <w:tcPr>
            <w:tcW w:w="517" w:type="dxa"/>
          </w:tcPr>
          <w:p w14:paraId="55205032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B16215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0CAA40" w14:textId="77777777" w:rsidR="00BB72E7" w:rsidRDefault="00BB72E7" w:rsidP="0055613A">
            <w:r>
              <w:rPr>
                <w:sz w:val="16"/>
                <w:szCs w:val="16"/>
              </w:rPr>
              <w:t>Addition of ENDC testcase 7.1.1.6.2 in FR1</w:t>
            </w:r>
          </w:p>
        </w:tc>
        <w:tc>
          <w:tcPr>
            <w:tcW w:w="517" w:type="dxa"/>
          </w:tcPr>
          <w:p w14:paraId="1BEC454D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2B4B9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200285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B195452" w14:textId="77777777" w:rsidR="00BB72E7" w:rsidRDefault="00BB72E7" w:rsidP="0055613A">
            <w:r>
              <w:rPr>
                <w:sz w:val="16"/>
                <w:szCs w:val="16"/>
              </w:rPr>
              <w:t>R5s230468</w:t>
            </w:r>
          </w:p>
        </w:tc>
        <w:tc>
          <w:tcPr>
            <w:tcW w:w="1597" w:type="dxa"/>
          </w:tcPr>
          <w:p w14:paraId="55C4B424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3FA78F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0C1B07" w14:textId="77777777" w:rsidR="00BB72E7" w:rsidRDefault="00BB72E7" w:rsidP="0055613A">
            <w:r>
              <w:rPr>
                <w:sz w:val="16"/>
                <w:szCs w:val="16"/>
              </w:rPr>
              <w:t>7.1.1.6.2.ENDC</w:t>
            </w:r>
          </w:p>
        </w:tc>
        <w:tc>
          <w:tcPr>
            <w:tcW w:w="998" w:type="dxa"/>
          </w:tcPr>
          <w:p w14:paraId="02759B9C" w14:textId="77777777" w:rsidR="00BB72E7" w:rsidRDefault="00BB72E7" w:rsidP="0055613A">
            <w:r>
              <w:rPr>
                <w:sz w:val="16"/>
                <w:szCs w:val="16"/>
              </w:rPr>
              <w:t>38.523-1</w:t>
            </w:r>
          </w:p>
        </w:tc>
      </w:tr>
      <w:tr w:rsidR="00BB72E7" w14:paraId="65797979" w14:textId="77777777" w:rsidTr="0055613A">
        <w:tc>
          <w:tcPr>
            <w:tcW w:w="879" w:type="dxa"/>
          </w:tcPr>
          <w:p w14:paraId="3AA91D6E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4DADB35" w14:textId="77777777" w:rsidR="00BB72E7" w:rsidRDefault="00BB72E7" w:rsidP="0055613A">
            <w:r>
              <w:rPr>
                <w:sz w:val="16"/>
                <w:szCs w:val="16"/>
              </w:rPr>
              <w:t>3025</w:t>
            </w:r>
          </w:p>
        </w:tc>
        <w:tc>
          <w:tcPr>
            <w:tcW w:w="517" w:type="dxa"/>
          </w:tcPr>
          <w:p w14:paraId="5B18365A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E9FA14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2BB3E0" w14:textId="77777777" w:rsidR="00BB72E7" w:rsidRDefault="00BB72E7" w:rsidP="0055613A">
            <w:r>
              <w:rPr>
                <w:sz w:val="16"/>
                <w:szCs w:val="16"/>
              </w:rPr>
              <w:t>Addition of NR5GC testcase 7.1.1.6.2 in FR1</w:t>
            </w:r>
          </w:p>
        </w:tc>
        <w:tc>
          <w:tcPr>
            <w:tcW w:w="517" w:type="dxa"/>
          </w:tcPr>
          <w:p w14:paraId="60A04D59" w14:textId="77777777" w:rsidR="00BB72E7" w:rsidRDefault="00BB72E7" w:rsidP="0055613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C43949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2D652D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3354AE9" w14:textId="77777777" w:rsidR="00BB72E7" w:rsidRDefault="00BB72E7" w:rsidP="0055613A">
            <w:r>
              <w:rPr>
                <w:sz w:val="16"/>
                <w:szCs w:val="16"/>
              </w:rPr>
              <w:t>R5s230469</w:t>
            </w:r>
          </w:p>
        </w:tc>
        <w:tc>
          <w:tcPr>
            <w:tcW w:w="1597" w:type="dxa"/>
          </w:tcPr>
          <w:p w14:paraId="5E87D08D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B58A524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C4097B" w14:textId="77777777" w:rsidR="00BB72E7" w:rsidRDefault="00BB72E7" w:rsidP="0055613A">
            <w:r>
              <w:rPr>
                <w:sz w:val="16"/>
                <w:szCs w:val="16"/>
              </w:rPr>
              <w:t>7.1.1.6.2.NR5GC</w:t>
            </w:r>
          </w:p>
        </w:tc>
        <w:tc>
          <w:tcPr>
            <w:tcW w:w="998" w:type="dxa"/>
          </w:tcPr>
          <w:p w14:paraId="25AC7E64" w14:textId="77777777" w:rsidR="00BB72E7" w:rsidRDefault="00BB72E7" w:rsidP="0055613A">
            <w:r>
              <w:rPr>
                <w:sz w:val="16"/>
                <w:szCs w:val="16"/>
              </w:rPr>
              <w:t>38.523-1</w:t>
            </w:r>
          </w:p>
        </w:tc>
      </w:tr>
      <w:tr w:rsidR="00BB72E7" w14:paraId="70D7934A" w14:textId="77777777" w:rsidTr="0055613A">
        <w:tc>
          <w:tcPr>
            <w:tcW w:w="879" w:type="dxa"/>
          </w:tcPr>
          <w:p w14:paraId="00360B2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4576642" w14:textId="77777777" w:rsidR="00BB72E7" w:rsidRDefault="00BB72E7" w:rsidP="0055613A">
            <w:r>
              <w:rPr>
                <w:sz w:val="16"/>
                <w:szCs w:val="16"/>
              </w:rPr>
              <w:t>3026</w:t>
            </w:r>
          </w:p>
        </w:tc>
        <w:tc>
          <w:tcPr>
            <w:tcW w:w="517" w:type="dxa"/>
          </w:tcPr>
          <w:p w14:paraId="17FAD290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6CA559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10024D" w14:textId="77777777" w:rsidR="00BB72E7" w:rsidRDefault="00BB72E7" w:rsidP="0055613A">
            <w:r>
              <w:rPr>
                <w:sz w:val="16"/>
                <w:szCs w:val="16"/>
              </w:rPr>
              <w:t>Correction to multiple templates for updating InitialBWP_RedCap IE</w:t>
            </w:r>
          </w:p>
        </w:tc>
        <w:tc>
          <w:tcPr>
            <w:tcW w:w="517" w:type="dxa"/>
          </w:tcPr>
          <w:p w14:paraId="64351BF0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DA977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3DB2DE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A7D7B98" w14:textId="77777777" w:rsidR="00BB72E7" w:rsidRDefault="00BB72E7" w:rsidP="0055613A">
            <w:r>
              <w:rPr>
                <w:sz w:val="16"/>
                <w:szCs w:val="16"/>
              </w:rPr>
              <w:t>R5s230437</w:t>
            </w:r>
          </w:p>
        </w:tc>
        <w:tc>
          <w:tcPr>
            <w:tcW w:w="1597" w:type="dxa"/>
          </w:tcPr>
          <w:p w14:paraId="4AFB4D49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D0C5E8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452DB2" w14:textId="77777777" w:rsidR="00BB72E7" w:rsidRDefault="00BB72E7" w:rsidP="0055613A">
            <w:r>
              <w:rPr>
                <w:sz w:val="16"/>
                <w:szCs w:val="16"/>
              </w:rPr>
              <w:t>7.1.1.1.1a.ENDC,NR5GC also other MAC Test cases</w:t>
            </w:r>
          </w:p>
        </w:tc>
        <w:tc>
          <w:tcPr>
            <w:tcW w:w="998" w:type="dxa"/>
          </w:tcPr>
          <w:p w14:paraId="59F6EC6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459CA57F" w14:textId="77777777" w:rsidTr="0055613A">
        <w:tc>
          <w:tcPr>
            <w:tcW w:w="879" w:type="dxa"/>
          </w:tcPr>
          <w:p w14:paraId="193A6B5B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1354411" w14:textId="77777777" w:rsidR="00BB72E7" w:rsidRDefault="00BB72E7" w:rsidP="0055613A">
            <w:r>
              <w:rPr>
                <w:sz w:val="16"/>
                <w:szCs w:val="16"/>
              </w:rPr>
              <w:t>3096</w:t>
            </w:r>
          </w:p>
        </w:tc>
        <w:tc>
          <w:tcPr>
            <w:tcW w:w="517" w:type="dxa"/>
          </w:tcPr>
          <w:p w14:paraId="2381415B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4F93B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CA169D" w14:textId="77777777" w:rsidR="00BB72E7" w:rsidRDefault="00BB72E7" w:rsidP="0055613A">
            <w:r>
              <w:rPr>
                <w:sz w:val="16"/>
                <w:szCs w:val="16"/>
              </w:rPr>
              <w:t>Correction to ENDC testcase 7.1.3.5.5</w:t>
            </w:r>
          </w:p>
        </w:tc>
        <w:tc>
          <w:tcPr>
            <w:tcW w:w="517" w:type="dxa"/>
          </w:tcPr>
          <w:p w14:paraId="48D25821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8BD4B0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76B3097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633E3BA" w14:textId="77777777" w:rsidR="00BB72E7" w:rsidRDefault="00BB72E7" w:rsidP="0055613A">
            <w:r>
              <w:rPr>
                <w:sz w:val="16"/>
                <w:szCs w:val="16"/>
              </w:rPr>
              <w:t>R5s230417</w:t>
            </w:r>
          </w:p>
        </w:tc>
        <w:tc>
          <w:tcPr>
            <w:tcW w:w="1597" w:type="dxa"/>
          </w:tcPr>
          <w:p w14:paraId="2FB42C5D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16C4CD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88BE38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F64AB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7601D89" w14:textId="77777777" w:rsidTr="0055613A">
        <w:tc>
          <w:tcPr>
            <w:tcW w:w="879" w:type="dxa"/>
          </w:tcPr>
          <w:p w14:paraId="2585C544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ED8A29" w14:textId="77777777" w:rsidR="00BB72E7" w:rsidRDefault="00BB72E7" w:rsidP="0055613A">
            <w:r>
              <w:rPr>
                <w:sz w:val="16"/>
                <w:szCs w:val="16"/>
              </w:rPr>
              <w:t>3097</w:t>
            </w:r>
          </w:p>
        </w:tc>
        <w:tc>
          <w:tcPr>
            <w:tcW w:w="517" w:type="dxa"/>
          </w:tcPr>
          <w:p w14:paraId="0EDA132D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1E5560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BE2E46" w14:textId="77777777" w:rsidR="00BB72E7" w:rsidRDefault="00BB72E7" w:rsidP="0055613A">
            <w:r>
              <w:rPr>
                <w:sz w:val="16"/>
                <w:szCs w:val="16"/>
              </w:rPr>
              <w:t>Correction to ENDC testcase 8.2.2.6.1</w:t>
            </w:r>
          </w:p>
        </w:tc>
        <w:tc>
          <w:tcPr>
            <w:tcW w:w="517" w:type="dxa"/>
          </w:tcPr>
          <w:p w14:paraId="00020A93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C6664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8D104FD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5B92C83" w14:textId="77777777" w:rsidR="00BB72E7" w:rsidRDefault="00BB72E7" w:rsidP="0055613A">
            <w:r>
              <w:rPr>
                <w:sz w:val="16"/>
                <w:szCs w:val="16"/>
              </w:rPr>
              <w:t>R5s230423</w:t>
            </w:r>
          </w:p>
        </w:tc>
        <w:tc>
          <w:tcPr>
            <w:tcW w:w="1597" w:type="dxa"/>
          </w:tcPr>
          <w:p w14:paraId="4BED65D2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D680706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E253EF" w14:textId="77777777" w:rsidR="00BB72E7" w:rsidRDefault="00BB72E7" w:rsidP="0055613A">
            <w:r>
              <w:rPr>
                <w:sz w:val="16"/>
                <w:szCs w:val="16"/>
              </w:rPr>
              <w:t>8.2.2.6.1.ENDC</w:t>
            </w:r>
          </w:p>
        </w:tc>
        <w:tc>
          <w:tcPr>
            <w:tcW w:w="998" w:type="dxa"/>
          </w:tcPr>
          <w:p w14:paraId="67BAE13F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15F0001B" w14:textId="77777777" w:rsidTr="0055613A">
        <w:tc>
          <w:tcPr>
            <w:tcW w:w="879" w:type="dxa"/>
          </w:tcPr>
          <w:p w14:paraId="0D59B69D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5BF4E19" w14:textId="77777777" w:rsidR="00BB72E7" w:rsidRDefault="00BB72E7" w:rsidP="0055613A">
            <w:r>
              <w:rPr>
                <w:sz w:val="16"/>
                <w:szCs w:val="16"/>
              </w:rPr>
              <w:t>3098</w:t>
            </w:r>
          </w:p>
        </w:tc>
        <w:tc>
          <w:tcPr>
            <w:tcW w:w="517" w:type="dxa"/>
          </w:tcPr>
          <w:p w14:paraId="5723DD3D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EB43EE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99C1F9" w14:textId="77777777" w:rsidR="00BB72E7" w:rsidRDefault="00BB72E7" w:rsidP="0055613A">
            <w:r>
              <w:rPr>
                <w:sz w:val="16"/>
                <w:szCs w:val="16"/>
              </w:rPr>
              <w:t>Correction to NR MAC testcase 7.1.1.3.2b</w:t>
            </w:r>
          </w:p>
        </w:tc>
        <w:tc>
          <w:tcPr>
            <w:tcW w:w="517" w:type="dxa"/>
          </w:tcPr>
          <w:p w14:paraId="0EB3565C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04C64A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F37C791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9EFF8D8" w14:textId="77777777" w:rsidR="00BB72E7" w:rsidRDefault="00BB72E7" w:rsidP="0055613A">
            <w:r>
              <w:rPr>
                <w:sz w:val="16"/>
                <w:szCs w:val="16"/>
              </w:rPr>
              <w:t>R5s230442</w:t>
            </w:r>
          </w:p>
        </w:tc>
        <w:tc>
          <w:tcPr>
            <w:tcW w:w="1597" w:type="dxa"/>
          </w:tcPr>
          <w:p w14:paraId="262A30FD" w14:textId="77777777" w:rsidR="00BB72E7" w:rsidRDefault="00BB72E7" w:rsidP="0055613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A62E6E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50079A" w14:textId="77777777" w:rsidR="00BB72E7" w:rsidRDefault="00BB72E7" w:rsidP="0055613A">
            <w:r>
              <w:rPr>
                <w:sz w:val="16"/>
                <w:szCs w:val="16"/>
              </w:rPr>
              <w:t>7.1.1.3.2b.NR5GC, 7.1.1.3.2b.ENDC</w:t>
            </w:r>
          </w:p>
        </w:tc>
        <w:tc>
          <w:tcPr>
            <w:tcW w:w="998" w:type="dxa"/>
          </w:tcPr>
          <w:p w14:paraId="26409063" w14:textId="77777777" w:rsidR="00BB72E7" w:rsidRDefault="00BB72E7" w:rsidP="0055613A">
            <w:r>
              <w:rPr>
                <w:sz w:val="16"/>
                <w:szCs w:val="16"/>
              </w:rPr>
              <w:t>38.523-1</w:t>
            </w:r>
          </w:p>
        </w:tc>
      </w:tr>
      <w:tr w:rsidR="00BB72E7" w14:paraId="7382586A" w14:textId="77777777" w:rsidTr="0055613A">
        <w:tc>
          <w:tcPr>
            <w:tcW w:w="879" w:type="dxa"/>
          </w:tcPr>
          <w:p w14:paraId="3340D2FE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8EB232D" w14:textId="77777777" w:rsidR="00BB72E7" w:rsidRDefault="00BB72E7" w:rsidP="0055613A">
            <w:r>
              <w:rPr>
                <w:sz w:val="16"/>
                <w:szCs w:val="16"/>
              </w:rPr>
              <w:t>3099</w:t>
            </w:r>
          </w:p>
        </w:tc>
        <w:tc>
          <w:tcPr>
            <w:tcW w:w="517" w:type="dxa"/>
          </w:tcPr>
          <w:p w14:paraId="4FB16B6F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73655A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041A58" w14:textId="77777777" w:rsidR="00BB72E7" w:rsidRDefault="00BB72E7" w:rsidP="0055613A">
            <w:r>
              <w:rPr>
                <w:sz w:val="16"/>
                <w:szCs w:val="16"/>
              </w:rPr>
              <w:t>Correction to the NR5GC testcases 8.1.4.1.9.2</w:t>
            </w:r>
          </w:p>
        </w:tc>
        <w:tc>
          <w:tcPr>
            <w:tcW w:w="517" w:type="dxa"/>
          </w:tcPr>
          <w:p w14:paraId="4A7363FB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CF6EF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BE20C2B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9F9BE2A" w14:textId="77777777" w:rsidR="00BB72E7" w:rsidRDefault="00BB72E7" w:rsidP="0055613A">
            <w:r>
              <w:rPr>
                <w:sz w:val="16"/>
                <w:szCs w:val="16"/>
              </w:rPr>
              <w:t>R5s230443</w:t>
            </w:r>
          </w:p>
        </w:tc>
        <w:tc>
          <w:tcPr>
            <w:tcW w:w="1597" w:type="dxa"/>
          </w:tcPr>
          <w:p w14:paraId="6D012480" w14:textId="77777777" w:rsidR="00BB72E7" w:rsidRDefault="00BB72E7" w:rsidP="0055613A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FE23B22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037247" w14:textId="77777777" w:rsidR="00BB72E7" w:rsidRDefault="00BB72E7" w:rsidP="0055613A">
            <w:r>
              <w:rPr>
                <w:sz w:val="16"/>
                <w:szCs w:val="16"/>
              </w:rPr>
              <w:t>8.1.4.1.9.1.NR5GC, 8.1.4.1.9.2.NR5GC, 8.1.4.1.9.3.NR5GC</w:t>
            </w:r>
          </w:p>
        </w:tc>
        <w:tc>
          <w:tcPr>
            <w:tcW w:w="998" w:type="dxa"/>
          </w:tcPr>
          <w:p w14:paraId="7043C8FC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BB72E7" w14:paraId="2DBD4B7A" w14:textId="77777777" w:rsidTr="0055613A">
        <w:tc>
          <w:tcPr>
            <w:tcW w:w="879" w:type="dxa"/>
          </w:tcPr>
          <w:p w14:paraId="6A86D7DC" w14:textId="77777777" w:rsidR="00BB72E7" w:rsidRDefault="00BB72E7" w:rsidP="0055613A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2140EC7" w14:textId="77777777" w:rsidR="00BB72E7" w:rsidRDefault="00BB72E7" w:rsidP="0055613A">
            <w:r>
              <w:rPr>
                <w:sz w:val="16"/>
                <w:szCs w:val="16"/>
              </w:rPr>
              <w:t>3109</w:t>
            </w:r>
          </w:p>
        </w:tc>
        <w:tc>
          <w:tcPr>
            <w:tcW w:w="517" w:type="dxa"/>
          </w:tcPr>
          <w:p w14:paraId="6687CBCC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A23358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986F77" w14:textId="77777777" w:rsidR="00BB72E7" w:rsidRDefault="00BB72E7" w:rsidP="0055613A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29F9006D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2180F" w14:textId="77777777" w:rsidR="00BB72E7" w:rsidRDefault="00BB72E7" w:rsidP="0055613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FB1D5B6" w14:textId="77777777" w:rsidR="00BB72E7" w:rsidRDefault="00BB72E7" w:rsidP="0055613A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4606DED" w14:textId="77777777" w:rsidR="00BB72E7" w:rsidRDefault="00BB72E7" w:rsidP="0055613A">
            <w:r>
              <w:rPr>
                <w:sz w:val="16"/>
                <w:szCs w:val="16"/>
              </w:rPr>
              <w:t>R5s230472</w:t>
            </w:r>
          </w:p>
        </w:tc>
        <w:tc>
          <w:tcPr>
            <w:tcW w:w="1597" w:type="dxa"/>
          </w:tcPr>
          <w:p w14:paraId="7265E986" w14:textId="77777777" w:rsidR="00BB72E7" w:rsidRDefault="00BB72E7" w:rsidP="0055613A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ABC9E02" w14:textId="77777777" w:rsidR="00BB72E7" w:rsidRDefault="00BB72E7" w:rsidP="0055613A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0694F5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8D59DD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</w:tbl>
    <w:p w14:paraId="52055924" w14:textId="77777777" w:rsidR="00BB72E7" w:rsidRDefault="00BB72E7" w:rsidP="00BB72E7"/>
    <w:p w14:paraId="5D0A612B" w14:textId="3239A168" w:rsidR="00BB72E7" w:rsidRDefault="00BB72E7" w:rsidP="00BB72E7"/>
    <w:p w14:paraId="67F1D8C3" w14:textId="77777777" w:rsidR="00BB72E7" w:rsidRDefault="00BB72E7" w:rsidP="00BB72E7"/>
    <w:p w14:paraId="723E9006" w14:textId="77777777" w:rsidR="00BB72E7" w:rsidRDefault="00BB72E7" w:rsidP="00BB72E7">
      <w:pPr>
        <w:pStyle w:val="Heading1"/>
        <w:rPr>
          <w:lang w:val="en-US"/>
        </w:rPr>
      </w:pPr>
      <w:r w:rsidRPr="002C6592">
        <w:rPr>
          <w:lang w:val="en-US"/>
        </w:rPr>
        <w:t>14</w:t>
      </w:r>
      <w:r w:rsidRPr="002C6592">
        <w:rPr>
          <w:lang w:val="en-US"/>
        </w:rPr>
        <w:tab/>
        <w:t>Maintenance for closed WIs/SIs for REL-1</w:t>
      </w:r>
      <w:r>
        <w:rPr>
          <w:lang w:val="en-US"/>
        </w:rPr>
        <w:t>7</w:t>
      </w:r>
      <w:r w:rsidRPr="002C6592">
        <w:rPr>
          <w:lang w:val="en-US"/>
        </w:rPr>
        <w:t xml:space="preserve"> and earlier</w:t>
      </w:r>
    </w:p>
    <w:p w14:paraId="0AB1AB6E" w14:textId="77777777" w:rsidR="00BB72E7" w:rsidRDefault="00BB72E7" w:rsidP="0056742A"/>
    <w:p w14:paraId="02021BEB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RP-230971</w:t>
      </w:r>
      <w:r>
        <w:rPr>
          <w:b/>
          <w:i/>
          <w:noProof/>
          <w:sz w:val="28"/>
        </w:rPr>
        <w:fldChar w:fldCharType="end"/>
      </w:r>
    </w:p>
    <w:p w14:paraId="25F5B56E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5E3DF323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09A55CB6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7E2612D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REL-8 to Rel-13</w:t>
      </w:r>
      <w:r>
        <w:rPr>
          <w:rFonts w:ascii="Arial" w:hAnsi="Arial" w:cs="Arial"/>
          <w:b/>
          <w:bCs/>
        </w:rPr>
        <w:fldChar w:fldCharType="end"/>
      </w:r>
    </w:p>
    <w:p w14:paraId="32B6B186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5C521AC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6A97B9C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EF7C504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7B918F09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4E373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AA2B0E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42704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DA73D8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9AD858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6A8E9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EE3DC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C406B5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420F5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526DC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4AD6A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193FE0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B4363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5E099324" w14:textId="77777777" w:rsidTr="00C900A0">
        <w:tc>
          <w:tcPr>
            <w:tcW w:w="879" w:type="dxa"/>
          </w:tcPr>
          <w:p w14:paraId="1A293433" w14:textId="77777777" w:rsidR="00CB28BC" w:rsidRDefault="00CB28BC" w:rsidP="00C900A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39C4399B" w14:textId="77777777" w:rsidR="00CB28BC" w:rsidRDefault="00CB28BC" w:rsidP="00C900A0"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 w14:paraId="37E2C82D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62A29" w14:textId="77777777" w:rsidR="00CB28BC" w:rsidRDefault="00CB28B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2C2921" w14:textId="77777777" w:rsidR="00CB28BC" w:rsidRDefault="00CB28BC" w:rsidP="00C900A0">
            <w:r>
              <w:rPr>
                <w:sz w:val="16"/>
                <w:szCs w:val="16"/>
              </w:rPr>
              <w:t>Correction of test case 15.25</w:t>
            </w:r>
          </w:p>
        </w:tc>
        <w:tc>
          <w:tcPr>
            <w:tcW w:w="517" w:type="dxa"/>
          </w:tcPr>
          <w:p w14:paraId="0232C6B6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DE0EC" w14:textId="77777777" w:rsidR="00CB28BC" w:rsidRDefault="00CB28BC" w:rsidP="00C900A0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6AAAF6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17E1F3" w14:textId="77777777" w:rsidR="00CB28BC" w:rsidRDefault="00CB28BC" w:rsidP="00C900A0">
            <w:r>
              <w:rPr>
                <w:sz w:val="16"/>
                <w:szCs w:val="16"/>
              </w:rPr>
              <w:t>R5-232207</w:t>
            </w:r>
          </w:p>
        </w:tc>
        <w:tc>
          <w:tcPr>
            <w:tcW w:w="1597" w:type="dxa"/>
          </w:tcPr>
          <w:p w14:paraId="484417D2" w14:textId="77777777" w:rsidR="00CB28BC" w:rsidRDefault="00CB28B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752A688" w14:textId="77777777" w:rsidR="00CB28BC" w:rsidRDefault="00CB28BC" w:rsidP="00C900A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38CBA80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FA728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DBA7D64" w14:textId="77777777" w:rsidTr="00C900A0">
        <w:tc>
          <w:tcPr>
            <w:tcW w:w="879" w:type="dxa"/>
          </w:tcPr>
          <w:p w14:paraId="305EB91A" w14:textId="77777777" w:rsidR="00CB28BC" w:rsidRDefault="00CB28BC" w:rsidP="00C900A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3CEFD8F0" w14:textId="77777777" w:rsidR="00CB28BC" w:rsidRDefault="00CB28BC" w:rsidP="00C900A0"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</w:tcPr>
          <w:p w14:paraId="58623565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A74519" w14:textId="77777777" w:rsidR="00CB28BC" w:rsidRDefault="00CB28B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12AF05" w14:textId="77777777" w:rsidR="00CB28BC" w:rsidRDefault="00CB28BC" w:rsidP="00C900A0">
            <w:r>
              <w:rPr>
                <w:sz w:val="16"/>
                <w:szCs w:val="16"/>
              </w:rPr>
              <w:t>Correction of test case 17.2</w:t>
            </w:r>
          </w:p>
        </w:tc>
        <w:tc>
          <w:tcPr>
            <w:tcW w:w="517" w:type="dxa"/>
          </w:tcPr>
          <w:p w14:paraId="7DD10B9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B753BC" w14:textId="77777777" w:rsidR="00CB28BC" w:rsidRDefault="00CB28BC" w:rsidP="00C900A0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F143B1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2B1155" w14:textId="77777777" w:rsidR="00CB28BC" w:rsidRDefault="00CB28BC" w:rsidP="00C900A0">
            <w:r>
              <w:rPr>
                <w:sz w:val="16"/>
                <w:szCs w:val="16"/>
              </w:rPr>
              <w:t>R5-232208</w:t>
            </w:r>
          </w:p>
        </w:tc>
        <w:tc>
          <w:tcPr>
            <w:tcW w:w="1597" w:type="dxa"/>
          </w:tcPr>
          <w:p w14:paraId="2D44C405" w14:textId="77777777" w:rsidR="00CB28BC" w:rsidRDefault="00CB28B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20BB00" w14:textId="77777777" w:rsidR="00CB28BC" w:rsidRDefault="00CB28BC" w:rsidP="00C900A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CB2B7E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460F0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FB34F30" w14:textId="77777777" w:rsidTr="00C900A0">
        <w:tc>
          <w:tcPr>
            <w:tcW w:w="879" w:type="dxa"/>
          </w:tcPr>
          <w:p w14:paraId="2669520D" w14:textId="77777777" w:rsidR="00CB28BC" w:rsidRDefault="00CB28BC" w:rsidP="00C900A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317D85C7" w14:textId="77777777" w:rsidR="00CB28BC" w:rsidRDefault="00CB28BC" w:rsidP="00C900A0">
            <w:r>
              <w:rPr>
                <w:sz w:val="16"/>
                <w:szCs w:val="16"/>
              </w:rPr>
              <w:t>1524</w:t>
            </w:r>
          </w:p>
        </w:tc>
        <w:tc>
          <w:tcPr>
            <w:tcW w:w="517" w:type="dxa"/>
          </w:tcPr>
          <w:p w14:paraId="378200F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B6C6E" w14:textId="77777777" w:rsidR="00CB28BC" w:rsidRDefault="00CB28B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2B7EFE" w14:textId="77777777" w:rsidR="00CB28BC" w:rsidRDefault="00CB28BC" w:rsidP="00C900A0">
            <w:r>
              <w:rPr>
                <w:sz w:val="16"/>
                <w:szCs w:val="16"/>
              </w:rPr>
              <w:t>Correction to IMS XCAP test case 15.10</w:t>
            </w:r>
          </w:p>
        </w:tc>
        <w:tc>
          <w:tcPr>
            <w:tcW w:w="517" w:type="dxa"/>
          </w:tcPr>
          <w:p w14:paraId="5CB3B79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78D45" w14:textId="77777777" w:rsidR="00CB28BC" w:rsidRDefault="00CB28BC" w:rsidP="00C900A0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21399B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FCA884" w14:textId="77777777" w:rsidR="00CB28BC" w:rsidRDefault="00CB28BC" w:rsidP="00C900A0">
            <w:r>
              <w:rPr>
                <w:sz w:val="16"/>
                <w:szCs w:val="16"/>
              </w:rPr>
              <w:t>R5-232648</w:t>
            </w:r>
          </w:p>
        </w:tc>
        <w:tc>
          <w:tcPr>
            <w:tcW w:w="1597" w:type="dxa"/>
          </w:tcPr>
          <w:p w14:paraId="7BD9C224" w14:textId="77777777" w:rsidR="00CB28BC" w:rsidRDefault="00CB28BC" w:rsidP="00C900A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BF9D862" w14:textId="77777777" w:rsidR="00CB28BC" w:rsidRDefault="00CB28BC" w:rsidP="00C900A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AEF2ACC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49D66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81B44B1" w14:textId="77777777" w:rsidTr="00C900A0">
        <w:tc>
          <w:tcPr>
            <w:tcW w:w="879" w:type="dxa"/>
          </w:tcPr>
          <w:p w14:paraId="2CF1C492" w14:textId="77777777" w:rsidR="00CB28BC" w:rsidRDefault="00CB28BC" w:rsidP="00C900A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520EF09A" w14:textId="77777777" w:rsidR="00CB28BC" w:rsidRDefault="00CB28BC" w:rsidP="00C900A0">
            <w:r>
              <w:rPr>
                <w:sz w:val="16"/>
                <w:szCs w:val="16"/>
              </w:rPr>
              <w:t>1525</w:t>
            </w:r>
          </w:p>
        </w:tc>
        <w:tc>
          <w:tcPr>
            <w:tcW w:w="517" w:type="dxa"/>
          </w:tcPr>
          <w:p w14:paraId="22311C70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CBC05" w14:textId="77777777" w:rsidR="00CB28BC" w:rsidRDefault="00CB28B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65E2A8" w14:textId="77777777" w:rsidR="00CB28BC" w:rsidRDefault="00CB28BC" w:rsidP="00C900A0">
            <w:r>
              <w:rPr>
                <w:sz w:val="16"/>
                <w:szCs w:val="16"/>
              </w:rPr>
              <w:t>Correction of test case 19.3.1</w:t>
            </w:r>
          </w:p>
        </w:tc>
        <w:tc>
          <w:tcPr>
            <w:tcW w:w="517" w:type="dxa"/>
          </w:tcPr>
          <w:p w14:paraId="1DB534E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A5A27" w14:textId="77777777" w:rsidR="00CB28BC" w:rsidRDefault="00CB28BC" w:rsidP="00C900A0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7216FC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8C9BE18" w14:textId="77777777" w:rsidR="00CB28BC" w:rsidRDefault="00CB28BC" w:rsidP="00C900A0">
            <w:r>
              <w:rPr>
                <w:sz w:val="16"/>
                <w:szCs w:val="16"/>
              </w:rPr>
              <w:t>R5-233300</w:t>
            </w:r>
          </w:p>
        </w:tc>
        <w:tc>
          <w:tcPr>
            <w:tcW w:w="1597" w:type="dxa"/>
          </w:tcPr>
          <w:p w14:paraId="1E8E7D48" w14:textId="77777777" w:rsidR="00CB28BC" w:rsidRDefault="00CB28B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B68EF79" w14:textId="77777777" w:rsidR="00CB28BC" w:rsidRDefault="00CB28BC" w:rsidP="00C900A0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63B7D743" w14:textId="77777777" w:rsidR="00CB28BC" w:rsidRDefault="00CB28BC" w:rsidP="00C900A0">
            <w:r>
              <w:rPr>
                <w:sz w:val="16"/>
                <w:szCs w:val="16"/>
              </w:rPr>
              <w:t>19.3.1</w:t>
            </w:r>
          </w:p>
        </w:tc>
        <w:tc>
          <w:tcPr>
            <w:tcW w:w="998" w:type="dxa"/>
          </w:tcPr>
          <w:p w14:paraId="1ECA0B2B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6ECC25B7" w14:textId="77777777" w:rsidTr="00C900A0">
        <w:tc>
          <w:tcPr>
            <w:tcW w:w="879" w:type="dxa"/>
          </w:tcPr>
          <w:p w14:paraId="59270C7F" w14:textId="77777777" w:rsidR="00CB28BC" w:rsidRDefault="00CB28BC" w:rsidP="00C900A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A1747F1" w14:textId="77777777" w:rsidR="00CB28BC" w:rsidRDefault="00CB28BC" w:rsidP="00C900A0"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 w14:paraId="7A2FC04A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0CBA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C06C99" w14:textId="77777777" w:rsidR="00CB28BC" w:rsidRDefault="00CB28BC" w:rsidP="00C900A0">
            <w:r>
              <w:rPr>
                <w:sz w:val="16"/>
                <w:szCs w:val="16"/>
              </w:rPr>
              <w:t>Routine maintenance for TS 34.229-3</w:t>
            </w:r>
          </w:p>
        </w:tc>
        <w:tc>
          <w:tcPr>
            <w:tcW w:w="517" w:type="dxa"/>
          </w:tcPr>
          <w:p w14:paraId="1513219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FD83F1" w14:textId="77777777" w:rsidR="00CB28BC" w:rsidRDefault="00CB28B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DBB6A5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9EBC236" w14:textId="77777777" w:rsidR="00CB28BC" w:rsidRDefault="00CB28BC" w:rsidP="00C900A0">
            <w:r>
              <w:rPr>
                <w:sz w:val="16"/>
                <w:szCs w:val="16"/>
              </w:rPr>
              <w:t>R5-232209</w:t>
            </w:r>
          </w:p>
        </w:tc>
        <w:tc>
          <w:tcPr>
            <w:tcW w:w="1597" w:type="dxa"/>
          </w:tcPr>
          <w:p w14:paraId="348637FB" w14:textId="77777777" w:rsidR="00CB28BC" w:rsidRDefault="00CB28B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C1E7206" w14:textId="77777777" w:rsidR="00CB28BC" w:rsidRDefault="00CB28BC" w:rsidP="00C900A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570921DA" w14:textId="77777777" w:rsidR="00CB28BC" w:rsidRDefault="00CB28BC" w:rsidP="00C900A0">
            <w:r>
              <w:rPr>
                <w:sz w:val="16"/>
                <w:szCs w:val="16"/>
              </w:rPr>
              <w:t>2, 5.3, 5.4, 7.2, 7.3.7, 7.4, 8.4, A, B.2, G.0</w:t>
            </w:r>
          </w:p>
        </w:tc>
        <w:tc>
          <w:tcPr>
            <w:tcW w:w="998" w:type="dxa"/>
          </w:tcPr>
          <w:p w14:paraId="14648196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7513D221" w14:textId="77777777" w:rsidTr="00C900A0">
        <w:tc>
          <w:tcPr>
            <w:tcW w:w="879" w:type="dxa"/>
          </w:tcPr>
          <w:p w14:paraId="28CFCF99" w14:textId="77777777" w:rsidR="00CB28BC" w:rsidRDefault="00CB28BC" w:rsidP="00C900A0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75BECA2" w14:textId="77777777" w:rsidR="00CB28BC" w:rsidRDefault="00CB28BC" w:rsidP="00C900A0">
            <w:r>
              <w:rPr>
                <w:sz w:val="16"/>
                <w:szCs w:val="16"/>
              </w:rPr>
              <w:t>5453</w:t>
            </w:r>
          </w:p>
        </w:tc>
        <w:tc>
          <w:tcPr>
            <w:tcW w:w="517" w:type="dxa"/>
          </w:tcPr>
          <w:p w14:paraId="2C91EAB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E5CBC9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C7DA67" w14:textId="77777777" w:rsidR="00CB28BC" w:rsidRDefault="00CB28BC" w:rsidP="00C900A0">
            <w:r>
              <w:rPr>
                <w:sz w:val="16"/>
                <w:szCs w:val="16"/>
              </w:rPr>
              <w:t>Correction to upper and lower limit of NS_23 in 6.2.4</w:t>
            </w:r>
          </w:p>
        </w:tc>
        <w:tc>
          <w:tcPr>
            <w:tcW w:w="517" w:type="dxa"/>
          </w:tcPr>
          <w:p w14:paraId="441268F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520435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2782060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57EC26B" w14:textId="77777777" w:rsidR="00CB28BC" w:rsidRDefault="00CB28BC" w:rsidP="00C900A0">
            <w:r>
              <w:rPr>
                <w:sz w:val="16"/>
                <w:szCs w:val="16"/>
              </w:rPr>
              <w:t>R5-232988</w:t>
            </w:r>
          </w:p>
        </w:tc>
        <w:tc>
          <w:tcPr>
            <w:tcW w:w="1597" w:type="dxa"/>
          </w:tcPr>
          <w:p w14:paraId="0AF5378D" w14:textId="77777777" w:rsidR="00CB28BC" w:rsidRDefault="00CB28BC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C60C3EE" w14:textId="77777777" w:rsidR="00CB28BC" w:rsidRDefault="00CB28BC" w:rsidP="00C900A0"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 w14:paraId="27498C0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8CD6A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3128A28C" w14:textId="77777777" w:rsidTr="00C900A0">
        <w:tc>
          <w:tcPr>
            <w:tcW w:w="879" w:type="dxa"/>
          </w:tcPr>
          <w:p w14:paraId="147139CC" w14:textId="77777777" w:rsidR="00CB28BC" w:rsidRDefault="00CB28BC" w:rsidP="00C900A0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6C2F9AF" w14:textId="77777777" w:rsidR="00CB28BC" w:rsidRDefault="00CB28BC" w:rsidP="00C900A0">
            <w:r>
              <w:rPr>
                <w:sz w:val="16"/>
                <w:szCs w:val="16"/>
              </w:rPr>
              <w:t>5454</w:t>
            </w:r>
          </w:p>
        </w:tc>
        <w:tc>
          <w:tcPr>
            <w:tcW w:w="517" w:type="dxa"/>
          </w:tcPr>
          <w:p w14:paraId="10F19FB8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8913F6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CF8E19" w14:textId="77777777" w:rsidR="00CB28BC" w:rsidRDefault="00CB28BC" w:rsidP="00C900A0">
            <w:r>
              <w:rPr>
                <w:sz w:val="16"/>
                <w:szCs w:val="16"/>
              </w:rPr>
              <w:t>Correction to lower limit of NS_05 in 6.2.4A.2_1</w:t>
            </w:r>
          </w:p>
        </w:tc>
        <w:tc>
          <w:tcPr>
            <w:tcW w:w="517" w:type="dxa"/>
          </w:tcPr>
          <w:p w14:paraId="468B24B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CF6FE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36C5F0B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86EAA1" w14:textId="77777777" w:rsidR="00CB28BC" w:rsidRDefault="00CB28BC" w:rsidP="00C900A0">
            <w:r>
              <w:rPr>
                <w:sz w:val="16"/>
                <w:szCs w:val="16"/>
              </w:rPr>
              <w:t>R5-232989</w:t>
            </w:r>
          </w:p>
        </w:tc>
        <w:tc>
          <w:tcPr>
            <w:tcW w:w="1597" w:type="dxa"/>
          </w:tcPr>
          <w:p w14:paraId="25E42730" w14:textId="77777777" w:rsidR="00CB28BC" w:rsidRDefault="00CB28BC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CC02A4A" w14:textId="77777777" w:rsidR="00CB28BC" w:rsidRDefault="00CB28BC" w:rsidP="00C900A0">
            <w:r>
              <w:rPr>
                <w:sz w:val="16"/>
                <w:szCs w:val="16"/>
              </w:rPr>
              <w:t>LTE_CA_Rel13-UEConTest, TEI13_Test</w:t>
            </w:r>
          </w:p>
        </w:tc>
        <w:tc>
          <w:tcPr>
            <w:tcW w:w="2323" w:type="dxa"/>
          </w:tcPr>
          <w:p w14:paraId="3323282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C8671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C37A5B9" w14:textId="77777777" w:rsidTr="00C900A0">
        <w:tc>
          <w:tcPr>
            <w:tcW w:w="879" w:type="dxa"/>
          </w:tcPr>
          <w:p w14:paraId="7EF0949F" w14:textId="77777777" w:rsidR="00CB28BC" w:rsidRDefault="00CB28BC" w:rsidP="00C900A0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6E8287B4" w14:textId="77777777" w:rsidR="00CB28BC" w:rsidRDefault="00CB28BC" w:rsidP="00C900A0">
            <w:r>
              <w:rPr>
                <w:sz w:val="16"/>
                <w:szCs w:val="16"/>
              </w:rPr>
              <w:t>5456</w:t>
            </w:r>
          </w:p>
        </w:tc>
        <w:tc>
          <w:tcPr>
            <w:tcW w:w="517" w:type="dxa"/>
          </w:tcPr>
          <w:p w14:paraId="209CEC9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E365A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E7E313" w14:textId="77777777" w:rsidR="00CB28BC" w:rsidRDefault="00CB28BC" w:rsidP="00C900A0">
            <w:r>
              <w:rPr>
                <w:sz w:val="16"/>
                <w:szCs w:val="16"/>
              </w:rPr>
              <w:t>Update of UE category in test case 7.4</w:t>
            </w:r>
          </w:p>
        </w:tc>
        <w:tc>
          <w:tcPr>
            <w:tcW w:w="517" w:type="dxa"/>
          </w:tcPr>
          <w:p w14:paraId="5CFF3B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9D50FE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38EAE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987676" w14:textId="77777777" w:rsidR="00CB28BC" w:rsidRDefault="00CB28BC" w:rsidP="00C900A0">
            <w:r>
              <w:rPr>
                <w:sz w:val="16"/>
                <w:szCs w:val="16"/>
              </w:rPr>
              <w:t>R5-233165</w:t>
            </w:r>
          </w:p>
        </w:tc>
        <w:tc>
          <w:tcPr>
            <w:tcW w:w="1597" w:type="dxa"/>
          </w:tcPr>
          <w:p w14:paraId="4A055ED7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142D01" w14:textId="77777777" w:rsidR="00CB28BC" w:rsidRDefault="00CB28BC" w:rsidP="00C900A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00F6377" w14:textId="77777777" w:rsidR="00CB28BC" w:rsidRDefault="00CB28BC" w:rsidP="00C900A0">
            <w:r>
              <w:rPr>
                <w:sz w:val="16"/>
                <w:szCs w:val="16"/>
              </w:rPr>
              <w:t>7.4.4.1</w:t>
            </w:r>
          </w:p>
        </w:tc>
        <w:tc>
          <w:tcPr>
            <w:tcW w:w="998" w:type="dxa"/>
          </w:tcPr>
          <w:p w14:paraId="4967BFD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C71F067" w14:textId="77777777" w:rsidTr="00C900A0">
        <w:tc>
          <w:tcPr>
            <w:tcW w:w="879" w:type="dxa"/>
          </w:tcPr>
          <w:p w14:paraId="6DDD8564" w14:textId="77777777" w:rsidR="00CB28BC" w:rsidRDefault="00CB28BC" w:rsidP="00C900A0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66534FB4" w14:textId="77777777" w:rsidR="00CB28BC" w:rsidRDefault="00CB28BC" w:rsidP="00C900A0"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</w:tcPr>
          <w:p w14:paraId="2525885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EBD37C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1D1524" w14:textId="77777777" w:rsidR="00CB28BC" w:rsidRDefault="00CB28BC" w:rsidP="00C900A0">
            <w:r>
              <w:rPr>
                <w:sz w:val="16"/>
                <w:szCs w:val="16"/>
              </w:rPr>
              <w:t>Correct of condition for intra-band contiguous DL CA and UL CA</w:t>
            </w:r>
          </w:p>
        </w:tc>
        <w:tc>
          <w:tcPr>
            <w:tcW w:w="517" w:type="dxa"/>
          </w:tcPr>
          <w:p w14:paraId="23C0B86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03033" w14:textId="77777777" w:rsidR="00CB28BC" w:rsidRDefault="00CB28BC" w:rsidP="00C900A0">
            <w:r>
              <w:rPr>
                <w:sz w:val="16"/>
                <w:szCs w:val="16"/>
              </w:rPr>
              <w:t>18.0.1</w:t>
            </w:r>
          </w:p>
        </w:tc>
        <w:tc>
          <w:tcPr>
            <w:tcW w:w="758" w:type="dxa"/>
          </w:tcPr>
          <w:p w14:paraId="71F5DF0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0791856" w14:textId="77777777" w:rsidR="00CB28BC" w:rsidRDefault="00CB28BC" w:rsidP="00C900A0">
            <w:r>
              <w:rPr>
                <w:sz w:val="16"/>
                <w:szCs w:val="16"/>
              </w:rPr>
              <w:t>R5-232449</w:t>
            </w:r>
          </w:p>
        </w:tc>
        <w:tc>
          <w:tcPr>
            <w:tcW w:w="1597" w:type="dxa"/>
          </w:tcPr>
          <w:p w14:paraId="40A74F2B" w14:textId="77777777" w:rsidR="00CB28BC" w:rsidRDefault="00CB28BC" w:rsidP="00C900A0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6D94F9BD" w14:textId="77777777" w:rsidR="00CB28BC" w:rsidRDefault="00CB28BC" w:rsidP="00C900A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073DBA28" w14:textId="77777777" w:rsidR="00CB28BC" w:rsidRDefault="00CB28BC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661B329F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48D3577D" w14:textId="77777777" w:rsidTr="00C900A0">
        <w:tc>
          <w:tcPr>
            <w:tcW w:w="879" w:type="dxa"/>
          </w:tcPr>
          <w:p w14:paraId="7A2075CF" w14:textId="77777777" w:rsidR="00CB28BC" w:rsidRDefault="00CB28BC" w:rsidP="00C900A0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4A547099" w14:textId="77777777" w:rsidR="00CB28BC" w:rsidRDefault="00CB28BC" w:rsidP="00C900A0"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</w:tcPr>
          <w:p w14:paraId="247074BA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3AC091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FA289C" w14:textId="77777777" w:rsidR="00CB28BC" w:rsidRDefault="00CB28BC" w:rsidP="00C900A0">
            <w:r>
              <w:rPr>
                <w:sz w:val="16"/>
                <w:szCs w:val="16"/>
              </w:rPr>
              <w:t>Editorial correction to table ID reference in Table A.4.5-1</w:t>
            </w:r>
          </w:p>
        </w:tc>
        <w:tc>
          <w:tcPr>
            <w:tcW w:w="517" w:type="dxa"/>
          </w:tcPr>
          <w:p w14:paraId="70F4A96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13F895" w14:textId="77777777" w:rsidR="00CB28BC" w:rsidRDefault="00CB28BC" w:rsidP="00C900A0">
            <w:r>
              <w:rPr>
                <w:sz w:val="16"/>
                <w:szCs w:val="16"/>
              </w:rPr>
              <w:t>18.0.1</w:t>
            </w:r>
          </w:p>
        </w:tc>
        <w:tc>
          <w:tcPr>
            <w:tcW w:w="758" w:type="dxa"/>
          </w:tcPr>
          <w:p w14:paraId="1A346B6F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80A4C2D" w14:textId="77777777" w:rsidR="00CB28BC" w:rsidRDefault="00CB28BC" w:rsidP="00C900A0">
            <w:r>
              <w:rPr>
                <w:sz w:val="16"/>
                <w:szCs w:val="16"/>
              </w:rPr>
              <w:t>R5-233187</w:t>
            </w:r>
          </w:p>
        </w:tc>
        <w:tc>
          <w:tcPr>
            <w:tcW w:w="1597" w:type="dxa"/>
          </w:tcPr>
          <w:p w14:paraId="6E1945CB" w14:textId="77777777" w:rsidR="00CB28BC" w:rsidRDefault="00CB28BC" w:rsidP="00C900A0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5A9768B7" w14:textId="77777777" w:rsidR="00CB28BC" w:rsidRDefault="00CB28BC" w:rsidP="00C900A0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7D992AF0" w14:textId="77777777" w:rsidR="00CB28BC" w:rsidRDefault="00CB28BC" w:rsidP="00C900A0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7811400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6F40E7C5" w14:textId="77777777" w:rsidTr="00C900A0">
        <w:tc>
          <w:tcPr>
            <w:tcW w:w="879" w:type="dxa"/>
          </w:tcPr>
          <w:p w14:paraId="6ED040BB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6503C78" w14:textId="77777777" w:rsidR="00CB28BC" w:rsidRDefault="00CB28BC" w:rsidP="00C900A0">
            <w:r>
              <w:rPr>
                <w:sz w:val="16"/>
                <w:szCs w:val="16"/>
              </w:rPr>
              <w:t>5203</w:t>
            </w:r>
          </w:p>
        </w:tc>
        <w:tc>
          <w:tcPr>
            <w:tcW w:w="517" w:type="dxa"/>
          </w:tcPr>
          <w:p w14:paraId="0F2CAF39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4AD933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7B5BE9" w14:textId="77777777" w:rsidR="00CB28BC" w:rsidRDefault="00CB28BC" w:rsidP="00C900A0">
            <w:r>
              <w:rPr>
                <w:sz w:val="16"/>
                <w:szCs w:val="16"/>
              </w:rPr>
              <w:t>Correction to MAC eDRX TC 7.1.6.x</w:t>
            </w:r>
          </w:p>
        </w:tc>
        <w:tc>
          <w:tcPr>
            <w:tcW w:w="517" w:type="dxa"/>
          </w:tcPr>
          <w:p w14:paraId="2181C01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B28F38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22D038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3EE1882" w14:textId="77777777" w:rsidR="00CB28BC" w:rsidRDefault="00CB28BC" w:rsidP="00C900A0">
            <w:r>
              <w:rPr>
                <w:sz w:val="16"/>
                <w:szCs w:val="16"/>
              </w:rPr>
              <w:t>R5-233314</w:t>
            </w:r>
          </w:p>
        </w:tc>
        <w:tc>
          <w:tcPr>
            <w:tcW w:w="1597" w:type="dxa"/>
          </w:tcPr>
          <w:p w14:paraId="502EF65D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4AE1E09" w14:textId="77777777" w:rsidR="00CB28BC" w:rsidRDefault="00CB28BC" w:rsidP="00C900A0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16C3075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DD77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E202EF4" w14:textId="77777777" w:rsidTr="00C900A0">
        <w:tc>
          <w:tcPr>
            <w:tcW w:w="879" w:type="dxa"/>
          </w:tcPr>
          <w:p w14:paraId="28085918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34EB02E" w14:textId="77777777" w:rsidR="00CB28BC" w:rsidRDefault="00CB28BC" w:rsidP="00C900A0">
            <w:r>
              <w:rPr>
                <w:sz w:val="16"/>
                <w:szCs w:val="16"/>
              </w:rPr>
              <w:t>5219</w:t>
            </w:r>
          </w:p>
        </w:tc>
        <w:tc>
          <w:tcPr>
            <w:tcW w:w="517" w:type="dxa"/>
          </w:tcPr>
          <w:p w14:paraId="5CC9B2F8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E3C144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7A1A20" w14:textId="77777777" w:rsidR="00CB28BC" w:rsidRDefault="00CB28BC" w:rsidP="00C900A0">
            <w:r>
              <w:rPr>
                <w:sz w:val="16"/>
                <w:szCs w:val="16"/>
              </w:rPr>
              <w:t>Correction to LTE TC 8.2.1.5 for CAT-M1</w:t>
            </w:r>
          </w:p>
        </w:tc>
        <w:tc>
          <w:tcPr>
            <w:tcW w:w="517" w:type="dxa"/>
          </w:tcPr>
          <w:p w14:paraId="7349485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82DA8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0AC64F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0AA36E3" w14:textId="77777777" w:rsidR="00CB28BC" w:rsidRDefault="00CB28BC" w:rsidP="00C900A0">
            <w:r>
              <w:rPr>
                <w:sz w:val="16"/>
                <w:szCs w:val="16"/>
              </w:rPr>
              <w:t>R5-233022</w:t>
            </w:r>
          </w:p>
        </w:tc>
        <w:tc>
          <w:tcPr>
            <w:tcW w:w="1597" w:type="dxa"/>
          </w:tcPr>
          <w:p w14:paraId="4D089688" w14:textId="77777777" w:rsidR="00CB28BC" w:rsidRDefault="00CB28BC" w:rsidP="00C900A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5D83AC5B" w14:textId="77777777" w:rsidR="00CB28BC" w:rsidRDefault="00CB28BC" w:rsidP="00C900A0">
            <w:r>
              <w:rPr>
                <w:sz w:val="16"/>
                <w:szCs w:val="16"/>
              </w:rPr>
              <w:t>TEI8_Test, LTE_MTCe2_L1-UEConTest</w:t>
            </w:r>
          </w:p>
        </w:tc>
        <w:tc>
          <w:tcPr>
            <w:tcW w:w="2323" w:type="dxa"/>
          </w:tcPr>
          <w:p w14:paraId="1F780DC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B65D2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B46D9F8" w14:textId="77777777" w:rsidTr="00C900A0">
        <w:tc>
          <w:tcPr>
            <w:tcW w:w="879" w:type="dxa"/>
          </w:tcPr>
          <w:p w14:paraId="33B630AA" w14:textId="77777777" w:rsidR="00CB28BC" w:rsidRDefault="00CB28BC" w:rsidP="00C900A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6F75C47E" w14:textId="77777777" w:rsidR="00CB28BC" w:rsidRDefault="00CB28BC" w:rsidP="00C900A0">
            <w:r>
              <w:rPr>
                <w:sz w:val="16"/>
                <w:szCs w:val="16"/>
              </w:rPr>
              <w:t>4734</w:t>
            </w:r>
          </w:p>
        </w:tc>
        <w:tc>
          <w:tcPr>
            <w:tcW w:w="517" w:type="dxa"/>
          </w:tcPr>
          <w:p w14:paraId="140014B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270BD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FE17C4" w14:textId="77777777" w:rsidR="00CB28BC" w:rsidRDefault="00CB28BC" w:rsidP="00C900A0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 w14:paraId="44E279D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6828EF" w14:textId="77777777" w:rsidR="00CB28BC" w:rsidRDefault="00CB28BC" w:rsidP="00C900A0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9F722C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8FE10D9" w14:textId="77777777" w:rsidR="00CB28BC" w:rsidRDefault="00CB28BC" w:rsidP="00C900A0">
            <w:r>
              <w:rPr>
                <w:sz w:val="16"/>
                <w:szCs w:val="16"/>
              </w:rPr>
              <w:t>R5-232206</w:t>
            </w:r>
          </w:p>
        </w:tc>
        <w:tc>
          <w:tcPr>
            <w:tcW w:w="1597" w:type="dxa"/>
          </w:tcPr>
          <w:p w14:paraId="05D92589" w14:textId="77777777" w:rsidR="00CB28BC" w:rsidRDefault="00CB28BC" w:rsidP="00C900A0">
            <w:r>
              <w:rPr>
                <w:sz w:val="16"/>
                <w:szCs w:val="16"/>
              </w:rPr>
              <w:t>MCC TF160, Anritsu EMEA Ltd.</w:t>
            </w:r>
          </w:p>
        </w:tc>
        <w:tc>
          <w:tcPr>
            <w:tcW w:w="1122" w:type="dxa"/>
          </w:tcPr>
          <w:p w14:paraId="76819DEE" w14:textId="77777777" w:rsidR="00CB28BC" w:rsidRDefault="00CB28BC" w:rsidP="00C900A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594B74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474C4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9ED2D7D" w14:textId="77777777" w:rsidTr="00C900A0">
        <w:tc>
          <w:tcPr>
            <w:tcW w:w="879" w:type="dxa"/>
          </w:tcPr>
          <w:p w14:paraId="1825018C" w14:textId="77777777" w:rsidR="00CB28BC" w:rsidRDefault="00CB28BC" w:rsidP="00C900A0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5EB9147A" w14:textId="77777777" w:rsidR="00CB28BC" w:rsidRDefault="00CB28BC" w:rsidP="00C900A0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 w14:paraId="7D536422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35681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5DD18" w14:textId="77777777" w:rsidR="00CB28BC" w:rsidRDefault="00CB28BC" w:rsidP="00C900A0">
            <w:r>
              <w:rPr>
                <w:sz w:val="16"/>
                <w:szCs w:val="16"/>
              </w:rPr>
              <w:t>Corrections to A-GNSS minimum performance test scenarios</w:t>
            </w:r>
          </w:p>
        </w:tc>
        <w:tc>
          <w:tcPr>
            <w:tcW w:w="517" w:type="dxa"/>
          </w:tcPr>
          <w:p w14:paraId="375FACC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74FF19" w14:textId="77777777" w:rsidR="00CB28BC" w:rsidRDefault="00CB28BC" w:rsidP="00C900A0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F6B5EF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27E1F5" w14:textId="77777777" w:rsidR="00CB28BC" w:rsidRDefault="00CB28BC" w:rsidP="00C900A0">
            <w:r>
              <w:rPr>
                <w:sz w:val="16"/>
                <w:szCs w:val="16"/>
              </w:rPr>
              <w:t>R5-233680</w:t>
            </w:r>
          </w:p>
        </w:tc>
        <w:tc>
          <w:tcPr>
            <w:tcW w:w="1597" w:type="dxa"/>
          </w:tcPr>
          <w:p w14:paraId="561449DF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362CFFE" w14:textId="77777777" w:rsidR="00CB28BC" w:rsidRDefault="00CB28BC" w:rsidP="00C900A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60D2374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9EE61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D1C3A10" w14:textId="77777777" w:rsidTr="00C900A0">
        <w:tc>
          <w:tcPr>
            <w:tcW w:w="879" w:type="dxa"/>
          </w:tcPr>
          <w:p w14:paraId="3AF6CC15" w14:textId="77777777" w:rsidR="00CB28BC" w:rsidRDefault="00CB28BC" w:rsidP="00C900A0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290019E5" w14:textId="77777777" w:rsidR="00CB28BC" w:rsidRDefault="00CB28BC" w:rsidP="00C900A0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03EE3EFC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F3066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48F0B0" w14:textId="77777777" w:rsidR="00CB28BC" w:rsidRDefault="00CB28BC" w:rsidP="00C900A0">
            <w:r>
              <w:rPr>
                <w:sz w:val="16"/>
                <w:szCs w:val="16"/>
              </w:rPr>
              <w:t>Corrections to A-GPS + A-GLO test scenario</w:t>
            </w:r>
          </w:p>
        </w:tc>
        <w:tc>
          <w:tcPr>
            <w:tcW w:w="517" w:type="dxa"/>
          </w:tcPr>
          <w:p w14:paraId="044658E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E0611" w14:textId="77777777" w:rsidR="00CB28BC" w:rsidRDefault="00CB28BC" w:rsidP="00C900A0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CB73B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B2346DE" w14:textId="77777777" w:rsidR="00CB28BC" w:rsidRDefault="00CB28BC" w:rsidP="00C900A0">
            <w:r>
              <w:rPr>
                <w:sz w:val="16"/>
                <w:szCs w:val="16"/>
              </w:rPr>
              <w:t>R5-232437</w:t>
            </w:r>
          </w:p>
        </w:tc>
        <w:tc>
          <w:tcPr>
            <w:tcW w:w="1597" w:type="dxa"/>
          </w:tcPr>
          <w:p w14:paraId="63627123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29B3849" w14:textId="77777777" w:rsidR="00CB28BC" w:rsidRDefault="00CB28BC" w:rsidP="00C900A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27CB29EE" w14:textId="77777777" w:rsidR="00CB28BC" w:rsidRDefault="00CB28BC" w:rsidP="00C900A0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3814480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08371B29" w14:textId="77777777" w:rsidTr="00C900A0">
        <w:tc>
          <w:tcPr>
            <w:tcW w:w="879" w:type="dxa"/>
          </w:tcPr>
          <w:p w14:paraId="3EEC6BE0" w14:textId="77777777" w:rsidR="00CB28BC" w:rsidRDefault="00CB28BC" w:rsidP="00C900A0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0EF35827" w14:textId="77777777" w:rsidR="00CB28BC" w:rsidRDefault="00CB28BC" w:rsidP="00C900A0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28899999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65CB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AFEC63" w14:textId="77777777" w:rsidR="00CB28BC" w:rsidRDefault="00CB28BC" w:rsidP="00C900A0">
            <w:r>
              <w:rPr>
                <w:sz w:val="16"/>
                <w:szCs w:val="16"/>
              </w:rPr>
              <w:t>Addition A-GNSS mininimum performance test scenarios for RNSS</w:t>
            </w:r>
          </w:p>
        </w:tc>
        <w:tc>
          <w:tcPr>
            <w:tcW w:w="517" w:type="dxa"/>
          </w:tcPr>
          <w:p w14:paraId="130C813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C6AA85" w14:textId="77777777" w:rsidR="00CB28BC" w:rsidRDefault="00CB28BC" w:rsidP="00C900A0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D88945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AFE09E" w14:textId="77777777" w:rsidR="00CB28BC" w:rsidRDefault="00CB28BC" w:rsidP="00C900A0">
            <w:r>
              <w:rPr>
                <w:sz w:val="16"/>
                <w:szCs w:val="16"/>
              </w:rPr>
              <w:t>R5-233682</w:t>
            </w:r>
          </w:p>
        </w:tc>
        <w:tc>
          <w:tcPr>
            <w:tcW w:w="1597" w:type="dxa"/>
          </w:tcPr>
          <w:p w14:paraId="4548CF69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49C9F6" w14:textId="77777777" w:rsidR="00CB28BC" w:rsidRDefault="00CB28BC" w:rsidP="00C900A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4AD59B8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BCC74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E0512A3" w14:textId="77777777" w:rsidTr="00C900A0">
        <w:tc>
          <w:tcPr>
            <w:tcW w:w="879" w:type="dxa"/>
          </w:tcPr>
          <w:p w14:paraId="4519B84E" w14:textId="77777777" w:rsidR="00CB28BC" w:rsidRDefault="00CB28BC" w:rsidP="00C900A0">
            <w:r>
              <w:rPr>
                <w:sz w:val="16"/>
                <w:szCs w:val="16"/>
              </w:rPr>
              <w:t>51.010-2</w:t>
            </w:r>
          </w:p>
        </w:tc>
        <w:tc>
          <w:tcPr>
            <w:tcW w:w="637" w:type="dxa"/>
          </w:tcPr>
          <w:p w14:paraId="06C05BF6" w14:textId="77777777" w:rsidR="00CB28BC" w:rsidRDefault="00CB28BC" w:rsidP="00C900A0">
            <w:r>
              <w:rPr>
                <w:sz w:val="16"/>
                <w:szCs w:val="16"/>
              </w:rPr>
              <w:t>4411</w:t>
            </w:r>
          </w:p>
        </w:tc>
        <w:tc>
          <w:tcPr>
            <w:tcW w:w="517" w:type="dxa"/>
          </w:tcPr>
          <w:p w14:paraId="1C9494C2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1B8649" w14:textId="77777777" w:rsidR="00CB28BC" w:rsidRDefault="00CB28BC" w:rsidP="00C900A0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39FB4DA6" w14:textId="77777777" w:rsidR="00CB28BC" w:rsidRDefault="00CB28BC" w:rsidP="00C900A0">
            <w:r>
              <w:rPr>
                <w:sz w:val="16"/>
                <w:szCs w:val="16"/>
              </w:rPr>
              <w:t>Removal of mandatory status of GEA2</w:t>
            </w:r>
          </w:p>
        </w:tc>
        <w:tc>
          <w:tcPr>
            <w:tcW w:w="517" w:type="dxa"/>
          </w:tcPr>
          <w:p w14:paraId="78DEBCC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E336F" w14:textId="77777777" w:rsidR="00CB28BC" w:rsidRDefault="00CB28BC" w:rsidP="00C900A0">
            <w:r>
              <w:rPr>
                <w:sz w:val="16"/>
                <w:szCs w:val="16"/>
              </w:rPr>
              <w:t>13.14.0</w:t>
            </w:r>
          </w:p>
        </w:tc>
        <w:tc>
          <w:tcPr>
            <w:tcW w:w="758" w:type="dxa"/>
          </w:tcPr>
          <w:p w14:paraId="1A07E1E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71ED5A" w14:textId="77777777" w:rsidR="00CB28BC" w:rsidRDefault="00CB28BC" w:rsidP="00C900A0">
            <w:r>
              <w:rPr>
                <w:sz w:val="16"/>
                <w:szCs w:val="16"/>
              </w:rPr>
              <w:t>R5-233450</w:t>
            </w:r>
          </w:p>
        </w:tc>
        <w:tc>
          <w:tcPr>
            <w:tcW w:w="1597" w:type="dxa"/>
          </w:tcPr>
          <w:p w14:paraId="1CAB6366" w14:textId="77777777" w:rsidR="00CB28BC" w:rsidRDefault="00CB28BC" w:rsidP="00C900A0">
            <w:r>
              <w:rPr>
                <w:sz w:val="16"/>
                <w:szCs w:val="16"/>
              </w:rPr>
              <w:t>Vodafone GmbH, Mediatek</w:t>
            </w:r>
          </w:p>
        </w:tc>
        <w:tc>
          <w:tcPr>
            <w:tcW w:w="1122" w:type="dxa"/>
          </w:tcPr>
          <w:p w14:paraId="76110164" w14:textId="77777777" w:rsidR="00CB28BC" w:rsidRDefault="00CB28BC" w:rsidP="00C900A0">
            <w:r>
              <w:rPr>
                <w:sz w:val="16"/>
                <w:szCs w:val="16"/>
              </w:rPr>
              <w:t>TEI6_Test</w:t>
            </w:r>
          </w:p>
        </w:tc>
        <w:tc>
          <w:tcPr>
            <w:tcW w:w="2323" w:type="dxa"/>
          </w:tcPr>
          <w:p w14:paraId="056F422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49B08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03A8E5E3" w14:textId="77777777" w:rsidR="00CB28BC" w:rsidRDefault="00CB28BC" w:rsidP="00CB28BC"/>
    <w:p w14:paraId="0187F3CF" w14:textId="77777777" w:rsidR="00CB28BC" w:rsidRDefault="00CB28BC" w:rsidP="00CB28BC"/>
    <w:p w14:paraId="70A66ACB" w14:textId="77777777" w:rsidR="008E10A5" w:rsidRPr="00917427" w:rsidRDefault="008E10A5" w:rsidP="008E10A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RP-230972</w:t>
      </w:r>
      <w:r>
        <w:rPr>
          <w:b/>
          <w:i/>
          <w:noProof/>
          <w:sz w:val="28"/>
        </w:rPr>
        <w:fldChar w:fldCharType="end"/>
      </w:r>
    </w:p>
    <w:p w14:paraId="3B5BD4FF" w14:textId="77777777" w:rsidR="008E10A5" w:rsidRPr="00784730" w:rsidRDefault="008E10A5" w:rsidP="008E10A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4D07202A" w14:textId="77777777" w:rsidR="008E10A5" w:rsidRPr="00050554" w:rsidRDefault="008E10A5" w:rsidP="008E10A5">
      <w:pPr>
        <w:rPr>
          <w:rFonts w:ascii="Arial" w:hAnsi="Arial" w:cs="Arial"/>
          <w:b/>
          <w:bCs/>
          <w:lang w:val="en-US"/>
        </w:rPr>
      </w:pPr>
    </w:p>
    <w:p w14:paraId="2569C9D2" w14:textId="77777777" w:rsidR="008E10A5" w:rsidRDefault="008E10A5" w:rsidP="008E10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670399B" w14:textId="77777777" w:rsidR="008E10A5" w:rsidRPr="00E145B1" w:rsidRDefault="008E10A5" w:rsidP="008E10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REL-14</w:t>
      </w:r>
      <w:r>
        <w:rPr>
          <w:rFonts w:ascii="Arial" w:hAnsi="Arial" w:cs="Arial"/>
          <w:b/>
          <w:bCs/>
        </w:rPr>
        <w:fldChar w:fldCharType="end"/>
      </w:r>
    </w:p>
    <w:p w14:paraId="7A5ED19C" w14:textId="77777777" w:rsidR="008E10A5" w:rsidRDefault="008E10A5" w:rsidP="008E10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29C59DD" w14:textId="77777777" w:rsidR="008E10A5" w:rsidRDefault="008E10A5" w:rsidP="008E10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30476E" w14:textId="77777777" w:rsidR="008E10A5" w:rsidRDefault="008E10A5" w:rsidP="008E10A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312020" w14:textId="77777777" w:rsidR="008E10A5" w:rsidRPr="004E535C" w:rsidRDefault="008E10A5" w:rsidP="008E10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10A5" w:rsidRPr="004E535C" w14:paraId="2605AFCC" w14:textId="77777777" w:rsidTr="00D3355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AA4B4F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17EDD1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0B35C7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AFEBE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AB84A2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0C0AE0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0A0CEB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9E492B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69E07E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D634F0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B9BC13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70D30F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5DBC19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10A5" w14:paraId="06D73223" w14:textId="77777777" w:rsidTr="00D3355D">
        <w:tc>
          <w:tcPr>
            <w:tcW w:w="879" w:type="dxa"/>
          </w:tcPr>
          <w:p w14:paraId="4335FF19" w14:textId="77777777" w:rsidR="008E10A5" w:rsidRDefault="008E10A5" w:rsidP="00D3355D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98841B2" w14:textId="77777777" w:rsidR="008E10A5" w:rsidRDefault="008E10A5" w:rsidP="00D3355D">
            <w:r>
              <w:rPr>
                <w:sz w:val="16"/>
                <w:szCs w:val="16"/>
              </w:rPr>
              <w:t>1424</w:t>
            </w:r>
          </w:p>
        </w:tc>
        <w:tc>
          <w:tcPr>
            <w:tcW w:w="517" w:type="dxa"/>
          </w:tcPr>
          <w:p w14:paraId="4B4CF473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4AAEC0" w14:textId="77777777" w:rsidR="008E10A5" w:rsidRDefault="008E10A5" w:rsidP="00D3355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1EE6D2" w14:textId="77777777" w:rsidR="008E10A5" w:rsidRDefault="008E10A5" w:rsidP="00D3355D">
            <w:r>
              <w:rPr>
                <w:sz w:val="16"/>
                <w:szCs w:val="16"/>
              </w:rPr>
              <w:t>Correction to generic procedure of EIEI test cases with ecall only support</w:t>
            </w:r>
          </w:p>
        </w:tc>
        <w:tc>
          <w:tcPr>
            <w:tcW w:w="517" w:type="dxa"/>
          </w:tcPr>
          <w:p w14:paraId="4A89F5C8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A6DE49" w14:textId="77777777" w:rsidR="008E10A5" w:rsidRDefault="008E10A5" w:rsidP="00D3355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1AA6E31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251EED9" w14:textId="77777777" w:rsidR="008E10A5" w:rsidRDefault="008E10A5" w:rsidP="00D3355D">
            <w:r>
              <w:rPr>
                <w:sz w:val="16"/>
                <w:szCs w:val="16"/>
              </w:rPr>
              <w:t>R5-233152</w:t>
            </w:r>
          </w:p>
        </w:tc>
        <w:tc>
          <w:tcPr>
            <w:tcW w:w="1597" w:type="dxa"/>
          </w:tcPr>
          <w:p w14:paraId="1C44B249" w14:textId="77777777" w:rsidR="008E10A5" w:rsidRDefault="008E10A5" w:rsidP="00D3355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2784E85" w14:textId="77777777" w:rsidR="008E10A5" w:rsidRDefault="008E10A5" w:rsidP="00D3355D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2C68F266" w14:textId="77777777" w:rsidR="008E10A5" w:rsidRDefault="008E10A5" w:rsidP="00D3355D">
            <w:r>
              <w:rPr>
                <w:sz w:val="16"/>
                <w:szCs w:val="16"/>
              </w:rPr>
              <w:t>4.5A.27</w:t>
            </w:r>
          </w:p>
        </w:tc>
        <w:tc>
          <w:tcPr>
            <w:tcW w:w="998" w:type="dxa"/>
          </w:tcPr>
          <w:p w14:paraId="512801BB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… ; TS/TR ... CR ... </w:t>
            </w:r>
          </w:p>
        </w:tc>
      </w:tr>
      <w:tr w:rsidR="008E10A5" w14:paraId="443893FB" w14:textId="77777777" w:rsidTr="00D3355D">
        <w:tc>
          <w:tcPr>
            <w:tcW w:w="879" w:type="dxa"/>
          </w:tcPr>
          <w:p w14:paraId="08AB1BF8" w14:textId="77777777" w:rsidR="008E10A5" w:rsidRDefault="008E10A5" w:rsidP="00D3355D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75CB5DD" w14:textId="77777777" w:rsidR="008E10A5" w:rsidRDefault="008E10A5" w:rsidP="00D3355D">
            <w:r>
              <w:rPr>
                <w:sz w:val="16"/>
                <w:szCs w:val="16"/>
              </w:rPr>
              <w:t>5220</w:t>
            </w:r>
          </w:p>
        </w:tc>
        <w:tc>
          <w:tcPr>
            <w:tcW w:w="517" w:type="dxa"/>
          </w:tcPr>
          <w:p w14:paraId="2AB99EAD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091FF3" w14:textId="77777777" w:rsidR="008E10A5" w:rsidRDefault="008E10A5" w:rsidP="00D3355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1B8399" w14:textId="77777777" w:rsidR="008E10A5" w:rsidRDefault="008E10A5" w:rsidP="00D3355D">
            <w:r>
              <w:rPr>
                <w:sz w:val="16"/>
                <w:szCs w:val="16"/>
              </w:rPr>
              <w:t>Update to EIEI test case 11.3.2</w:t>
            </w:r>
          </w:p>
        </w:tc>
        <w:tc>
          <w:tcPr>
            <w:tcW w:w="517" w:type="dxa"/>
          </w:tcPr>
          <w:p w14:paraId="4D9441A6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75891" w14:textId="77777777" w:rsidR="008E10A5" w:rsidRDefault="008E10A5" w:rsidP="00D3355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FD95A7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6325D9" w14:textId="77777777" w:rsidR="008E10A5" w:rsidRDefault="008E10A5" w:rsidP="00D3355D">
            <w:r>
              <w:rPr>
                <w:sz w:val="16"/>
                <w:szCs w:val="16"/>
              </w:rPr>
              <w:t>R5-233148</w:t>
            </w:r>
          </w:p>
        </w:tc>
        <w:tc>
          <w:tcPr>
            <w:tcW w:w="1597" w:type="dxa"/>
          </w:tcPr>
          <w:p w14:paraId="5AAFCB2D" w14:textId="77777777" w:rsidR="008E10A5" w:rsidRDefault="008E10A5" w:rsidP="00D3355D"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</w:tcPr>
          <w:p w14:paraId="251252EB" w14:textId="77777777" w:rsidR="008E10A5" w:rsidRDefault="008E10A5" w:rsidP="00D3355D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4B03C57B" w14:textId="77777777" w:rsidR="008E10A5" w:rsidRDefault="008E10A5" w:rsidP="00D3355D">
            <w:r>
              <w:rPr>
                <w:sz w:val="16"/>
                <w:szCs w:val="16"/>
              </w:rPr>
              <w:t>11.3.2</w:t>
            </w:r>
          </w:p>
        </w:tc>
        <w:tc>
          <w:tcPr>
            <w:tcW w:w="998" w:type="dxa"/>
          </w:tcPr>
          <w:p w14:paraId="6ABBDDCB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E10A5" w14:paraId="2E426511" w14:textId="77777777" w:rsidTr="00D3355D">
        <w:tc>
          <w:tcPr>
            <w:tcW w:w="879" w:type="dxa"/>
          </w:tcPr>
          <w:p w14:paraId="4991D8DA" w14:textId="77777777" w:rsidR="008E10A5" w:rsidRDefault="008E10A5" w:rsidP="00D3355D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B3906C6" w14:textId="77777777" w:rsidR="008E10A5" w:rsidRDefault="008E10A5" w:rsidP="00D3355D">
            <w:r>
              <w:rPr>
                <w:sz w:val="16"/>
                <w:szCs w:val="16"/>
              </w:rPr>
              <w:t>5221</w:t>
            </w:r>
          </w:p>
        </w:tc>
        <w:tc>
          <w:tcPr>
            <w:tcW w:w="517" w:type="dxa"/>
          </w:tcPr>
          <w:p w14:paraId="55C5C321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DBA3BB" w14:textId="77777777" w:rsidR="008E10A5" w:rsidRDefault="008E10A5" w:rsidP="00D3355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24EF22" w14:textId="77777777" w:rsidR="008E10A5" w:rsidRDefault="008E10A5" w:rsidP="00D3355D">
            <w:r>
              <w:rPr>
                <w:sz w:val="16"/>
                <w:szCs w:val="16"/>
              </w:rPr>
              <w:t>Update to EIEI test case 11.3.1</w:t>
            </w:r>
          </w:p>
        </w:tc>
        <w:tc>
          <w:tcPr>
            <w:tcW w:w="517" w:type="dxa"/>
          </w:tcPr>
          <w:p w14:paraId="02F6E005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CCC3F" w14:textId="77777777" w:rsidR="008E10A5" w:rsidRDefault="008E10A5" w:rsidP="00D3355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348214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6F070B" w14:textId="77777777" w:rsidR="008E10A5" w:rsidRDefault="008E10A5" w:rsidP="00D3355D">
            <w:r>
              <w:rPr>
                <w:sz w:val="16"/>
                <w:szCs w:val="16"/>
              </w:rPr>
              <w:t>R5-233150</w:t>
            </w:r>
          </w:p>
        </w:tc>
        <w:tc>
          <w:tcPr>
            <w:tcW w:w="1597" w:type="dxa"/>
          </w:tcPr>
          <w:p w14:paraId="776DF94D" w14:textId="77777777" w:rsidR="008E10A5" w:rsidRDefault="008E10A5" w:rsidP="00D3355D"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</w:tcPr>
          <w:p w14:paraId="5101E3AD" w14:textId="77777777" w:rsidR="008E10A5" w:rsidRDefault="008E10A5" w:rsidP="00D3355D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5088427B" w14:textId="77777777" w:rsidR="008E10A5" w:rsidRDefault="008E10A5" w:rsidP="00D3355D">
            <w:r>
              <w:rPr>
                <w:sz w:val="16"/>
                <w:szCs w:val="16"/>
              </w:rPr>
              <w:t>11.3.1</w:t>
            </w:r>
          </w:p>
        </w:tc>
        <w:tc>
          <w:tcPr>
            <w:tcW w:w="998" w:type="dxa"/>
          </w:tcPr>
          <w:p w14:paraId="166B5256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E10A5" w14:paraId="6A6D83BB" w14:textId="77777777" w:rsidTr="00D3355D">
        <w:tc>
          <w:tcPr>
            <w:tcW w:w="879" w:type="dxa"/>
          </w:tcPr>
          <w:p w14:paraId="442BFD04" w14:textId="77777777" w:rsidR="008E10A5" w:rsidRDefault="008E10A5" w:rsidP="00D3355D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6965300" w14:textId="77777777" w:rsidR="008E10A5" w:rsidRDefault="008E10A5" w:rsidP="00D3355D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14:paraId="2FFB0AF5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E01851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11C7EC" w14:textId="77777777" w:rsidR="008E10A5" w:rsidRDefault="008E10A5" w:rsidP="00D3355D">
            <w:r>
              <w:rPr>
                <w:sz w:val="16"/>
                <w:szCs w:val="16"/>
              </w:rPr>
              <w:t>Correction of clause 5.5.11.3.5</w:t>
            </w:r>
          </w:p>
        </w:tc>
        <w:tc>
          <w:tcPr>
            <w:tcW w:w="517" w:type="dxa"/>
          </w:tcPr>
          <w:p w14:paraId="612F832C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81209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7468E86A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7A9222A" w14:textId="77777777" w:rsidR="008E10A5" w:rsidRDefault="008E10A5" w:rsidP="00D3355D">
            <w:r>
              <w:rPr>
                <w:sz w:val="16"/>
                <w:szCs w:val="16"/>
              </w:rPr>
              <w:t>R5-232214</w:t>
            </w:r>
          </w:p>
        </w:tc>
        <w:tc>
          <w:tcPr>
            <w:tcW w:w="1597" w:type="dxa"/>
          </w:tcPr>
          <w:p w14:paraId="2E90A89C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EA12C2E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828D3CE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52395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74639D57" w14:textId="77777777" w:rsidTr="00D3355D">
        <w:tc>
          <w:tcPr>
            <w:tcW w:w="879" w:type="dxa"/>
          </w:tcPr>
          <w:p w14:paraId="06639CB1" w14:textId="77777777" w:rsidR="008E10A5" w:rsidRDefault="008E10A5" w:rsidP="00D3355D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67EDA2A" w14:textId="77777777" w:rsidR="008E10A5" w:rsidRDefault="008E10A5" w:rsidP="00D3355D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 w14:paraId="3B844903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1C411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FBA10F" w14:textId="77777777" w:rsidR="008E10A5" w:rsidRDefault="008E10A5" w:rsidP="00D3355D">
            <w:r>
              <w:rPr>
                <w:sz w:val="16"/>
                <w:szCs w:val="16"/>
              </w:rPr>
              <w:t>Correction of clause 5.5.4.10.1</w:t>
            </w:r>
          </w:p>
        </w:tc>
        <w:tc>
          <w:tcPr>
            <w:tcW w:w="517" w:type="dxa"/>
          </w:tcPr>
          <w:p w14:paraId="6D5E90F7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C4FBC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07BBD0D1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469C85" w14:textId="77777777" w:rsidR="008E10A5" w:rsidRDefault="008E10A5" w:rsidP="00D3355D">
            <w:r>
              <w:rPr>
                <w:sz w:val="16"/>
                <w:szCs w:val="16"/>
              </w:rPr>
              <w:t>R5-232215</w:t>
            </w:r>
          </w:p>
        </w:tc>
        <w:tc>
          <w:tcPr>
            <w:tcW w:w="1597" w:type="dxa"/>
          </w:tcPr>
          <w:p w14:paraId="6EEF75CD" w14:textId="77777777" w:rsidR="008E10A5" w:rsidRDefault="008E10A5" w:rsidP="00D3355D">
            <w:r>
              <w:rPr>
                <w:sz w:val="16"/>
                <w:szCs w:val="16"/>
              </w:rPr>
              <w:t>MCC TF160, UPV/EHU, Nemergent Solutions</w:t>
            </w:r>
          </w:p>
        </w:tc>
        <w:tc>
          <w:tcPr>
            <w:tcW w:w="1122" w:type="dxa"/>
          </w:tcPr>
          <w:p w14:paraId="7387315B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47D61E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20A4EA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6A6B08AF" w14:textId="77777777" w:rsidTr="00D3355D">
        <w:tc>
          <w:tcPr>
            <w:tcW w:w="879" w:type="dxa"/>
          </w:tcPr>
          <w:p w14:paraId="2C980805" w14:textId="77777777" w:rsidR="008E10A5" w:rsidRDefault="008E10A5" w:rsidP="00D3355D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F787391" w14:textId="77777777" w:rsidR="008E10A5" w:rsidRDefault="008E10A5" w:rsidP="00D3355D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14:paraId="2AF67405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CD9E56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401DC3" w14:textId="77777777" w:rsidR="008E10A5" w:rsidRDefault="008E10A5" w:rsidP="00D3355D">
            <w:r>
              <w:rPr>
                <w:sz w:val="16"/>
                <w:szCs w:val="16"/>
              </w:rPr>
              <w:t>Correction of clause 5.5.6.11</w:t>
            </w:r>
          </w:p>
        </w:tc>
        <w:tc>
          <w:tcPr>
            <w:tcW w:w="517" w:type="dxa"/>
          </w:tcPr>
          <w:p w14:paraId="78C2977B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3A3B20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40FB14C4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B586A62" w14:textId="77777777" w:rsidR="008E10A5" w:rsidRDefault="008E10A5" w:rsidP="00D3355D">
            <w:r>
              <w:rPr>
                <w:sz w:val="16"/>
                <w:szCs w:val="16"/>
              </w:rPr>
              <w:t>R5-232216</w:t>
            </w:r>
          </w:p>
        </w:tc>
        <w:tc>
          <w:tcPr>
            <w:tcW w:w="1597" w:type="dxa"/>
          </w:tcPr>
          <w:p w14:paraId="09F620E0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57DACF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F722232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96C0B1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644F39EC" w14:textId="77777777" w:rsidTr="00D3355D">
        <w:tc>
          <w:tcPr>
            <w:tcW w:w="879" w:type="dxa"/>
          </w:tcPr>
          <w:p w14:paraId="27391F3B" w14:textId="77777777" w:rsidR="008E10A5" w:rsidRDefault="008E10A5" w:rsidP="00D3355D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56FE55C" w14:textId="77777777" w:rsidR="008E10A5" w:rsidRDefault="008E10A5" w:rsidP="00D3355D"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 w14:paraId="40BEECD6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90B597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93589F" w14:textId="77777777" w:rsidR="008E10A5" w:rsidRDefault="008E10A5" w:rsidP="00D3355D">
            <w:r>
              <w:rPr>
                <w:sz w:val="16"/>
                <w:szCs w:val="16"/>
              </w:rPr>
              <w:t>Correction of clause 5.5.8.3</w:t>
            </w:r>
          </w:p>
        </w:tc>
        <w:tc>
          <w:tcPr>
            <w:tcW w:w="517" w:type="dxa"/>
          </w:tcPr>
          <w:p w14:paraId="00BB7B7F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D5F4D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6BBDCE3C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B9DC127" w14:textId="77777777" w:rsidR="008E10A5" w:rsidRDefault="008E10A5" w:rsidP="00D3355D">
            <w:r>
              <w:rPr>
                <w:sz w:val="16"/>
                <w:szCs w:val="16"/>
              </w:rPr>
              <w:t>R5-232218</w:t>
            </w:r>
          </w:p>
        </w:tc>
        <w:tc>
          <w:tcPr>
            <w:tcW w:w="1597" w:type="dxa"/>
          </w:tcPr>
          <w:p w14:paraId="1E07E63D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186962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38FA96C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635F64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7D009280" w14:textId="77777777" w:rsidTr="00D3355D">
        <w:tc>
          <w:tcPr>
            <w:tcW w:w="879" w:type="dxa"/>
          </w:tcPr>
          <w:p w14:paraId="4E6DEE39" w14:textId="77777777" w:rsidR="008E10A5" w:rsidRDefault="008E10A5" w:rsidP="00D3355D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6A58D23A" w14:textId="77777777" w:rsidR="008E10A5" w:rsidRDefault="008E10A5" w:rsidP="00D3355D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6C85ECE2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D96EE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F419FB" w14:textId="77777777" w:rsidR="008E10A5" w:rsidRDefault="008E10A5" w:rsidP="00D3355D">
            <w:r>
              <w:rPr>
                <w:sz w:val="16"/>
                <w:szCs w:val="16"/>
              </w:rPr>
              <w:t>Correction of clause 2</w:t>
            </w:r>
          </w:p>
        </w:tc>
        <w:tc>
          <w:tcPr>
            <w:tcW w:w="517" w:type="dxa"/>
          </w:tcPr>
          <w:p w14:paraId="0A956CC8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AE9C8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03676F2F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221032A" w14:textId="77777777" w:rsidR="008E10A5" w:rsidRDefault="008E10A5" w:rsidP="00D3355D">
            <w:r>
              <w:rPr>
                <w:sz w:val="16"/>
                <w:szCs w:val="16"/>
              </w:rPr>
              <w:t>R5-232219</w:t>
            </w:r>
          </w:p>
        </w:tc>
        <w:tc>
          <w:tcPr>
            <w:tcW w:w="1597" w:type="dxa"/>
          </w:tcPr>
          <w:p w14:paraId="378338BA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0240293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083946C" w14:textId="77777777" w:rsidR="008E10A5" w:rsidRDefault="008E10A5" w:rsidP="00D3355D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12E1D6F8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7A2CD30F" w14:textId="77777777" w:rsidTr="00D3355D">
        <w:tc>
          <w:tcPr>
            <w:tcW w:w="879" w:type="dxa"/>
          </w:tcPr>
          <w:p w14:paraId="1A01315D" w14:textId="77777777" w:rsidR="008E10A5" w:rsidRDefault="008E10A5" w:rsidP="00D3355D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ACF6FD0" w14:textId="77777777" w:rsidR="008E10A5" w:rsidRDefault="008E10A5" w:rsidP="00D3355D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43014CCA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BAD23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5DE3B2" w14:textId="77777777" w:rsidR="008E10A5" w:rsidRDefault="008E10A5" w:rsidP="00D3355D">
            <w:r>
              <w:rPr>
                <w:sz w:val="16"/>
                <w:szCs w:val="16"/>
              </w:rPr>
              <w:t>Correction of test case 6.1.1.16</w:t>
            </w:r>
          </w:p>
        </w:tc>
        <w:tc>
          <w:tcPr>
            <w:tcW w:w="517" w:type="dxa"/>
          </w:tcPr>
          <w:p w14:paraId="63F4DE2E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C8598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499DEDDD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BB025D" w14:textId="77777777" w:rsidR="008E10A5" w:rsidRDefault="008E10A5" w:rsidP="00D3355D">
            <w:r>
              <w:rPr>
                <w:sz w:val="16"/>
                <w:szCs w:val="16"/>
              </w:rPr>
              <w:t>R5-232220</w:t>
            </w:r>
          </w:p>
        </w:tc>
        <w:tc>
          <w:tcPr>
            <w:tcW w:w="1597" w:type="dxa"/>
          </w:tcPr>
          <w:p w14:paraId="035683C7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90A228A" w14:textId="77777777" w:rsidR="008E10A5" w:rsidRDefault="008E10A5" w:rsidP="00D3355D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04DBD949" w14:textId="77777777" w:rsidR="008E10A5" w:rsidRDefault="008E10A5" w:rsidP="00D3355D">
            <w:r>
              <w:rPr>
                <w:sz w:val="16"/>
                <w:szCs w:val="16"/>
              </w:rPr>
              <w:t>6.1.1.16</w:t>
            </w:r>
          </w:p>
        </w:tc>
        <w:tc>
          <w:tcPr>
            <w:tcW w:w="998" w:type="dxa"/>
          </w:tcPr>
          <w:p w14:paraId="012B6E23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1025B1B0" w14:textId="77777777" w:rsidTr="00D3355D">
        <w:tc>
          <w:tcPr>
            <w:tcW w:w="879" w:type="dxa"/>
          </w:tcPr>
          <w:p w14:paraId="24A9D5F2" w14:textId="77777777" w:rsidR="008E10A5" w:rsidRDefault="008E10A5" w:rsidP="00D3355D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22816EB8" w14:textId="77777777" w:rsidR="008E10A5" w:rsidRDefault="008E10A5" w:rsidP="00D3355D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5A815F76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80ACF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0371FA" w14:textId="77777777" w:rsidR="008E10A5" w:rsidRDefault="008E10A5" w:rsidP="00D3355D">
            <w:r>
              <w:rPr>
                <w:sz w:val="16"/>
                <w:szCs w:val="16"/>
              </w:rPr>
              <w:t>Routine maintenance for TS 36.579-5</w:t>
            </w:r>
          </w:p>
        </w:tc>
        <w:tc>
          <w:tcPr>
            <w:tcW w:w="517" w:type="dxa"/>
          </w:tcPr>
          <w:p w14:paraId="2C38684D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61BC8" w14:textId="77777777" w:rsidR="008E10A5" w:rsidRDefault="008E10A5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46477EA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D58FE96" w14:textId="77777777" w:rsidR="008E10A5" w:rsidRDefault="008E10A5" w:rsidP="00D3355D">
            <w:r>
              <w:rPr>
                <w:sz w:val="16"/>
                <w:szCs w:val="16"/>
              </w:rPr>
              <w:t>R5-232221</w:t>
            </w:r>
          </w:p>
        </w:tc>
        <w:tc>
          <w:tcPr>
            <w:tcW w:w="1597" w:type="dxa"/>
          </w:tcPr>
          <w:p w14:paraId="7A2B8B44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38ABA8B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C2356AA" w14:textId="77777777" w:rsidR="008E10A5" w:rsidRDefault="008E10A5" w:rsidP="00D3355D">
            <w:r>
              <w:rPr>
                <w:sz w:val="16"/>
                <w:szCs w:val="16"/>
              </w:rPr>
              <w:t>2, 6.1, 8.1, A.1</w:t>
            </w:r>
          </w:p>
        </w:tc>
        <w:tc>
          <w:tcPr>
            <w:tcW w:w="998" w:type="dxa"/>
          </w:tcPr>
          <w:p w14:paraId="62C08E73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26E83687" w14:textId="77777777" w:rsidTr="00D3355D">
        <w:tc>
          <w:tcPr>
            <w:tcW w:w="879" w:type="dxa"/>
          </w:tcPr>
          <w:p w14:paraId="111E7399" w14:textId="77777777" w:rsidR="008E10A5" w:rsidRDefault="008E10A5" w:rsidP="00D3355D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58457312" w14:textId="77777777" w:rsidR="008E10A5" w:rsidRDefault="008E10A5" w:rsidP="00D3355D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7B5C661B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C62195" w14:textId="77777777" w:rsidR="008E10A5" w:rsidRDefault="008E10A5" w:rsidP="00D3355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0309B4" w14:textId="77777777" w:rsidR="008E10A5" w:rsidRDefault="008E10A5" w:rsidP="00D3355D">
            <w:r>
              <w:rPr>
                <w:sz w:val="16"/>
                <w:szCs w:val="16"/>
              </w:rPr>
              <w:t>Correction of clause 2</w:t>
            </w:r>
          </w:p>
        </w:tc>
        <w:tc>
          <w:tcPr>
            <w:tcW w:w="517" w:type="dxa"/>
          </w:tcPr>
          <w:p w14:paraId="5D97F72F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F2BA24" w14:textId="77777777" w:rsidR="008E10A5" w:rsidRDefault="008E10A5" w:rsidP="00D3355D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5FDBB86A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B3EA356" w14:textId="77777777" w:rsidR="008E10A5" w:rsidRDefault="008E10A5" w:rsidP="00D3355D">
            <w:r>
              <w:rPr>
                <w:sz w:val="16"/>
                <w:szCs w:val="16"/>
              </w:rPr>
              <w:t>R5-232222</w:t>
            </w:r>
          </w:p>
        </w:tc>
        <w:tc>
          <w:tcPr>
            <w:tcW w:w="1597" w:type="dxa"/>
          </w:tcPr>
          <w:p w14:paraId="7D0CD223" w14:textId="77777777" w:rsidR="008E10A5" w:rsidRDefault="008E10A5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FE675E2" w14:textId="77777777" w:rsidR="008E10A5" w:rsidRDefault="008E10A5" w:rsidP="00D3355D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774551F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665C1A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2EEF0307" w14:textId="77777777" w:rsidTr="00D3355D">
        <w:tc>
          <w:tcPr>
            <w:tcW w:w="879" w:type="dxa"/>
          </w:tcPr>
          <w:p w14:paraId="35808DCB" w14:textId="77777777" w:rsidR="008E10A5" w:rsidRDefault="008E10A5" w:rsidP="00D3355D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1FCC79CB" w14:textId="77777777" w:rsidR="008E10A5" w:rsidRDefault="008E10A5" w:rsidP="00D3355D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02691A72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2835A6" w14:textId="77777777" w:rsidR="008E10A5" w:rsidRDefault="008E10A5" w:rsidP="00D3355D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429ED78E" w14:textId="77777777" w:rsidR="008E10A5" w:rsidRDefault="008E10A5" w:rsidP="00D3355D">
            <w:r>
              <w:rPr>
                <w:sz w:val="16"/>
                <w:szCs w:val="16"/>
              </w:rPr>
              <w:t>Removal of technical content in TR 36.904 v14.0.0 and substitution with pointer to the next Release</w:t>
            </w:r>
          </w:p>
        </w:tc>
        <w:tc>
          <w:tcPr>
            <w:tcW w:w="517" w:type="dxa"/>
          </w:tcPr>
          <w:p w14:paraId="62C0408B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790C29" w14:textId="77777777" w:rsidR="008E10A5" w:rsidRDefault="008E10A5" w:rsidP="00D3355D">
            <w:r>
              <w:rPr>
                <w:sz w:val="16"/>
                <w:szCs w:val="16"/>
              </w:rPr>
              <w:t>14.0.0</w:t>
            </w:r>
          </w:p>
        </w:tc>
        <w:tc>
          <w:tcPr>
            <w:tcW w:w="758" w:type="dxa"/>
          </w:tcPr>
          <w:p w14:paraId="32D43772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25FCCE2" w14:textId="77777777" w:rsidR="008E10A5" w:rsidRDefault="008E10A5" w:rsidP="00D3355D">
            <w:r>
              <w:rPr>
                <w:sz w:val="16"/>
                <w:szCs w:val="16"/>
              </w:rPr>
              <w:t>R5-232143</w:t>
            </w:r>
          </w:p>
        </w:tc>
        <w:tc>
          <w:tcPr>
            <w:tcW w:w="1597" w:type="dxa"/>
          </w:tcPr>
          <w:p w14:paraId="0043C3FC" w14:textId="77777777" w:rsidR="008E10A5" w:rsidRDefault="008E10A5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42C251C5" w14:textId="77777777" w:rsidR="008E10A5" w:rsidRDefault="008E10A5" w:rsidP="00D3355D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33C7C763" w14:textId="77777777" w:rsidR="008E10A5" w:rsidRDefault="008E10A5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1238FA82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253E70E" w14:textId="77777777" w:rsidR="008E10A5" w:rsidRDefault="008E10A5" w:rsidP="008E10A5"/>
    <w:p w14:paraId="07D3D0D1" w14:textId="77777777" w:rsidR="008E10A5" w:rsidRDefault="008E10A5" w:rsidP="008E10A5"/>
    <w:p w14:paraId="03E3A2D4" w14:textId="77777777" w:rsidR="00DD3CFC" w:rsidRPr="00917427" w:rsidRDefault="00DD3CFC" w:rsidP="00DD3CF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RP-230973</w:t>
      </w:r>
      <w:r>
        <w:rPr>
          <w:b/>
          <w:i/>
          <w:noProof/>
          <w:sz w:val="28"/>
        </w:rPr>
        <w:fldChar w:fldCharType="end"/>
      </w:r>
    </w:p>
    <w:p w14:paraId="4EEA4E4B" w14:textId="77777777" w:rsidR="00DD3CFC" w:rsidRPr="00784730" w:rsidRDefault="00DD3CFC" w:rsidP="00DD3CF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0DCA84B1" w14:textId="77777777" w:rsidR="00DD3CFC" w:rsidRPr="00050554" w:rsidRDefault="00DD3CFC" w:rsidP="00DD3CFC">
      <w:pPr>
        <w:rPr>
          <w:rFonts w:ascii="Arial" w:hAnsi="Arial" w:cs="Arial"/>
          <w:b/>
          <w:bCs/>
          <w:lang w:val="en-US"/>
        </w:rPr>
      </w:pPr>
    </w:p>
    <w:p w14:paraId="2D512DEE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E5BBCB5" w14:textId="77777777" w:rsidR="00DD3CFC" w:rsidRPr="00E145B1" w:rsidRDefault="00DD3CFC" w:rsidP="00DD3C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1)</w:t>
      </w:r>
      <w:r>
        <w:rPr>
          <w:rFonts w:ascii="Arial" w:hAnsi="Arial" w:cs="Arial"/>
          <w:b/>
          <w:bCs/>
        </w:rPr>
        <w:fldChar w:fldCharType="end"/>
      </w:r>
    </w:p>
    <w:p w14:paraId="40633CE7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A2438E5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A76DE7" w14:textId="77777777" w:rsidR="00DD3CFC" w:rsidRDefault="00DD3CFC" w:rsidP="00DD3CF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30000D" w14:textId="77777777" w:rsidR="00DD3CFC" w:rsidRPr="004E535C" w:rsidRDefault="00DD3CFC" w:rsidP="00DD3C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3CFC" w:rsidRPr="004E535C" w14:paraId="1E25E3EB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7EB0FD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58B193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A1422D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746FDE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F48857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1F52A3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B219AC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8FA8E2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4ED84A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CC8831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919CA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32F51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F0CE4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3CFC" w14:paraId="2FAC9EF1" w14:textId="77777777" w:rsidTr="00C900A0">
        <w:tc>
          <w:tcPr>
            <w:tcW w:w="879" w:type="dxa"/>
          </w:tcPr>
          <w:p w14:paraId="2EA5605A" w14:textId="77777777" w:rsidR="00DD3CFC" w:rsidRDefault="00DD3CFC" w:rsidP="00C900A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96E1618" w14:textId="77777777" w:rsidR="00DD3CFC" w:rsidRDefault="00DD3CFC" w:rsidP="00C900A0"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 w14:paraId="2F524F7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BE68C9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C6AC7B" w14:textId="77777777" w:rsidR="00DD3CFC" w:rsidRDefault="00DD3CFC" w:rsidP="00C900A0">
            <w:r>
              <w:rPr>
                <w:sz w:val="16"/>
                <w:szCs w:val="16"/>
              </w:rPr>
              <w:t>Update to Annex A.2.9</w:t>
            </w:r>
          </w:p>
        </w:tc>
        <w:tc>
          <w:tcPr>
            <w:tcW w:w="517" w:type="dxa"/>
          </w:tcPr>
          <w:p w14:paraId="72D3ACC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97E359" w14:textId="77777777" w:rsidR="00DD3CFC" w:rsidRDefault="00DD3CFC" w:rsidP="00C900A0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06F9A8D3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2CE51D0" w14:textId="77777777" w:rsidR="00DD3CFC" w:rsidRDefault="00DD3CFC" w:rsidP="00C900A0">
            <w:r>
              <w:rPr>
                <w:sz w:val="16"/>
                <w:szCs w:val="16"/>
              </w:rPr>
              <w:t>R5-233376</w:t>
            </w:r>
          </w:p>
        </w:tc>
        <w:tc>
          <w:tcPr>
            <w:tcW w:w="1597" w:type="dxa"/>
          </w:tcPr>
          <w:p w14:paraId="30256404" w14:textId="77777777" w:rsidR="00DD3CFC" w:rsidRDefault="00DD3CFC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57AC3EC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BAFFB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F1C8AF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AA9B070" w14:textId="77777777" w:rsidTr="00C900A0">
        <w:tc>
          <w:tcPr>
            <w:tcW w:w="879" w:type="dxa"/>
          </w:tcPr>
          <w:p w14:paraId="0C5A5454" w14:textId="77777777" w:rsidR="00DD3CFC" w:rsidRDefault="00DD3CFC" w:rsidP="00C900A0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0061C6A7" w14:textId="77777777" w:rsidR="00DD3CFC" w:rsidRDefault="00DD3CFC" w:rsidP="00C900A0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420EA79F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414605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280C14" w14:textId="77777777" w:rsidR="00DD3CFC" w:rsidRDefault="00DD3CFC" w:rsidP="00C900A0">
            <w:r>
              <w:rPr>
                <w:sz w:val="16"/>
                <w:szCs w:val="16"/>
              </w:rPr>
              <w:t>Remove test case 7.4</w:t>
            </w:r>
          </w:p>
        </w:tc>
        <w:tc>
          <w:tcPr>
            <w:tcW w:w="517" w:type="dxa"/>
          </w:tcPr>
          <w:p w14:paraId="5164221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BFF55" w14:textId="77777777" w:rsidR="00DD3CFC" w:rsidRDefault="00DD3CFC" w:rsidP="00C900A0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4FF1DD7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A28C99F" w14:textId="77777777" w:rsidR="00DD3CFC" w:rsidRDefault="00DD3CFC" w:rsidP="00C900A0">
            <w:r>
              <w:rPr>
                <w:sz w:val="16"/>
                <w:szCs w:val="16"/>
              </w:rPr>
              <w:t>R5-233374</w:t>
            </w:r>
          </w:p>
        </w:tc>
        <w:tc>
          <w:tcPr>
            <w:tcW w:w="1597" w:type="dxa"/>
          </w:tcPr>
          <w:p w14:paraId="09CBD72B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0A5094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C2344D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5D5599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E8D6EC4" w14:textId="77777777" w:rsidTr="00C900A0">
        <w:tc>
          <w:tcPr>
            <w:tcW w:w="879" w:type="dxa"/>
          </w:tcPr>
          <w:p w14:paraId="6AE29B11" w14:textId="77777777" w:rsidR="00DD3CFC" w:rsidRDefault="00DD3CFC" w:rsidP="00C900A0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1263C7FA" w14:textId="77777777" w:rsidR="00DD3CFC" w:rsidRDefault="00DD3CFC" w:rsidP="00C900A0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18FB6B69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54475B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4227FB" w14:textId="77777777" w:rsidR="00DD3CFC" w:rsidRDefault="00DD3CFC" w:rsidP="00C900A0">
            <w:r>
              <w:rPr>
                <w:sz w:val="16"/>
                <w:szCs w:val="16"/>
              </w:rPr>
              <w:t>Remove test case 7.6</w:t>
            </w:r>
          </w:p>
        </w:tc>
        <w:tc>
          <w:tcPr>
            <w:tcW w:w="517" w:type="dxa"/>
          </w:tcPr>
          <w:p w14:paraId="51048B5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61A76D" w14:textId="77777777" w:rsidR="00DD3CFC" w:rsidRDefault="00DD3CFC" w:rsidP="00C900A0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60C3E2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47934A" w14:textId="77777777" w:rsidR="00DD3CFC" w:rsidRDefault="00DD3CFC" w:rsidP="00C900A0">
            <w:r>
              <w:rPr>
                <w:sz w:val="16"/>
                <w:szCs w:val="16"/>
              </w:rPr>
              <w:t>R5-233375</w:t>
            </w:r>
          </w:p>
        </w:tc>
        <w:tc>
          <w:tcPr>
            <w:tcW w:w="1597" w:type="dxa"/>
          </w:tcPr>
          <w:p w14:paraId="16EA3DB9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4EB2C2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2C7A1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53C3DA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7178DA9" w14:textId="77777777" w:rsidTr="00C900A0">
        <w:tc>
          <w:tcPr>
            <w:tcW w:w="879" w:type="dxa"/>
          </w:tcPr>
          <w:p w14:paraId="22DF369D" w14:textId="77777777" w:rsidR="00DD3CFC" w:rsidRDefault="00DD3CFC" w:rsidP="00C900A0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683EDD9B" w14:textId="77777777" w:rsidR="00DD3CFC" w:rsidRDefault="00DD3CFC" w:rsidP="00C900A0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4EC86278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76634B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CC1BF2" w14:textId="77777777" w:rsidR="00DD3CFC" w:rsidRDefault="00DD3CFC" w:rsidP="00C900A0">
            <w:r>
              <w:rPr>
                <w:sz w:val="16"/>
                <w:szCs w:val="16"/>
              </w:rPr>
              <w:t>Update applicabilities for NG.114 default test cases</w:t>
            </w:r>
          </w:p>
        </w:tc>
        <w:tc>
          <w:tcPr>
            <w:tcW w:w="517" w:type="dxa"/>
          </w:tcPr>
          <w:p w14:paraId="6158FBBD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E5FFF" w14:textId="77777777" w:rsidR="00DD3CFC" w:rsidRDefault="00DD3CFC" w:rsidP="00C900A0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B758769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6D8B5D0" w14:textId="77777777" w:rsidR="00DD3CFC" w:rsidRDefault="00DD3CFC" w:rsidP="00C900A0">
            <w:r>
              <w:rPr>
                <w:sz w:val="16"/>
                <w:szCs w:val="16"/>
              </w:rPr>
              <w:t>R5-233485</w:t>
            </w:r>
          </w:p>
        </w:tc>
        <w:tc>
          <w:tcPr>
            <w:tcW w:w="1597" w:type="dxa"/>
          </w:tcPr>
          <w:p w14:paraId="22C3D158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42DC35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06C2C9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6B5138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D5A95AD" w14:textId="77777777" w:rsidTr="00C900A0">
        <w:tc>
          <w:tcPr>
            <w:tcW w:w="879" w:type="dxa"/>
          </w:tcPr>
          <w:p w14:paraId="1DA26EB4" w14:textId="77777777" w:rsidR="00DD3CFC" w:rsidRDefault="00DD3CFC" w:rsidP="00C900A0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7B7DAEDA" w14:textId="77777777" w:rsidR="00DD3CFC" w:rsidRDefault="00DD3CFC" w:rsidP="00C900A0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1FA9DBA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5B81D5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90BA1F" w14:textId="77777777" w:rsidR="00DD3CFC" w:rsidRDefault="00DD3CFC" w:rsidP="00C900A0">
            <w:r>
              <w:rPr>
                <w:sz w:val="16"/>
                <w:szCs w:val="16"/>
              </w:rPr>
              <w:t>Updates to applicability for Supplementary Services test cases</w:t>
            </w:r>
          </w:p>
        </w:tc>
        <w:tc>
          <w:tcPr>
            <w:tcW w:w="517" w:type="dxa"/>
          </w:tcPr>
          <w:p w14:paraId="1A4106C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D35F7" w14:textId="77777777" w:rsidR="00DD3CFC" w:rsidRDefault="00DD3CFC" w:rsidP="00C900A0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EFC176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819A521" w14:textId="77777777" w:rsidR="00DD3CFC" w:rsidRDefault="00DD3CFC" w:rsidP="00C900A0">
            <w:r>
              <w:rPr>
                <w:sz w:val="16"/>
                <w:szCs w:val="16"/>
              </w:rPr>
              <w:t>R5-232769</w:t>
            </w:r>
          </w:p>
        </w:tc>
        <w:tc>
          <w:tcPr>
            <w:tcW w:w="1597" w:type="dxa"/>
          </w:tcPr>
          <w:p w14:paraId="4AE0A201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B3D0FD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653E78" w14:textId="77777777" w:rsidR="00DD3CFC" w:rsidRDefault="00DD3CFC" w:rsidP="00C900A0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561A6326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41AC104" w14:textId="77777777" w:rsidTr="00C900A0">
        <w:tc>
          <w:tcPr>
            <w:tcW w:w="879" w:type="dxa"/>
          </w:tcPr>
          <w:p w14:paraId="272CE4C4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05101A8" w14:textId="77777777" w:rsidR="00DD3CFC" w:rsidRDefault="00DD3CFC" w:rsidP="00C900A0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3EB94453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F0A21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B48461" w14:textId="77777777" w:rsidR="00DD3CFC" w:rsidRDefault="00DD3CFC" w:rsidP="00C900A0">
            <w:r>
              <w:rPr>
                <w:sz w:val="16"/>
                <w:szCs w:val="16"/>
              </w:rPr>
              <w:t>Remove test case 7.4</w:t>
            </w:r>
          </w:p>
        </w:tc>
        <w:tc>
          <w:tcPr>
            <w:tcW w:w="517" w:type="dxa"/>
          </w:tcPr>
          <w:p w14:paraId="404768C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ACD7F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7DFA2DA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1B5E8BD" w14:textId="77777777" w:rsidR="00DD3CFC" w:rsidRDefault="00DD3CFC" w:rsidP="00C900A0">
            <w:r>
              <w:rPr>
                <w:sz w:val="16"/>
                <w:szCs w:val="16"/>
              </w:rPr>
              <w:t>R5-233370</w:t>
            </w:r>
          </w:p>
        </w:tc>
        <w:tc>
          <w:tcPr>
            <w:tcW w:w="1597" w:type="dxa"/>
          </w:tcPr>
          <w:p w14:paraId="3AAE4D63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DBA7AF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BCB173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F0708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1892F909" w14:textId="77777777" w:rsidTr="00C900A0">
        <w:tc>
          <w:tcPr>
            <w:tcW w:w="879" w:type="dxa"/>
          </w:tcPr>
          <w:p w14:paraId="516B9097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696DE67" w14:textId="77777777" w:rsidR="00DD3CFC" w:rsidRDefault="00DD3CFC" w:rsidP="00C900A0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 w14:paraId="04DEDE54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03E5E0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96A668" w14:textId="77777777" w:rsidR="00DD3CFC" w:rsidRDefault="00DD3CFC" w:rsidP="00C900A0">
            <w:r>
              <w:rPr>
                <w:sz w:val="16"/>
                <w:szCs w:val="16"/>
              </w:rPr>
              <w:t>Remove test case 7.6</w:t>
            </w:r>
          </w:p>
        </w:tc>
        <w:tc>
          <w:tcPr>
            <w:tcW w:w="517" w:type="dxa"/>
          </w:tcPr>
          <w:p w14:paraId="7B7AAA2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DDF00F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7C4F464A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4872BB" w14:textId="77777777" w:rsidR="00DD3CFC" w:rsidRDefault="00DD3CFC" w:rsidP="00C900A0">
            <w:r>
              <w:rPr>
                <w:sz w:val="16"/>
                <w:szCs w:val="16"/>
              </w:rPr>
              <w:t>R5-233371</w:t>
            </w:r>
          </w:p>
        </w:tc>
        <w:tc>
          <w:tcPr>
            <w:tcW w:w="1597" w:type="dxa"/>
          </w:tcPr>
          <w:p w14:paraId="5E662E7F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12B1AE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371723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7F52A8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663FFBAC" w14:textId="77777777" w:rsidTr="00C900A0">
        <w:tc>
          <w:tcPr>
            <w:tcW w:w="879" w:type="dxa"/>
          </w:tcPr>
          <w:p w14:paraId="59688770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A20C43C" w14:textId="77777777" w:rsidR="00DD3CFC" w:rsidRDefault="00DD3CFC" w:rsidP="00C900A0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7614DE87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9CBBE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FA04AD" w14:textId="77777777" w:rsidR="00DD3CFC" w:rsidRDefault="00DD3CFC" w:rsidP="00C900A0">
            <w:r>
              <w:rPr>
                <w:sz w:val="16"/>
                <w:szCs w:val="16"/>
              </w:rPr>
              <w:t>Update test case 7.13</w:t>
            </w:r>
          </w:p>
        </w:tc>
        <w:tc>
          <w:tcPr>
            <w:tcW w:w="517" w:type="dxa"/>
          </w:tcPr>
          <w:p w14:paraId="0F9233B9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D6EFA2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2EB4193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38BE2E" w14:textId="77777777" w:rsidR="00DD3CFC" w:rsidRDefault="00DD3CFC" w:rsidP="00C900A0">
            <w:r>
              <w:rPr>
                <w:sz w:val="16"/>
                <w:szCs w:val="16"/>
              </w:rPr>
              <w:t>R5-232152</w:t>
            </w:r>
          </w:p>
        </w:tc>
        <w:tc>
          <w:tcPr>
            <w:tcW w:w="1597" w:type="dxa"/>
          </w:tcPr>
          <w:p w14:paraId="71E4CB11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4F3BA4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AFF526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5C5BF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019D99AA" w14:textId="77777777" w:rsidTr="00C900A0">
        <w:tc>
          <w:tcPr>
            <w:tcW w:w="879" w:type="dxa"/>
          </w:tcPr>
          <w:p w14:paraId="3FA6EE7E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2183F07" w14:textId="77777777" w:rsidR="00DD3CFC" w:rsidRDefault="00DD3CFC" w:rsidP="00C900A0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14:paraId="7736AE8E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D37494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2C070A" w14:textId="77777777" w:rsidR="00DD3CFC" w:rsidRDefault="00DD3CFC" w:rsidP="00C900A0">
            <w:r>
              <w:rPr>
                <w:sz w:val="16"/>
                <w:szCs w:val="16"/>
              </w:rPr>
              <w:t>Update test case 7.16</w:t>
            </w:r>
          </w:p>
        </w:tc>
        <w:tc>
          <w:tcPr>
            <w:tcW w:w="517" w:type="dxa"/>
          </w:tcPr>
          <w:p w14:paraId="7216EA1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1F5DED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72634AC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637991D" w14:textId="77777777" w:rsidR="00DD3CFC" w:rsidRDefault="00DD3CFC" w:rsidP="00C900A0">
            <w:r>
              <w:rPr>
                <w:sz w:val="16"/>
                <w:szCs w:val="16"/>
              </w:rPr>
              <w:t>R5-232153</w:t>
            </w:r>
          </w:p>
        </w:tc>
        <w:tc>
          <w:tcPr>
            <w:tcW w:w="1597" w:type="dxa"/>
          </w:tcPr>
          <w:p w14:paraId="7DF9E6FE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1F88F8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D6851D" w14:textId="77777777" w:rsidR="00DD3CFC" w:rsidRDefault="00DD3CFC" w:rsidP="00C900A0">
            <w:r>
              <w:rPr>
                <w:sz w:val="16"/>
                <w:szCs w:val="16"/>
              </w:rPr>
              <w:t>7.16</w:t>
            </w:r>
          </w:p>
        </w:tc>
        <w:tc>
          <w:tcPr>
            <w:tcW w:w="998" w:type="dxa"/>
          </w:tcPr>
          <w:p w14:paraId="33BD561E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19ECEF53" w14:textId="77777777" w:rsidTr="00C900A0">
        <w:tc>
          <w:tcPr>
            <w:tcW w:w="879" w:type="dxa"/>
          </w:tcPr>
          <w:p w14:paraId="161CBD4B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7969201" w14:textId="77777777" w:rsidR="00DD3CFC" w:rsidRDefault="00DD3CFC" w:rsidP="00C900A0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166C18B4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FC7593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376D7B" w14:textId="77777777" w:rsidR="00DD3CFC" w:rsidRDefault="00DD3CFC" w:rsidP="00C900A0">
            <w:r>
              <w:rPr>
                <w:sz w:val="16"/>
                <w:szCs w:val="16"/>
              </w:rPr>
              <w:t>Update test case 7.22</w:t>
            </w:r>
          </w:p>
        </w:tc>
        <w:tc>
          <w:tcPr>
            <w:tcW w:w="517" w:type="dxa"/>
          </w:tcPr>
          <w:p w14:paraId="7C6FE2CB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5C8127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56D3954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13869D" w14:textId="77777777" w:rsidR="00DD3CFC" w:rsidRDefault="00DD3CFC" w:rsidP="00C900A0">
            <w:r>
              <w:rPr>
                <w:sz w:val="16"/>
                <w:szCs w:val="16"/>
              </w:rPr>
              <w:t>R5-232154</w:t>
            </w:r>
          </w:p>
        </w:tc>
        <w:tc>
          <w:tcPr>
            <w:tcW w:w="1597" w:type="dxa"/>
          </w:tcPr>
          <w:p w14:paraId="1E1FEE22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FF5190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E8D887" w14:textId="77777777" w:rsidR="00DD3CFC" w:rsidRDefault="00DD3CFC" w:rsidP="00C900A0">
            <w:r>
              <w:rPr>
                <w:sz w:val="16"/>
                <w:szCs w:val="16"/>
              </w:rPr>
              <w:t>7.22</w:t>
            </w:r>
          </w:p>
        </w:tc>
        <w:tc>
          <w:tcPr>
            <w:tcW w:w="998" w:type="dxa"/>
          </w:tcPr>
          <w:p w14:paraId="19C79D5E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5D06D7AD" w14:textId="77777777" w:rsidTr="00C900A0">
        <w:tc>
          <w:tcPr>
            <w:tcW w:w="879" w:type="dxa"/>
          </w:tcPr>
          <w:p w14:paraId="31A60444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8FE789F" w14:textId="77777777" w:rsidR="00DD3CFC" w:rsidRDefault="00DD3CFC" w:rsidP="00C900A0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65665662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0CD9A6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068C4B" w14:textId="77777777" w:rsidR="00DD3CFC" w:rsidRDefault="00DD3CFC" w:rsidP="00C900A0">
            <w:r>
              <w:rPr>
                <w:sz w:val="16"/>
                <w:szCs w:val="16"/>
              </w:rPr>
              <w:t>Correction to NR IMS test case 10.14</w:t>
            </w:r>
          </w:p>
        </w:tc>
        <w:tc>
          <w:tcPr>
            <w:tcW w:w="517" w:type="dxa"/>
          </w:tcPr>
          <w:p w14:paraId="3041150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08A14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1A4E079F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8716E2" w14:textId="77777777" w:rsidR="00DD3CFC" w:rsidRDefault="00DD3CFC" w:rsidP="00C900A0">
            <w:r>
              <w:rPr>
                <w:sz w:val="16"/>
                <w:szCs w:val="16"/>
              </w:rPr>
              <w:t>R5-233446</w:t>
            </w:r>
          </w:p>
        </w:tc>
        <w:tc>
          <w:tcPr>
            <w:tcW w:w="1597" w:type="dxa"/>
          </w:tcPr>
          <w:p w14:paraId="5F85B7D0" w14:textId="77777777" w:rsidR="00DD3CFC" w:rsidRDefault="00DD3CFC" w:rsidP="00C900A0">
            <w:r>
              <w:rPr>
                <w:sz w:val="16"/>
                <w:szCs w:val="16"/>
              </w:rPr>
              <w:t>Anritsu EMEA Ltd, MediaTek</w:t>
            </w:r>
          </w:p>
        </w:tc>
        <w:tc>
          <w:tcPr>
            <w:tcW w:w="1122" w:type="dxa"/>
          </w:tcPr>
          <w:p w14:paraId="27E98CFE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5D2AB5D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04E660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693BA9A2" w14:textId="77777777" w:rsidTr="00C900A0">
        <w:tc>
          <w:tcPr>
            <w:tcW w:w="879" w:type="dxa"/>
          </w:tcPr>
          <w:p w14:paraId="6A8CE9C7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AF160A5" w14:textId="77777777" w:rsidR="00DD3CFC" w:rsidRDefault="00DD3CFC" w:rsidP="00C900A0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 w14:paraId="59155C40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80F9F0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013B3D" w14:textId="77777777" w:rsidR="00DD3CFC" w:rsidRDefault="00DD3CFC" w:rsidP="00C900A0">
            <w:r>
              <w:rPr>
                <w:sz w:val="16"/>
                <w:szCs w:val="16"/>
              </w:rPr>
              <w:t>Correction of test case 7.21</w:t>
            </w:r>
          </w:p>
        </w:tc>
        <w:tc>
          <w:tcPr>
            <w:tcW w:w="517" w:type="dxa"/>
          </w:tcPr>
          <w:p w14:paraId="184A5ED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25231C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43C0F48A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722647" w14:textId="77777777" w:rsidR="00DD3CFC" w:rsidRDefault="00DD3CFC" w:rsidP="00C900A0">
            <w:r>
              <w:rPr>
                <w:sz w:val="16"/>
                <w:szCs w:val="16"/>
              </w:rPr>
              <w:t>R5-232210</w:t>
            </w:r>
          </w:p>
        </w:tc>
        <w:tc>
          <w:tcPr>
            <w:tcW w:w="1597" w:type="dxa"/>
          </w:tcPr>
          <w:p w14:paraId="22334AF6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4CF78B0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55D00E" w14:textId="77777777" w:rsidR="00DD3CFC" w:rsidRDefault="00DD3CFC" w:rsidP="00C900A0">
            <w:r>
              <w:rPr>
                <w:sz w:val="16"/>
                <w:szCs w:val="16"/>
              </w:rPr>
              <w:t>7.21</w:t>
            </w:r>
          </w:p>
        </w:tc>
        <w:tc>
          <w:tcPr>
            <w:tcW w:w="998" w:type="dxa"/>
          </w:tcPr>
          <w:p w14:paraId="651B73F0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2DCAB62B" w14:textId="77777777" w:rsidTr="00C900A0">
        <w:tc>
          <w:tcPr>
            <w:tcW w:w="879" w:type="dxa"/>
          </w:tcPr>
          <w:p w14:paraId="30E797D3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FB849AD" w14:textId="77777777" w:rsidR="00DD3CFC" w:rsidRDefault="00DD3CFC" w:rsidP="00C900A0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 w14:paraId="1BEF4B64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BF120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CE4280" w14:textId="77777777" w:rsidR="00DD3CFC" w:rsidRDefault="00DD3CFC" w:rsidP="00C900A0">
            <w:r>
              <w:rPr>
                <w:sz w:val="16"/>
                <w:szCs w:val="16"/>
              </w:rPr>
              <w:t>Correction of test case 7.26</w:t>
            </w:r>
          </w:p>
        </w:tc>
        <w:tc>
          <w:tcPr>
            <w:tcW w:w="517" w:type="dxa"/>
          </w:tcPr>
          <w:p w14:paraId="69D9F539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18BE8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75813B5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9CD6BD0" w14:textId="77777777" w:rsidR="00DD3CFC" w:rsidRDefault="00DD3CFC" w:rsidP="00C900A0">
            <w:r>
              <w:rPr>
                <w:sz w:val="16"/>
                <w:szCs w:val="16"/>
              </w:rPr>
              <w:t>R5-232211</w:t>
            </w:r>
          </w:p>
        </w:tc>
        <w:tc>
          <w:tcPr>
            <w:tcW w:w="1597" w:type="dxa"/>
          </w:tcPr>
          <w:p w14:paraId="58ADFF3A" w14:textId="77777777" w:rsidR="00DD3CFC" w:rsidRDefault="00DD3CFC" w:rsidP="00C900A0">
            <w:r>
              <w:rPr>
                <w:sz w:val="16"/>
                <w:szCs w:val="16"/>
              </w:rPr>
              <w:t>MCC TF160, Qualcomm Incorporated</w:t>
            </w:r>
          </w:p>
        </w:tc>
        <w:tc>
          <w:tcPr>
            <w:tcW w:w="1122" w:type="dxa"/>
          </w:tcPr>
          <w:p w14:paraId="262526DE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50E178" w14:textId="77777777" w:rsidR="00DD3CFC" w:rsidRDefault="00DD3CFC" w:rsidP="00C900A0">
            <w:r>
              <w:rPr>
                <w:sz w:val="16"/>
                <w:szCs w:val="16"/>
              </w:rPr>
              <w:t>7.26</w:t>
            </w:r>
          </w:p>
        </w:tc>
        <w:tc>
          <w:tcPr>
            <w:tcW w:w="998" w:type="dxa"/>
          </w:tcPr>
          <w:p w14:paraId="0BE6BC19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2A4BEB95" w14:textId="77777777" w:rsidTr="00C900A0">
        <w:tc>
          <w:tcPr>
            <w:tcW w:w="879" w:type="dxa"/>
          </w:tcPr>
          <w:p w14:paraId="54BB541B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1966A66" w14:textId="77777777" w:rsidR="00DD3CFC" w:rsidRDefault="00DD3CFC" w:rsidP="00C900A0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 w14:paraId="727C95AE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87311E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D741DF2" w14:textId="77777777" w:rsidR="00DD3CFC" w:rsidRDefault="00DD3CFC" w:rsidP="00C900A0">
            <w:r>
              <w:rPr>
                <w:sz w:val="16"/>
                <w:szCs w:val="16"/>
              </w:rPr>
              <w:t>Correction of test cases 7.24a and 7.24b</w:t>
            </w:r>
          </w:p>
        </w:tc>
        <w:tc>
          <w:tcPr>
            <w:tcW w:w="517" w:type="dxa"/>
          </w:tcPr>
          <w:p w14:paraId="7AADA2C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AB2A3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36B40B48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218A92" w14:textId="77777777" w:rsidR="00DD3CFC" w:rsidRDefault="00DD3CFC" w:rsidP="00C900A0">
            <w:r>
              <w:rPr>
                <w:sz w:val="16"/>
                <w:szCs w:val="16"/>
              </w:rPr>
              <w:t>R5-232212</w:t>
            </w:r>
          </w:p>
        </w:tc>
        <w:tc>
          <w:tcPr>
            <w:tcW w:w="1597" w:type="dxa"/>
          </w:tcPr>
          <w:p w14:paraId="05CDCC79" w14:textId="77777777" w:rsidR="00DD3CFC" w:rsidRDefault="00DD3CFC" w:rsidP="00C900A0">
            <w:r>
              <w:rPr>
                <w:sz w:val="16"/>
                <w:szCs w:val="16"/>
              </w:rPr>
              <w:t>MCC TF160, Qualcomm Incorporated</w:t>
            </w:r>
          </w:p>
        </w:tc>
        <w:tc>
          <w:tcPr>
            <w:tcW w:w="1122" w:type="dxa"/>
          </w:tcPr>
          <w:p w14:paraId="4329F1BC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2B807B" w14:textId="77777777" w:rsidR="00DD3CFC" w:rsidRDefault="00DD3CFC" w:rsidP="00C900A0">
            <w:r>
              <w:rPr>
                <w:sz w:val="16"/>
                <w:szCs w:val="16"/>
              </w:rPr>
              <w:t>7.24a, 7.24b</w:t>
            </w:r>
          </w:p>
        </w:tc>
        <w:tc>
          <w:tcPr>
            <w:tcW w:w="998" w:type="dxa"/>
          </w:tcPr>
          <w:p w14:paraId="0EECB798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6B07261D" w14:textId="77777777" w:rsidTr="00C900A0">
        <w:tc>
          <w:tcPr>
            <w:tcW w:w="879" w:type="dxa"/>
          </w:tcPr>
          <w:p w14:paraId="3D9970CC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2890864" w14:textId="77777777" w:rsidR="00DD3CFC" w:rsidRDefault="00DD3CFC" w:rsidP="00C900A0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</w:tcPr>
          <w:p w14:paraId="1E13CCB5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A0F033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2BDA6C" w14:textId="77777777" w:rsidR="00DD3CFC" w:rsidRDefault="00DD3CFC" w:rsidP="00C900A0">
            <w:r>
              <w:rPr>
                <w:sz w:val="16"/>
                <w:szCs w:val="16"/>
              </w:rPr>
              <w:t>Correction of test cases 8.34, 8.35 and 8.36</w:t>
            </w:r>
          </w:p>
        </w:tc>
        <w:tc>
          <w:tcPr>
            <w:tcW w:w="517" w:type="dxa"/>
          </w:tcPr>
          <w:p w14:paraId="1A6751DB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BBF243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2D49B48E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FA0789C" w14:textId="77777777" w:rsidR="00DD3CFC" w:rsidRDefault="00DD3CFC" w:rsidP="00C900A0">
            <w:r>
              <w:rPr>
                <w:sz w:val="16"/>
                <w:szCs w:val="16"/>
              </w:rPr>
              <w:t>R5-233372</w:t>
            </w:r>
          </w:p>
        </w:tc>
        <w:tc>
          <w:tcPr>
            <w:tcW w:w="1597" w:type="dxa"/>
          </w:tcPr>
          <w:p w14:paraId="4A3FEE62" w14:textId="77777777" w:rsidR="00DD3CFC" w:rsidRDefault="00DD3CFC" w:rsidP="00C900A0">
            <w:r>
              <w:rPr>
                <w:sz w:val="16"/>
                <w:szCs w:val="16"/>
              </w:rPr>
              <w:t>MCC TF160, Qualcomm Incorporated, Ericsson</w:t>
            </w:r>
          </w:p>
        </w:tc>
        <w:tc>
          <w:tcPr>
            <w:tcW w:w="1122" w:type="dxa"/>
          </w:tcPr>
          <w:p w14:paraId="11A90D3B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6D4BE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06A57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7FB0799D" w14:textId="77777777" w:rsidTr="00C900A0">
        <w:tc>
          <w:tcPr>
            <w:tcW w:w="879" w:type="dxa"/>
          </w:tcPr>
          <w:p w14:paraId="0C4E1CDA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BB5837B" w14:textId="77777777" w:rsidR="00DD3CFC" w:rsidRDefault="00DD3CFC" w:rsidP="00C900A0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6D81C692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ABB46B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353D92" w14:textId="77777777" w:rsidR="00DD3CFC" w:rsidRDefault="00DD3CFC" w:rsidP="00C900A0">
            <w:r>
              <w:rPr>
                <w:sz w:val="16"/>
                <w:szCs w:val="16"/>
              </w:rPr>
              <w:t>Add generic procedure for default MT video call</w:t>
            </w:r>
          </w:p>
        </w:tc>
        <w:tc>
          <w:tcPr>
            <w:tcW w:w="517" w:type="dxa"/>
          </w:tcPr>
          <w:p w14:paraId="2987D59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8F91C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6819946A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85FA044" w14:textId="77777777" w:rsidR="00DD3CFC" w:rsidRDefault="00DD3CFC" w:rsidP="00C900A0">
            <w:r>
              <w:rPr>
                <w:sz w:val="16"/>
                <w:szCs w:val="16"/>
              </w:rPr>
              <w:t>R5-232387</w:t>
            </w:r>
          </w:p>
        </w:tc>
        <w:tc>
          <w:tcPr>
            <w:tcW w:w="1597" w:type="dxa"/>
          </w:tcPr>
          <w:p w14:paraId="479430E9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253D2E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EA8BBB7" w14:textId="77777777" w:rsidR="00DD3CFC" w:rsidRDefault="00DD3CFC" w:rsidP="00C900A0">
            <w:r>
              <w:rPr>
                <w:sz w:val="16"/>
                <w:szCs w:val="16"/>
              </w:rPr>
              <w:t>New A.16.1a</w:t>
            </w:r>
          </w:p>
        </w:tc>
        <w:tc>
          <w:tcPr>
            <w:tcW w:w="998" w:type="dxa"/>
          </w:tcPr>
          <w:p w14:paraId="2A36498D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602EE2FB" w14:textId="77777777" w:rsidTr="00C900A0">
        <w:tc>
          <w:tcPr>
            <w:tcW w:w="879" w:type="dxa"/>
          </w:tcPr>
          <w:p w14:paraId="3036829C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63D56D7" w14:textId="77777777" w:rsidR="00DD3CFC" w:rsidRDefault="00DD3CFC" w:rsidP="00C900A0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14:paraId="6A394A79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AF207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53C9DC" w14:textId="77777777" w:rsidR="00DD3CFC" w:rsidRDefault="00DD3CFC" w:rsidP="00C900A0">
            <w:r>
              <w:rPr>
                <w:sz w:val="16"/>
                <w:szCs w:val="16"/>
              </w:rPr>
              <w:t>Correction to MT Voice Call Control test case 7.31 and 7.32</w:t>
            </w:r>
          </w:p>
        </w:tc>
        <w:tc>
          <w:tcPr>
            <w:tcW w:w="517" w:type="dxa"/>
          </w:tcPr>
          <w:p w14:paraId="7B73FC85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AB8768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6E767BD1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78F55D" w14:textId="77777777" w:rsidR="00DD3CFC" w:rsidRDefault="00DD3CFC" w:rsidP="00C900A0">
            <w:r>
              <w:rPr>
                <w:sz w:val="16"/>
                <w:szCs w:val="16"/>
              </w:rPr>
              <w:t>R5-232650</w:t>
            </w:r>
          </w:p>
        </w:tc>
        <w:tc>
          <w:tcPr>
            <w:tcW w:w="1597" w:type="dxa"/>
          </w:tcPr>
          <w:p w14:paraId="0569D51E" w14:textId="77777777" w:rsidR="00DD3CFC" w:rsidRDefault="00DD3CFC" w:rsidP="00C900A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8219BB1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5EAD3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70D1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ADF7BFD" w14:textId="77777777" w:rsidTr="00C900A0">
        <w:tc>
          <w:tcPr>
            <w:tcW w:w="879" w:type="dxa"/>
          </w:tcPr>
          <w:p w14:paraId="01C6A209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C42E77F" w14:textId="77777777" w:rsidR="00DD3CFC" w:rsidRDefault="00DD3CFC" w:rsidP="00C900A0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14:paraId="6DB7BDC4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7F5C0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9B8FCF" w14:textId="77777777" w:rsidR="00DD3CFC" w:rsidRDefault="00DD3CFC" w:rsidP="00C900A0">
            <w:r>
              <w:rPr>
                <w:sz w:val="16"/>
                <w:szCs w:val="16"/>
              </w:rPr>
              <w:t>Updates to Annex A.25</w:t>
            </w:r>
          </w:p>
        </w:tc>
        <w:tc>
          <w:tcPr>
            <w:tcW w:w="517" w:type="dxa"/>
          </w:tcPr>
          <w:p w14:paraId="5DE8AF7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A176ED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475C2921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A2B852" w14:textId="77777777" w:rsidR="00DD3CFC" w:rsidRDefault="00DD3CFC" w:rsidP="00C900A0">
            <w:r>
              <w:rPr>
                <w:sz w:val="16"/>
                <w:szCs w:val="16"/>
              </w:rPr>
              <w:t>R5-232761</w:t>
            </w:r>
          </w:p>
        </w:tc>
        <w:tc>
          <w:tcPr>
            <w:tcW w:w="1597" w:type="dxa"/>
          </w:tcPr>
          <w:p w14:paraId="3E85F9C1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CB4465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0BA40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A018AD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41AE62A" w14:textId="77777777" w:rsidTr="00C900A0">
        <w:tc>
          <w:tcPr>
            <w:tcW w:w="879" w:type="dxa"/>
          </w:tcPr>
          <w:p w14:paraId="7AA47C43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3401100" w14:textId="77777777" w:rsidR="00DD3CFC" w:rsidRDefault="00DD3CFC" w:rsidP="00C900A0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1BD8EDD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2822F8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D27F33" w14:textId="77777777" w:rsidR="00DD3CFC" w:rsidRDefault="00DD3CFC" w:rsidP="00C900A0">
            <w:r>
              <w:rPr>
                <w:sz w:val="16"/>
                <w:szCs w:val="16"/>
              </w:rPr>
              <w:t>Updates to Annex A.19</w:t>
            </w:r>
          </w:p>
        </w:tc>
        <w:tc>
          <w:tcPr>
            <w:tcW w:w="517" w:type="dxa"/>
          </w:tcPr>
          <w:p w14:paraId="5866B226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D47D9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3C4A4D3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97FFFEF" w14:textId="77777777" w:rsidR="00DD3CFC" w:rsidRDefault="00DD3CFC" w:rsidP="00C900A0">
            <w:r>
              <w:rPr>
                <w:sz w:val="16"/>
                <w:szCs w:val="16"/>
              </w:rPr>
              <w:t>R5-232762</w:t>
            </w:r>
          </w:p>
        </w:tc>
        <w:tc>
          <w:tcPr>
            <w:tcW w:w="1597" w:type="dxa"/>
          </w:tcPr>
          <w:p w14:paraId="0E8A30F8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8555F6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3F9D3A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7F9243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C0B3C15" w14:textId="77777777" w:rsidTr="00C900A0">
        <w:tc>
          <w:tcPr>
            <w:tcW w:w="879" w:type="dxa"/>
          </w:tcPr>
          <w:p w14:paraId="06FC9A39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3B542B1" w14:textId="77777777" w:rsidR="00DD3CFC" w:rsidRDefault="00DD3CFC" w:rsidP="00C900A0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7BCC4CCD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AB3FC5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BA469A" w14:textId="77777777" w:rsidR="00DD3CFC" w:rsidRDefault="00DD3CFC" w:rsidP="00C900A0">
            <w:r>
              <w:rPr>
                <w:sz w:val="16"/>
                <w:szCs w:val="16"/>
              </w:rPr>
              <w:t>Updates to test case 8.6</w:t>
            </w:r>
          </w:p>
        </w:tc>
        <w:tc>
          <w:tcPr>
            <w:tcW w:w="517" w:type="dxa"/>
          </w:tcPr>
          <w:p w14:paraId="18335A3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8A269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1D1B52F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C4B7A45" w14:textId="77777777" w:rsidR="00DD3CFC" w:rsidRDefault="00DD3CFC" w:rsidP="00C900A0">
            <w:r>
              <w:rPr>
                <w:sz w:val="16"/>
                <w:szCs w:val="16"/>
              </w:rPr>
              <w:t>R5-233373</w:t>
            </w:r>
          </w:p>
        </w:tc>
        <w:tc>
          <w:tcPr>
            <w:tcW w:w="1597" w:type="dxa"/>
          </w:tcPr>
          <w:p w14:paraId="369E720C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8A0D0C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238BA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B08C83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115907E" w14:textId="77777777" w:rsidTr="00C900A0">
        <w:tc>
          <w:tcPr>
            <w:tcW w:w="879" w:type="dxa"/>
          </w:tcPr>
          <w:p w14:paraId="160CB7D7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0F56E27" w14:textId="77777777" w:rsidR="00DD3CFC" w:rsidRDefault="00DD3CFC" w:rsidP="00C900A0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 w14:paraId="628F86BD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30DFD2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075474" w14:textId="77777777" w:rsidR="00DD3CFC" w:rsidRDefault="00DD3CFC" w:rsidP="00C900A0">
            <w:r>
              <w:rPr>
                <w:sz w:val="16"/>
                <w:szCs w:val="16"/>
              </w:rPr>
              <w:t>Updates to test case 8.37</w:t>
            </w:r>
          </w:p>
        </w:tc>
        <w:tc>
          <w:tcPr>
            <w:tcW w:w="517" w:type="dxa"/>
          </w:tcPr>
          <w:p w14:paraId="593FC5D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9507C4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3657DB6C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898364" w14:textId="77777777" w:rsidR="00DD3CFC" w:rsidRDefault="00DD3CFC" w:rsidP="00C900A0">
            <w:r>
              <w:rPr>
                <w:sz w:val="16"/>
                <w:szCs w:val="16"/>
              </w:rPr>
              <w:t>R5-232767</w:t>
            </w:r>
          </w:p>
        </w:tc>
        <w:tc>
          <w:tcPr>
            <w:tcW w:w="1597" w:type="dxa"/>
          </w:tcPr>
          <w:p w14:paraId="2D828645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65D0F9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0E940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50E95D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6F87A974" w14:textId="77777777" w:rsidTr="00C900A0">
        <w:tc>
          <w:tcPr>
            <w:tcW w:w="879" w:type="dxa"/>
          </w:tcPr>
          <w:p w14:paraId="2355076B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100A5EF4" w14:textId="77777777" w:rsidR="00DD3CFC" w:rsidRDefault="00DD3CFC" w:rsidP="00C900A0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 w14:paraId="78E96A43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9E9250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5FD836" w14:textId="77777777" w:rsidR="00DD3CFC" w:rsidRDefault="00DD3CFC" w:rsidP="00C900A0">
            <w:r>
              <w:rPr>
                <w:sz w:val="16"/>
                <w:szCs w:val="16"/>
              </w:rPr>
              <w:t>Updates to test case 8.38</w:t>
            </w:r>
          </w:p>
        </w:tc>
        <w:tc>
          <w:tcPr>
            <w:tcW w:w="517" w:type="dxa"/>
          </w:tcPr>
          <w:p w14:paraId="72F65E9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97B1ED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0691C0A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099256F" w14:textId="77777777" w:rsidR="00DD3CFC" w:rsidRDefault="00DD3CFC" w:rsidP="00C900A0">
            <w:r>
              <w:rPr>
                <w:sz w:val="16"/>
                <w:szCs w:val="16"/>
              </w:rPr>
              <w:t>R5-232768</w:t>
            </w:r>
          </w:p>
        </w:tc>
        <w:tc>
          <w:tcPr>
            <w:tcW w:w="1597" w:type="dxa"/>
          </w:tcPr>
          <w:p w14:paraId="2E3DC77A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1A56FC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87B5D8" w14:textId="77777777" w:rsidR="00DD3CFC" w:rsidRDefault="00DD3CFC" w:rsidP="00C900A0">
            <w:r>
              <w:rPr>
                <w:sz w:val="16"/>
                <w:szCs w:val="16"/>
              </w:rPr>
              <w:t>8.38</w:t>
            </w:r>
          </w:p>
        </w:tc>
        <w:tc>
          <w:tcPr>
            <w:tcW w:w="998" w:type="dxa"/>
          </w:tcPr>
          <w:p w14:paraId="1558176F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EF4DBCF" w14:textId="77777777" w:rsidTr="00C900A0">
        <w:tc>
          <w:tcPr>
            <w:tcW w:w="879" w:type="dxa"/>
          </w:tcPr>
          <w:p w14:paraId="427CC6D2" w14:textId="77777777" w:rsidR="00DD3CFC" w:rsidRDefault="00DD3CFC" w:rsidP="00C900A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7E42D8C" w14:textId="77777777" w:rsidR="00DD3CFC" w:rsidRDefault="00DD3CFC" w:rsidP="00C900A0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14:paraId="17B423BC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CBAEE6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0191F5" w14:textId="77777777" w:rsidR="00DD3CFC" w:rsidRDefault="00DD3CFC" w:rsidP="00C900A0">
            <w:r>
              <w:rPr>
                <w:sz w:val="16"/>
                <w:szCs w:val="16"/>
              </w:rPr>
              <w:t>Correction to IMS testcase 10.4</w:t>
            </w:r>
          </w:p>
        </w:tc>
        <w:tc>
          <w:tcPr>
            <w:tcW w:w="517" w:type="dxa"/>
          </w:tcPr>
          <w:p w14:paraId="68494D20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20BEC2" w14:textId="77777777" w:rsidR="00DD3CFC" w:rsidRDefault="00DD3CFC" w:rsidP="00C900A0">
            <w:r>
              <w:rPr>
                <w:sz w:val="16"/>
                <w:szCs w:val="16"/>
              </w:rPr>
              <w:t>16.6.1</w:t>
            </w:r>
          </w:p>
        </w:tc>
        <w:tc>
          <w:tcPr>
            <w:tcW w:w="758" w:type="dxa"/>
          </w:tcPr>
          <w:p w14:paraId="0642F52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1C41A2F" w14:textId="77777777" w:rsidR="00DD3CFC" w:rsidRDefault="00DD3CFC" w:rsidP="00C900A0">
            <w:r>
              <w:rPr>
                <w:sz w:val="16"/>
                <w:szCs w:val="16"/>
              </w:rPr>
              <w:t>R5-233448</w:t>
            </w:r>
          </w:p>
        </w:tc>
        <w:tc>
          <w:tcPr>
            <w:tcW w:w="1597" w:type="dxa"/>
          </w:tcPr>
          <w:p w14:paraId="6B2D5350" w14:textId="77777777" w:rsidR="00DD3CFC" w:rsidRDefault="00DD3CFC" w:rsidP="00C900A0">
            <w:r>
              <w:rPr>
                <w:sz w:val="16"/>
                <w:szCs w:val="16"/>
              </w:rPr>
              <w:t>ROHDE &amp; SCHWARZ, MCCTF160</w:t>
            </w:r>
          </w:p>
        </w:tc>
        <w:tc>
          <w:tcPr>
            <w:tcW w:w="1122" w:type="dxa"/>
          </w:tcPr>
          <w:p w14:paraId="44E226E3" w14:textId="77777777" w:rsidR="00DD3CFC" w:rsidRDefault="00DD3CFC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FAB200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8B742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57A81D97" w14:textId="77777777" w:rsidTr="00C900A0">
        <w:tc>
          <w:tcPr>
            <w:tcW w:w="879" w:type="dxa"/>
          </w:tcPr>
          <w:p w14:paraId="52A15888" w14:textId="77777777" w:rsidR="00DD3CFC" w:rsidRDefault="00DD3CFC" w:rsidP="00C900A0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2CE4C6D" w14:textId="77777777" w:rsidR="00DD3CFC" w:rsidRDefault="00DD3CFC" w:rsidP="00C900A0">
            <w:r>
              <w:rPr>
                <w:sz w:val="16"/>
                <w:szCs w:val="16"/>
              </w:rPr>
              <w:t>1428</w:t>
            </w:r>
          </w:p>
        </w:tc>
        <w:tc>
          <w:tcPr>
            <w:tcW w:w="517" w:type="dxa"/>
          </w:tcPr>
          <w:p w14:paraId="0F569E1C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C479B" w14:textId="77777777" w:rsidR="00DD3CFC" w:rsidRDefault="00DD3CF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53B7F6" w14:textId="77777777" w:rsidR="00DD3CFC" w:rsidRDefault="00DD3CFC" w:rsidP="00C900A0">
            <w:r>
              <w:rPr>
                <w:sz w:val="16"/>
                <w:szCs w:val="16"/>
              </w:rPr>
              <w:t>Correction of 36.508 4.1.1 on lower humidity limit in temperature test environment</w:t>
            </w:r>
          </w:p>
        </w:tc>
        <w:tc>
          <w:tcPr>
            <w:tcW w:w="517" w:type="dxa"/>
          </w:tcPr>
          <w:p w14:paraId="13C52A1E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D7AE5" w14:textId="77777777" w:rsidR="00DD3CFC" w:rsidRDefault="00DD3CF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A906D4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1BDC8BD" w14:textId="77777777" w:rsidR="00DD3CFC" w:rsidRDefault="00DD3CFC" w:rsidP="00C900A0">
            <w:r>
              <w:rPr>
                <w:sz w:val="16"/>
                <w:szCs w:val="16"/>
              </w:rPr>
              <w:t>R5-233763</w:t>
            </w:r>
          </w:p>
        </w:tc>
        <w:tc>
          <w:tcPr>
            <w:tcW w:w="1597" w:type="dxa"/>
          </w:tcPr>
          <w:p w14:paraId="28CAC31E" w14:textId="77777777" w:rsidR="00DD3CFC" w:rsidRDefault="00DD3CFC" w:rsidP="00C900A0">
            <w:r>
              <w:rPr>
                <w:sz w:val="16"/>
                <w:szCs w:val="16"/>
              </w:rPr>
              <w:t>Samsung R&amp;D Institute UK, ZTE Corporation</w:t>
            </w:r>
          </w:p>
        </w:tc>
        <w:tc>
          <w:tcPr>
            <w:tcW w:w="1122" w:type="dxa"/>
          </w:tcPr>
          <w:p w14:paraId="05AC222E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7A7EEB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7EB30F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0BF48A6F" w14:textId="77777777" w:rsidTr="00C900A0">
        <w:tc>
          <w:tcPr>
            <w:tcW w:w="879" w:type="dxa"/>
          </w:tcPr>
          <w:p w14:paraId="67840D35" w14:textId="77777777" w:rsidR="00DD3CFC" w:rsidRDefault="00DD3CFC" w:rsidP="00C900A0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FFBA4E9" w14:textId="77777777" w:rsidR="00DD3CFC" w:rsidRDefault="00DD3CFC" w:rsidP="00C900A0">
            <w:r>
              <w:rPr>
                <w:sz w:val="16"/>
                <w:szCs w:val="16"/>
              </w:rPr>
              <w:t>5452</w:t>
            </w:r>
          </w:p>
        </w:tc>
        <w:tc>
          <w:tcPr>
            <w:tcW w:w="517" w:type="dxa"/>
          </w:tcPr>
          <w:p w14:paraId="03F265C0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3627D5" w14:textId="77777777" w:rsidR="00DD3CFC" w:rsidRDefault="00DD3CF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A2C8E2" w14:textId="77777777" w:rsidR="00DD3CFC" w:rsidRDefault="00DD3CFC" w:rsidP="00C900A0">
            <w:r>
              <w:rPr>
                <w:sz w:val="16"/>
                <w:szCs w:val="16"/>
              </w:rPr>
              <w:t>CR for 36.521-1 on p-Max corrections for Power Class 1 Band 14</w:t>
            </w:r>
          </w:p>
        </w:tc>
        <w:tc>
          <w:tcPr>
            <w:tcW w:w="517" w:type="dxa"/>
          </w:tcPr>
          <w:p w14:paraId="450149E9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7D583E" w14:textId="77777777" w:rsidR="00DD3CFC" w:rsidRDefault="00DD3CF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CAF323E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82747B1" w14:textId="77777777" w:rsidR="00DD3CFC" w:rsidRDefault="00DD3CFC" w:rsidP="00C900A0">
            <w:r>
              <w:rPr>
                <w:sz w:val="16"/>
                <w:szCs w:val="16"/>
              </w:rPr>
              <w:t>R5-232392</w:t>
            </w:r>
          </w:p>
        </w:tc>
        <w:tc>
          <w:tcPr>
            <w:tcW w:w="1597" w:type="dxa"/>
          </w:tcPr>
          <w:p w14:paraId="75F642F7" w14:textId="77777777" w:rsidR="00DD3CFC" w:rsidRDefault="00DD3CFC" w:rsidP="00C900A0">
            <w:r>
              <w:rPr>
                <w:sz w:val="16"/>
                <w:szCs w:val="16"/>
              </w:rPr>
              <w:t>AT&amp;T, Apple Inc</w:t>
            </w:r>
          </w:p>
        </w:tc>
        <w:tc>
          <w:tcPr>
            <w:tcW w:w="1122" w:type="dxa"/>
          </w:tcPr>
          <w:p w14:paraId="0373ECA1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1498960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27D3C8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704758B4" w14:textId="77777777" w:rsidTr="00C900A0">
        <w:tc>
          <w:tcPr>
            <w:tcW w:w="879" w:type="dxa"/>
          </w:tcPr>
          <w:p w14:paraId="3F6F7195" w14:textId="77777777" w:rsidR="00DD3CFC" w:rsidRDefault="00DD3CF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1652FE1" w14:textId="77777777" w:rsidR="00DD3CFC" w:rsidRDefault="00DD3CFC" w:rsidP="00C900A0">
            <w:r>
              <w:rPr>
                <w:sz w:val="16"/>
                <w:szCs w:val="16"/>
              </w:rPr>
              <w:t>5225</w:t>
            </w:r>
          </w:p>
        </w:tc>
        <w:tc>
          <w:tcPr>
            <w:tcW w:w="517" w:type="dxa"/>
          </w:tcPr>
          <w:p w14:paraId="11EAA0E9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2BB9C6" w14:textId="77777777" w:rsidR="00DD3CFC" w:rsidRDefault="00DD3CF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82C46F" w14:textId="77777777" w:rsidR="00DD3CFC" w:rsidRDefault="00DD3CFC" w:rsidP="00C900A0">
            <w:r>
              <w:rPr>
                <w:sz w:val="16"/>
                <w:szCs w:val="16"/>
              </w:rPr>
              <w:t>Add new test case 13.6.2 Inter-system mobility between untrusted Non-3GPP and 3GPP system/Handover from ePDG/EPC to E-UTRAN/EPC</w:t>
            </w:r>
          </w:p>
        </w:tc>
        <w:tc>
          <w:tcPr>
            <w:tcW w:w="517" w:type="dxa"/>
          </w:tcPr>
          <w:p w14:paraId="74B6B88D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2FE73" w14:textId="77777777" w:rsidR="00DD3CFC" w:rsidRDefault="00DD3CF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97833C1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6652DE" w14:textId="77777777" w:rsidR="00DD3CFC" w:rsidRDefault="00DD3CFC" w:rsidP="00C900A0">
            <w:r>
              <w:rPr>
                <w:sz w:val="16"/>
                <w:szCs w:val="16"/>
              </w:rPr>
              <w:t>R5-233316</w:t>
            </w:r>
          </w:p>
        </w:tc>
        <w:tc>
          <w:tcPr>
            <w:tcW w:w="1597" w:type="dxa"/>
          </w:tcPr>
          <w:p w14:paraId="37861419" w14:textId="77777777" w:rsidR="00DD3CFC" w:rsidRDefault="00DD3CFC" w:rsidP="00C900A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DBDC9E4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4F6FC4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382DF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779A5269" w14:textId="77777777" w:rsidTr="00C900A0">
        <w:tc>
          <w:tcPr>
            <w:tcW w:w="879" w:type="dxa"/>
          </w:tcPr>
          <w:p w14:paraId="7C22EFCB" w14:textId="77777777" w:rsidR="00DD3CFC" w:rsidRDefault="00DD3CF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3562911" w14:textId="77777777" w:rsidR="00DD3CFC" w:rsidRDefault="00DD3CFC" w:rsidP="00C900A0"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 w14:paraId="7B7267C9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047876" w14:textId="77777777" w:rsidR="00DD3CFC" w:rsidRDefault="00DD3CF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8E3D2E" w14:textId="77777777" w:rsidR="00DD3CFC" w:rsidRDefault="00DD3CFC" w:rsidP="00C900A0">
            <w:r>
              <w:rPr>
                <w:sz w:val="16"/>
                <w:szCs w:val="16"/>
              </w:rPr>
              <w:t>Add applicability for Inter-system mobility between untrusted Non-3GPP and 3GPP system/Handover from ePDG/EPC to E-UTRAN/EPC</w:t>
            </w:r>
          </w:p>
        </w:tc>
        <w:tc>
          <w:tcPr>
            <w:tcW w:w="517" w:type="dxa"/>
          </w:tcPr>
          <w:p w14:paraId="00CDE05C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24EA4F" w14:textId="77777777" w:rsidR="00DD3CFC" w:rsidRDefault="00DD3CF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3DBE15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B1E180" w14:textId="77777777" w:rsidR="00DD3CFC" w:rsidRDefault="00DD3CFC" w:rsidP="00C900A0">
            <w:r>
              <w:rPr>
                <w:sz w:val="16"/>
                <w:szCs w:val="16"/>
              </w:rPr>
              <w:t>R5-232309</w:t>
            </w:r>
          </w:p>
        </w:tc>
        <w:tc>
          <w:tcPr>
            <w:tcW w:w="1597" w:type="dxa"/>
          </w:tcPr>
          <w:p w14:paraId="1624DC58" w14:textId="77777777" w:rsidR="00DD3CFC" w:rsidRDefault="00DD3CFC" w:rsidP="00C900A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F25E4BA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BC4755C" w14:textId="77777777" w:rsidR="00DD3CFC" w:rsidRDefault="00DD3CFC" w:rsidP="00C900A0">
            <w:r>
              <w:rPr>
                <w:sz w:val="16"/>
                <w:szCs w:val="16"/>
              </w:rPr>
              <w:t>4,A.4.4</w:t>
            </w:r>
          </w:p>
        </w:tc>
        <w:tc>
          <w:tcPr>
            <w:tcW w:w="998" w:type="dxa"/>
          </w:tcPr>
          <w:p w14:paraId="0AD71055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5AF5F903" w14:textId="77777777" w:rsidTr="00C900A0">
        <w:tc>
          <w:tcPr>
            <w:tcW w:w="879" w:type="dxa"/>
          </w:tcPr>
          <w:p w14:paraId="7658758F" w14:textId="77777777" w:rsidR="00DD3CFC" w:rsidRDefault="00DD3CFC" w:rsidP="00C900A0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AA2F30C" w14:textId="77777777" w:rsidR="00DD3CFC" w:rsidRDefault="00DD3CFC" w:rsidP="00C900A0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1852F63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BB7FAE" w14:textId="77777777" w:rsidR="00DD3CFC" w:rsidRDefault="00DD3CFC" w:rsidP="00C900A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11E13CC" w14:textId="77777777" w:rsidR="00DD3CFC" w:rsidRDefault="00DD3CFC" w:rsidP="00C900A0">
            <w:r>
              <w:rPr>
                <w:sz w:val="16"/>
                <w:szCs w:val="16"/>
              </w:rPr>
              <w:t>Removal of technical content in TS 36.579-1 v15.9.0 and substitution with pointer to the next Release</w:t>
            </w:r>
          </w:p>
        </w:tc>
        <w:tc>
          <w:tcPr>
            <w:tcW w:w="517" w:type="dxa"/>
          </w:tcPr>
          <w:p w14:paraId="09EA4DE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BC6E9C" w14:textId="77777777" w:rsidR="00DD3CFC" w:rsidRDefault="00DD3CFC" w:rsidP="00C900A0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63EC5DFE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DEB4E8" w14:textId="77777777" w:rsidR="00DD3CFC" w:rsidRDefault="00DD3CFC" w:rsidP="00C900A0">
            <w:r>
              <w:rPr>
                <w:sz w:val="16"/>
                <w:szCs w:val="16"/>
              </w:rPr>
              <w:t>R5-232137</w:t>
            </w:r>
          </w:p>
        </w:tc>
        <w:tc>
          <w:tcPr>
            <w:tcW w:w="1597" w:type="dxa"/>
          </w:tcPr>
          <w:p w14:paraId="63CF2E1A" w14:textId="77777777" w:rsidR="00DD3CFC" w:rsidRDefault="00DD3CFC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1E28852C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389A7C7" w14:textId="77777777" w:rsidR="00DD3CFC" w:rsidRDefault="00DD3CFC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22F63903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70C86F1B" w14:textId="77777777" w:rsidTr="00C900A0">
        <w:tc>
          <w:tcPr>
            <w:tcW w:w="879" w:type="dxa"/>
          </w:tcPr>
          <w:p w14:paraId="295EC886" w14:textId="77777777" w:rsidR="00DD3CFC" w:rsidRDefault="00DD3CFC" w:rsidP="00C900A0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43F8DC1" w14:textId="77777777" w:rsidR="00DD3CFC" w:rsidRDefault="00DD3CFC" w:rsidP="00C900A0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052DED20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EE8717" w14:textId="77777777" w:rsidR="00DD3CFC" w:rsidRDefault="00DD3CFC" w:rsidP="00C900A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C16C79" w14:textId="77777777" w:rsidR="00DD3CFC" w:rsidRDefault="00DD3CFC" w:rsidP="00C900A0">
            <w:r>
              <w:rPr>
                <w:sz w:val="16"/>
                <w:szCs w:val="16"/>
              </w:rPr>
              <w:t>Removal of technical content in TS 36.579-2 v15.7.0 and substitution with pointer to the next Release</w:t>
            </w:r>
          </w:p>
        </w:tc>
        <w:tc>
          <w:tcPr>
            <w:tcW w:w="517" w:type="dxa"/>
          </w:tcPr>
          <w:p w14:paraId="616B461B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D6614" w14:textId="77777777" w:rsidR="00DD3CFC" w:rsidRDefault="00DD3CFC" w:rsidP="00C900A0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14:paraId="5EF1F929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3F08951" w14:textId="77777777" w:rsidR="00DD3CFC" w:rsidRDefault="00DD3CFC" w:rsidP="00C900A0">
            <w:r>
              <w:rPr>
                <w:sz w:val="16"/>
                <w:szCs w:val="16"/>
              </w:rPr>
              <w:t>R5-232138</w:t>
            </w:r>
          </w:p>
        </w:tc>
        <w:tc>
          <w:tcPr>
            <w:tcW w:w="1597" w:type="dxa"/>
          </w:tcPr>
          <w:p w14:paraId="3DD09FB9" w14:textId="77777777" w:rsidR="00DD3CFC" w:rsidRDefault="00DD3CFC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078C57FF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E1898AC" w14:textId="77777777" w:rsidR="00DD3CFC" w:rsidRDefault="00DD3CFC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00A5B975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68DE1720" w14:textId="77777777" w:rsidTr="00C900A0">
        <w:tc>
          <w:tcPr>
            <w:tcW w:w="879" w:type="dxa"/>
          </w:tcPr>
          <w:p w14:paraId="545B4217" w14:textId="77777777" w:rsidR="00DD3CFC" w:rsidRDefault="00DD3CFC" w:rsidP="00C900A0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4C03454C" w14:textId="77777777" w:rsidR="00DD3CFC" w:rsidRDefault="00DD3CFC" w:rsidP="00C900A0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34863F64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3A9D72" w14:textId="77777777" w:rsidR="00DD3CFC" w:rsidRDefault="00DD3CFC" w:rsidP="00C900A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CB6E824" w14:textId="77777777" w:rsidR="00DD3CFC" w:rsidRDefault="00DD3CFC" w:rsidP="00C900A0">
            <w:r>
              <w:rPr>
                <w:sz w:val="16"/>
                <w:szCs w:val="16"/>
              </w:rPr>
              <w:t>Removal of technical content in TS 36.579-4 v15.5.0 and substitution with pointer to the next Release</w:t>
            </w:r>
          </w:p>
        </w:tc>
        <w:tc>
          <w:tcPr>
            <w:tcW w:w="517" w:type="dxa"/>
          </w:tcPr>
          <w:p w14:paraId="3FF4A317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1867E" w14:textId="77777777" w:rsidR="00DD3CFC" w:rsidRDefault="00DD3CFC" w:rsidP="00C900A0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14:paraId="4C316125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D68AC53" w14:textId="77777777" w:rsidR="00DD3CFC" w:rsidRDefault="00DD3CFC" w:rsidP="00C900A0">
            <w:r>
              <w:rPr>
                <w:sz w:val="16"/>
                <w:szCs w:val="16"/>
              </w:rPr>
              <w:t>R5-232139</w:t>
            </w:r>
          </w:p>
        </w:tc>
        <w:tc>
          <w:tcPr>
            <w:tcW w:w="1597" w:type="dxa"/>
          </w:tcPr>
          <w:p w14:paraId="53A7A47F" w14:textId="77777777" w:rsidR="00DD3CFC" w:rsidRDefault="00DD3CFC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615E8CC1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34AA22E" w14:textId="77777777" w:rsidR="00DD3CFC" w:rsidRDefault="00DD3CFC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613C7EEC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5DB55EE1" w14:textId="77777777" w:rsidTr="00C900A0">
        <w:tc>
          <w:tcPr>
            <w:tcW w:w="879" w:type="dxa"/>
          </w:tcPr>
          <w:p w14:paraId="2B2A0CFB" w14:textId="77777777" w:rsidR="00DD3CFC" w:rsidRDefault="00DD3CFC" w:rsidP="00C900A0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740B14F" w14:textId="77777777" w:rsidR="00DD3CFC" w:rsidRDefault="00DD3CFC" w:rsidP="00C900A0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57DED90C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3987CA" w14:textId="77777777" w:rsidR="00DD3CFC" w:rsidRDefault="00DD3CFC" w:rsidP="00C900A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91B0F7A" w14:textId="77777777" w:rsidR="00DD3CFC" w:rsidRDefault="00DD3CFC" w:rsidP="00C900A0">
            <w:r>
              <w:rPr>
                <w:sz w:val="16"/>
                <w:szCs w:val="16"/>
              </w:rPr>
              <w:t>Removal of technical content in TS 36.579-6 v15.6.0 and substitution with pointer to the next Release</w:t>
            </w:r>
          </w:p>
        </w:tc>
        <w:tc>
          <w:tcPr>
            <w:tcW w:w="517" w:type="dxa"/>
          </w:tcPr>
          <w:p w14:paraId="6E2D6C8C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AA1DA9" w14:textId="77777777" w:rsidR="00DD3CFC" w:rsidRDefault="00DD3CFC" w:rsidP="00C900A0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1C40BE5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AD25F80" w14:textId="77777777" w:rsidR="00DD3CFC" w:rsidRDefault="00DD3CFC" w:rsidP="00C900A0">
            <w:r>
              <w:rPr>
                <w:sz w:val="16"/>
                <w:szCs w:val="16"/>
              </w:rPr>
              <w:t>R5-232140</w:t>
            </w:r>
          </w:p>
        </w:tc>
        <w:tc>
          <w:tcPr>
            <w:tcW w:w="1597" w:type="dxa"/>
          </w:tcPr>
          <w:p w14:paraId="73A69A2C" w14:textId="77777777" w:rsidR="00DD3CFC" w:rsidRDefault="00DD3CFC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597580BF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BD8F57C" w14:textId="77777777" w:rsidR="00DD3CFC" w:rsidRDefault="00DD3CFC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1D4E3E36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1488D87E" w14:textId="77777777" w:rsidTr="00C900A0">
        <w:tc>
          <w:tcPr>
            <w:tcW w:w="879" w:type="dxa"/>
          </w:tcPr>
          <w:p w14:paraId="1205BF99" w14:textId="77777777" w:rsidR="00DD3CFC" w:rsidRDefault="00DD3CFC" w:rsidP="00C900A0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1940C9B" w14:textId="77777777" w:rsidR="00DD3CFC" w:rsidRDefault="00DD3CFC" w:rsidP="00C900A0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27B4366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96F730" w14:textId="77777777" w:rsidR="00DD3CFC" w:rsidRDefault="00DD3CFC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95CA84" w14:textId="77777777" w:rsidR="00DD3CFC" w:rsidRDefault="00DD3CFC" w:rsidP="00C900A0">
            <w:r>
              <w:rPr>
                <w:sz w:val="16"/>
                <w:szCs w:val="16"/>
              </w:rPr>
              <w:t>Correction of test case 6.3.2</w:t>
            </w:r>
          </w:p>
        </w:tc>
        <w:tc>
          <w:tcPr>
            <w:tcW w:w="517" w:type="dxa"/>
          </w:tcPr>
          <w:p w14:paraId="5E86CC1E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519481" w14:textId="77777777" w:rsidR="00DD3CFC" w:rsidRDefault="00DD3CFC" w:rsidP="00C900A0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78BB117F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9B200F" w14:textId="77777777" w:rsidR="00DD3CFC" w:rsidRDefault="00DD3CFC" w:rsidP="00C900A0">
            <w:r>
              <w:rPr>
                <w:sz w:val="16"/>
                <w:szCs w:val="16"/>
              </w:rPr>
              <w:t>R5-232223</w:t>
            </w:r>
          </w:p>
        </w:tc>
        <w:tc>
          <w:tcPr>
            <w:tcW w:w="1597" w:type="dxa"/>
          </w:tcPr>
          <w:p w14:paraId="4929C115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1E1101A" w14:textId="77777777" w:rsidR="00DD3CFC" w:rsidRDefault="00DD3CFC" w:rsidP="00C900A0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1233AE9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BE3F2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8DBC41E" w14:textId="77777777" w:rsidTr="00C900A0">
        <w:tc>
          <w:tcPr>
            <w:tcW w:w="879" w:type="dxa"/>
          </w:tcPr>
          <w:p w14:paraId="60E604C8" w14:textId="77777777" w:rsidR="00DD3CFC" w:rsidRDefault="00DD3CFC" w:rsidP="00C900A0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73525088" w14:textId="77777777" w:rsidR="00DD3CFC" w:rsidRDefault="00DD3CFC" w:rsidP="00C900A0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37E8767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1616EF" w14:textId="77777777" w:rsidR="00DD3CFC" w:rsidRDefault="00DD3CFC" w:rsidP="00C900A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67ACF41" w14:textId="77777777" w:rsidR="00DD3CFC" w:rsidRDefault="00DD3CFC" w:rsidP="00C900A0">
            <w:r>
              <w:rPr>
                <w:sz w:val="16"/>
                <w:szCs w:val="16"/>
              </w:rPr>
              <w:t>Removal of technical content in TR 36.904 v15.0.0 and substitution with pointer to the next Release</w:t>
            </w:r>
          </w:p>
        </w:tc>
        <w:tc>
          <w:tcPr>
            <w:tcW w:w="517" w:type="dxa"/>
          </w:tcPr>
          <w:p w14:paraId="506DB0FA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2B41C9" w14:textId="77777777" w:rsidR="00DD3CFC" w:rsidRDefault="00DD3CFC" w:rsidP="00C900A0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14:paraId="6587832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BE4AEE" w14:textId="77777777" w:rsidR="00DD3CFC" w:rsidRDefault="00DD3CFC" w:rsidP="00C900A0">
            <w:r>
              <w:rPr>
                <w:sz w:val="16"/>
                <w:szCs w:val="16"/>
              </w:rPr>
              <w:t>R5-232144</w:t>
            </w:r>
          </w:p>
        </w:tc>
        <w:tc>
          <w:tcPr>
            <w:tcW w:w="1597" w:type="dxa"/>
          </w:tcPr>
          <w:p w14:paraId="114D39F2" w14:textId="77777777" w:rsidR="00DD3CFC" w:rsidRDefault="00DD3CFC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5AB4B634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1BED90E" w14:textId="77777777" w:rsidR="00DD3CFC" w:rsidRDefault="00DD3CFC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7199EB10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7D52B0D2" w14:textId="77777777" w:rsidTr="00C900A0">
        <w:tc>
          <w:tcPr>
            <w:tcW w:w="879" w:type="dxa"/>
          </w:tcPr>
          <w:p w14:paraId="61FF7DC0" w14:textId="77777777" w:rsidR="00DD3CFC" w:rsidRDefault="00DD3CFC" w:rsidP="00C900A0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1881A33" w14:textId="77777777" w:rsidR="00DD3CFC" w:rsidRDefault="00DD3CFC" w:rsidP="00C900A0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14:paraId="7D61DC22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46FABD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0DFE32" w14:textId="77777777" w:rsidR="00DD3CFC" w:rsidRDefault="00DD3CFC" w:rsidP="00C900A0">
            <w:r>
              <w:rPr>
                <w:sz w:val="16"/>
                <w:szCs w:val="16"/>
              </w:rPr>
              <w:t>Corrections to A-GNSS minimum performance test scenarios chapter 13</w:t>
            </w:r>
          </w:p>
        </w:tc>
        <w:tc>
          <w:tcPr>
            <w:tcW w:w="517" w:type="dxa"/>
          </w:tcPr>
          <w:p w14:paraId="57DDC6B0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1C37F5" w14:textId="77777777" w:rsidR="00DD3CFC" w:rsidRDefault="00DD3CFC" w:rsidP="00C900A0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F9BB308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3300BA7" w14:textId="77777777" w:rsidR="00DD3CFC" w:rsidRDefault="00DD3CFC" w:rsidP="00C900A0">
            <w:r>
              <w:rPr>
                <w:sz w:val="16"/>
                <w:szCs w:val="16"/>
              </w:rPr>
              <w:t>R5-233681</w:t>
            </w:r>
          </w:p>
        </w:tc>
        <w:tc>
          <w:tcPr>
            <w:tcW w:w="1597" w:type="dxa"/>
          </w:tcPr>
          <w:p w14:paraId="753BE606" w14:textId="77777777" w:rsidR="00DD3CFC" w:rsidRDefault="00DD3CF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F464A6" w14:textId="77777777" w:rsidR="00DD3CFC" w:rsidRDefault="00DD3CFC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BC6008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0E4AA6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</w:tbl>
    <w:p w14:paraId="6856656B" w14:textId="77777777" w:rsidR="00DD3CFC" w:rsidRDefault="00DD3CFC" w:rsidP="00DD3CFC"/>
    <w:p w14:paraId="557DA0E6" w14:textId="77777777" w:rsidR="00DD3CFC" w:rsidRDefault="00DD3CFC" w:rsidP="00DD3CFC"/>
    <w:p w14:paraId="23626D8A" w14:textId="77777777" w:rsidR="00A675F0" w:rsidRPr="00917427" w:rsidRDefault="00A675F0" w:rsidP="00A675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RP-230974</w:t>
      </w:r>
      <w:r>
        <w:rPr>
          <w:b/>
          <w:i/>
          <w:noProof/>
          <w:sz w:val="28"/>
        </w:rPr>
        <w:fldChar w:fldCharType="end"/>
      </w:r>
    </w:p>
    <w:p w14:paraId="1210FDFC" w14:textId="77777777" w:rsidR="00A675F0" w:rsidRPr="00784730" w:rsidRDefault="00A675F0" w:rsidP="00A675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30EC5E86" w14:textId="77777777" w:rsidR="00A675F0" w:rsidRPr="00050554" w:rsidRDefault="00A675F0" w:rsidP="00A675F0">
      <w:pPr>
        <w:rPr>
          <w:rFonts w:ascii="Arial" w:hAnsi="Arial" w:cs="Arial"/>
          <w:b/>
          <w:bCs/>
          <w:lang w:val="en-US"/>
        </w:rPr>
      </w:pPr>
    </w:p>
    <w:p w14:paraId="76F31A6F" w14:textId="77777777" w:rsidR="00A675F0" w:rsidRDefault="00A675F0" w:rsidP="00A67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4A19C5" w14:textId="77777777" w:rsidR="00A675F0" w:rsidRPr="00E145B1" w:rsidRDefault="00A675F0" w:rsidP="00A67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2)</w:t>
      </w:r>
      <w:r>
        <w:rPr>
          <w:rFonts w:ascii="Arial" w:hAnsi="Arial" w:cs="Arial"/>
          <w:b/>
          <w:bCs/>
        </w:rPr>
        <w:fldChar w:fldCharType="end"/>
      </w:r>
    </w:p>
    <w:p w14:paraId="20CB87BD" w14:textId="77777777" w:rsidR="00A675F0" w:rsidRDefault="00A675F0" w:rsidP="00A67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B232A16" w14:textId="77777777" w:rsidR="00A675F0" w:rsidRDefault="00A675F0" w:rsidP="00A67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F127252" w14:textId="77777777" w:rsidR="00A675F0" w:rsidRDefault="00A675F0" w:rsidP="00A675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B895F3" w14:textId="77777777" w:rsidR="00A675F0" w:rsidRPr="004E535C" w:rsidRDefault="00A675F0" w:rsidP="00A675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675F0" w:rsidRPr="004E535C" w14:paraId="37585E8E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5D3CCD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F28726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378E41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591819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FE51AB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8FFE1E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147513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DC523D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4BBD10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A0CC8D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D430D7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626613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F2A2B2" w14:textId="77777777" w:rsidR="00A675F0" w:rsidRPr="00BF1EB6" w:rsidRDefault="00A675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675F0" w14:paraId="00B772DC" w14:textId="77777777" w:rsidTr="00C900A0">
        <w:tc>
          <w:tcPr>
            <w:tcW w:w="879" w:type="dxa"/>
          </w:tcPr>
          <w:p w14:paraId="543049E6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B8FCE00" w14:textId="77777777" w:rsidR="00A675F0" w:rsidRDefault="00A675F0" w:rsidP="00C900A0">
            <w:r>
              <w:rPr>
                <w:sz w:val="16"/>
                <w:szCs w:val="16"/>
              </w:rPr>
              <w:t>2752</w:t>
            </w:r>
          </w:p>
        </w:tc>
        <w:tc>
          <w:tcPr>
            <w:tcW w:w="517" w:type="dxa"/>
          </w:tcPr>
          <w:p w14:paraId="36DEC0D9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991F6C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573CDC" w14:textId="77777777" w:rsidR="00A675F0" w:rsidRDefault="00A675F0" w:rsidP="00C900A0">
            <w:r>
              <w:rPr>
                <w:sz w:val="16"/>
                <w:szCs w:val="16"/>
              </w:rPr>
              <w:t>Correction to test procedure 4.9.9</w:t>
            </w:r>
          </w:p>
        </w:tc>
        <w:tc>
          <w:tcPr>
            <w:tcW w:w="517" w:type="dxa"/>
          </w:tcPr>
          <w:p w14:paraId="50C6C0D4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E0570F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078D6AF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D0B158" w14:textId="77777777" w:rsidR="00A675F0" w:rsidRDefault="00A675F0" w:rsidP="00C900A0">
            <w:r>
              <w:rPr>
                <w:sz w:val="16"/>
                <w:szCs w:val="16"/>
              </w:rPr>
              <w:t>R5-232056</w:t>
            </w:r>
          </w:p>
        </w:tc>
        <w:tc>
          <w:tcPr>
            <w:tcW w:w="1597" w:type="dxa"/>
          </w:tcPr>
          <w:p w14:paraId="7F305887" w14:textId="77777777" w:rsidR="00A675F0" w:rsidRDefault="00A675F0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CC13D5B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5BD840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3E366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32102412" w14:textId="77777777" w:rsidTr="00C900A0">
        <w:tc>
          <w:tcPr>
            <w:tcW w:w="879" w:type="dxa"/>
          </w:tcPr>
          <w:p w14:paraId="18BE1B3F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027F1A4" w14:textId="77777777" w:rsidR="00A675F0" w:rsidRDefault="00A675F0" w:rsidP="00C900A0">
            <w:r>
              <w:rPr>
                <w:sz w:val="16"/>
                <w:szCs w:val="16"/>
              </w:rPr>
              <w:t>2756</w:t>
            </w:r>
          </w:p>
        </w:tc>
        <w:tc>
          <w:tcPr>
            <w:tcW w:w="517" w:type="dxa"/>
          </w:tcPr>
          <w:p w14:paraId="276DF6EF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A70298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1B5DE7" w14:textId="77777777" w:rsidR="00A675F0" w:rsidRDefault="00A675F0" w:rsidP="00C900A0">
            <w:r>
              <w:rPr>
                <w:sz w:val="16"/>
                <w:szCs w:val="16"/>
              </w:rPr>
              <w:t>Addition of test frequencies for new 3CC EN-DC comb within FR2</w:t>
            </w:r>
          </w:p>
        </w:tc>
        <w:tc>
          <w:tcPr>
            <w:tcW w:w="517" w:type="dxa"/>
          </w:tcPr>
          <w:p w14:paraId="4EEE5B35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2DD680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E8AA299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78CA6F8" w14:textId="77777777" w:rsidR="00A675F0" w:rsidRDefault="00A675F0" w:rsidP="00C900A0">
            <w:r>
              <w:rPr>
                <w:sz w:val="16"/>
                <w:szCs w:val="16"/>
              </w:rPr>
              <w:t>R5-232337</w:t>
            </w:r>
          </w:p>
        </w:tc>
        <w:tc>
          <w:tcPr>
            <w:tcW w:w="1597" w:type="dxa"/>
          </w:tcPr>
          <w:p w14:paraId="39EE3456" w14:textId="77777777" w:rsidR="00A675F0" w:rsidRDefault="00A675F0" w:rsidP="00C900A0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25AA295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1BF1B6" w14:textId="77777777" w:rsidR="00A675F0" w:rsidRDefault="00A675F0" w:rsidP="00C900A0">
            <w:r>
              <w:rPr>
                <w:sz w:val="16"/>
                <w:szCs w:val="16"/>
              </w:rPr>
              <w:t>4.3.1.5.1.3</w:t>
            </w:r>
          </w:p>
        </w:tc>
        <w:tc>
          <w:tcPr>
            <w:tcW w:w="998" w:type="dxa"/>
          </w:tcPr>
          <w:p w14:paraId="4D14CD2D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675F0" w14:paraId="0FA54C02" w14:textId="77777777" w:rsidTr="00C900A0">
        <w:tc>
          <w:tcPr>
            <w:tcW w:w="879" w:type="dxa"/>
          </w:tcPr>
          <w:p w14:paraId="30448F85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142B802" w14:textId="77777777" w:rsidR="00A675F0" w:rsidRDefault="00A675F0" w:rsidP="00C900A0">
            <w:r>
              <w:rPr>
                <w:sz w:val="16"/>
                <w:szCs w:val="16"/>
              </w:rPr>
              <w:t>2758</w:t>
            </w:r>
          </w:p>
        </w:tc>
        <w:tc>
          <w:tcPr>
            <w:tcW w:w="517" w:type="dxa"/>
          </w:tcPr>
          <w:p w14:paraId="079A04A3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B0A7DF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24FADE" w14:textId="77777777" w:rsidR="00A675F0" w:rsidRDefault="00A675F0" w:rsidP="00C900A0">
            <w:r>
              <w:rPr>
                <w:sz w:val="16"/>
                <w:szCs w:val="16"/>
              </w:rPr>
              <w:t>RF message exceptions for K1 and number of HARQ processes in CA</w:t>
            </w:r>
          </w:p>
        </w:tc>
        <w:tc>
          <w:tcPr>
            <w:tcW w:w="517" w:type="dxa"/>
          </w:tcPr>
          <w:p w14:paraId="73B8DCDA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FD9EF8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DC848AA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9880EB" w14:textId="77777777" w:rsidR="00A675F0" w:rsidRDefault="00A675F0" w:rsidP="00C900A0">
            <w:r>
              <w:rPr>
                <w:sz w:val="16"/>
                <w:szCs w:val="16"/>
              </w:rPr>
              <w:t>R5-232350</w:t>
            </w:r>
          </w:p>
        </w:tc>
        <w:tc>
          <w:tcPr>
            <w:tcW w:w="1597" w:type="dxa"/>
          </w:tcPr>
          <w:p w14:paraId="40968512" w14:textId="77777777" w:rsidR="00A675F0" w:rsidRDefault="00A675F0" w:rsidP="00C900A0">
            <w:r>
              <w:rPr>
                <w:sz w:val="16"/>
                <w:szCs w:val="16"/>
              </w:rPr>
              <w:t>Keysight Technologies UK Ltd, Anritsu Limited, Rohde &amp; Schwarz</w:t>
            </w:r>
          </w:p>
        </w:tc>
        <w:tc>
          <w:tcPr>
            <w:tcW w:w="1122" w:type="dxa"/>
          </w:tcPr>
          <w:p w14:paraId="697BEB3D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FC6BFC" w14:textId="77777777" w:rsidR="00A675F0" w:rsidRDefault="00A675F0" w:rsidP="00C900A0"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</w:tcPr>
          <w:p w14:paraId="5BC780CE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057F6D7C" w14:textId="77777777" w:rsidTr="00C900A0">
        <w:tc>
          <w:tcPr>
            <w:tcW w:w="879" w:type="dxa"/>
          </w:tcPr>
          <w:p w14:paraId="5361B527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66F7D7F" w14:textId="77777777" w:rsidR="00A675F0" w:rsidRDefault="00A675F0" w:rsidP="00C900A0">
            <w:r>
              <w:rPr>
                <w:sz w:val="16"/>
                <w:szCs w:val="16"/>
              </w:rPr>
              <w:t>2768</w:t>
            </w:r>
          </w:p>
        </w:tc>
        <w:tc>
          <w:tcPr>
            <w:tcW w:w="517" w:type="dxa"/>
          </w:tcPr>
          <w:p w14:paraId="5E2E534B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3E3C23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95E707" w14:textId="77777777" w:rsidR="00A675F0" w:rsidRDefault="00A675F0" w:rsidP="00C900A0">
            <w:r>
              <w:rPr>
                <w:sz w:val="16"/>
                <w:szCs w:val="16"/>
              </w:rPr>
              <w:t>Correction to switch off test procedure</w:t>
            </w:r>
          </w:p>
        </w:tc>
        <w:tc>
          <w:tcPr>
            <w:tcW w:w="517" w:type="dxa"/>
          </w:tcPr>
          <w:p w14:paraId="49CCC8FD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477CC2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189F910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24CBCF" w14:textId="77777777" w:rsidR="00A675F0" w:rsidRDefault="00A675F0" w:rsidP="00C900A0">
            <w:r>
              <w:rPr>
                <w:sz w:val="16"/>
                <w:szCs w:val="16"/>
              </w:rPr>
              <w:t>R5-233474</w:t>
            </w:r>
          </w:p>
        </w:tc>
        <w:tc>
          <w:tcPr>
            <w:tcW w:w="1597" w:type="dxa"/>
          </w:tcPr>
          <w:p w14:paraId="6FAB7460" w14:textId="77777777" w:rsidR="00A675F0" w:rsidRDefault="00A675F0" w:rsidP="00C900A0">
            <w:r>
              <w:rPr>
                <w:sz w:val="16"/>
                <w:szCs w:val="16"/>
              </w:rPr>
              <w:t>Keysight Technologies UK, MediaTek Inc.</w:t>
            </w:r>
          </w:p>
        </w:tc>
        <w:tc>
          <w:tcPr>
            <w:tcW w:w="1122" w:type="dxa"/>
          </w:tcPr>
          <w:p w14:paraId="1F9C7F36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C909AA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84B0CD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1E2C2A17" w14:textId="77777777" w:rsidTr="00C900A0">
        <w:tc>
          <w:tcPr>
            <w:tcW w:w="879" w:type="dxa"/>
          </w:tcPr>
          <w:p w14:paraId="0497ECB1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35FF015" w14:textId="77777777" w:rsidR="00A675F0" w:rsidRDefault="00A675F0" w:rsidP="00C900A0">
            <w:r>
              <w:rPr>
                <w:sz w:val="16"/>
                <w:szCs w:val="16"/>
              </w:rPr>
              <w:t>2776</w:t>
            </w:r>
          </w:p>
        </w:tc>
        <w:tc>
          <w:tcPr>
            <w:tcW w:w="517" w:type="dxa"/>
          </w:tcPr>
          <w:p w14:paraId="228A2ECC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32016E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6DB113" w14:textId="77777777" w:rsidR="00A675F0" w:rsidRDefault="00A675F0" w:rsidP="00C900A0">
            <w:r>
              <w:rPr>
                <w:sz w:val="16"/>
                <w:szCs w:val="16"/>
              </w:rPr>
              <w:t>Correction NZP-CSI-RS-ResourceSet for FR1</w:t>
            </w:r>
          </w:p>
        </w:tc>
        <w:tc>
          <w:tcPr>
            <w:tcW w:w="517" w:type="dxa"/>
          </w:tcPr>
          <w:p w14:paraId="1A2F171F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6C559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21DACF2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806993" w14:textId="77777777" w:rsidR="00A675F0" w:rsidRDefault="00A675F0" w:rsidP="00C900A0">
            <w:r>
              <w:rPr>
                <w:sz w:val="16"/>
                <w:szCs w:val="16"/>
              </w:rPr>
              <w:t>R5-232712</w:t>
            </w:r>
          </w:p>
        </w:tc>
        <w:tc>
          <w:tcPr>
            <w:tcW w:w="1597" w:type="dxa"/>
          </w:tcPr>
          <w:p w14:paraId="245F05F2" w14:textId="77777777" w:rsidR="00A675F0" w:rsidRDefault="00A675F0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C73E1B7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A70A4A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428670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3B548529" w14:textId="77777777" w:rsidTr="00C900A0">
        <w:tc>
          <w:tcPr>
            <w:tcW w:w="879" w:type="dxa"/>
          </w:tcPr>
          <w:p w14:paraId="1F577F10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AB23FF5" w14:textId="77777777" w:rsidR="00A675F0" w:rsidRDefault="00A675F0" w:rsidP="00C900A0">
            <w:r>
              <w:rPr>
                <w:sz w:val="16"/>
                <w:szCs w:val="16"/>
              </w:rPr>
              <w:t>2789</w:t>
            </w:r>
          </w:p>
        </w:tc>
        <w:tc>
          <w:tcPr>
            <w:tcW w:w="517" w:type="dxa"/>
          </w:tcPr>
          <w:p w14:paraId="234C8E38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F8C9B1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5E72DA" w14:textId="77777777" w:rsidR="00A675F0" w:rsidRDefault="00A675F0" w:rsidP="00C900A0">
            <w:r>
              <w:rPr>
                <w:sz w:val="16"/>
                <w:szCs w:val="16"/>
              </w:rPr>
              <w:t>Update CSI-ReportConfig IE content for RRM testing</w:t>
            </w:r>
          </w:p>
        </w:tc>
        <w:tc>
          <w:tcPr>
            <w:tcW w:w="517" w:type="dxa"/>
          </w:tcPr>
          <w:p w14:paraId="5368F015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CF3C21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842AA69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9051B1" w14:textId="77777777" w:rsidR="00A675F0" w:rsidRDefault="00A675F0" w:rsidP="00C900A0">
            <w:r>
              <w:rPr>
                <w:sz w:val="16"/>
                <w:szCs w:val="16"/>
              </w:rPr>
              <w:t>R5-232934</w:t>
            </w:r>
          </w:p>
        </w:tc>
        <w:tc>
          <w:tcPr>
            <w:tcW w:w="1597" w:type="dxa"/>
          </w:tcPr>
          <w:p w14:paraId="0B9ABB16" w14:textId="77777777" w:rsidR="00A675F0" w:rsidRDefault="00A675F0" w:rsidP="00C900A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A07EEEB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65827E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BDC70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6DEAD851" w14:textId="77777777" w:rsidTr="00C900A0">
        <w:tc>
          <w:tcPr>
            <w:tcW w:w="879" w:type="dxa"/>
          </w:tcPr>
          <w:p w14:paraId="348552E2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9C96B89" w14:textId="77777777" w:rsidR="00A675F0" w:rsidRDefault="00A675F0" w:rsidP="00C900A0">
            <w:r>
              <w:rPr>
                <w:sz w:val="16"/>
                <w:szCs w:val="16"/>
              </w:rPr>
              <w:t>2794</w:t>
            </w:r>
          </w:p>
        </w:tc>
        <w:tc>
          <w:tcPr>
            <w:tcW w:w="517" w:type="dxa"/>
          </w:tcPr>
          <w:p w14:paraId="3F2F52E4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8BD2DE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25408D" w14:textId="77777777" w:rsidR="00A675F0" w:rsidRDefault="00A675F0" w:rsidP="00C900A0">
            <w:r>
              <w:rPr>
                <w:sz w:val="16"/>
                <w:szCs w:val="16"/>
              </w:rPr>
              <w:t>Update Service accept NAS message</w:t>
            </w:r>
          </w:p>
        </w:tc>
        <w:tc>
          <w:tcPr>
            <w:tcW w:w="517" w:type="dxa"/>
          </w:tcPr>
          <w:p w14:paraId="202A3A04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00684C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DADF1F8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288013" w14:textId="77777777" w:rsidR="00A675F0" w:rsidRDefault="00A675F0" w:rsidP="00C900A0">
            <w:r>
              <w:rPr>
                <w:sz w:val="16"/>
                <w:szCs w:val="16"/>
              </w:rPr>
              <w:t>R5-232970</w:t>
            </w:r>
          </w:p>
        </w:tc>
        <w:tc>
          <w:tcPr>
            <w:tcW w:w="1597" w:type="dxa"/>
          </w:tcPr>
          <w:p w14:paraId="6DC62F98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1CBA20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1D4AA5" w14:textId="77777777" w:rsidR="00A675F0" w:rsidRDefault="00A675F0" w:rsidP="00C900A0">
            <w:r>
              <w:rPr>
                <w:sz w:val="16"/>
                <w:szCs w:val="16"/>
              </w:rPr>
              <w:t>4.7.1</w:t>
            </w:r>
          </w:p>
        </w:tc>
        <w:tc>
          <w:tcPr>
            <w:tcW w:w="998" w:type="dxa"/>
          </w:tcPr>
          <w:p w14:paraId="02C580CD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60E0F0F9" w14:textId="77777777" w:rsidTr="00C900A0">
        <w:tc>
          <w:tcPr>
            <w:tcW w:w="879" w:type="dxa"/>
          </w:tcPr>
          <w:p w14:paraId="65797CD5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0B6ED65" w14:textId="77777777" w:rsidR="00A675F0" w:rsidRDefault="00A675F0" w:rsidP="00C900A0">
            <w:r>
              <w:rPr>
                <w:sz w:val="16"/>
                <w:szCs w:val="16"/>
              </w:rPr>
              <w:t>2795</w:t>
            </w:r>
          </w:p>
        </w:tc>
        <w:tc>
          <w:tcPr>
            <w:tcW w:w="517" w:type="dxa"/>
          </w:tcPr>
          <w:p w14:paraId="04BDF265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08B0BD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70E96F" w14:textId="77777777" w:rsidR="00A675F0" w:rsidRDefault="00A675F0" w:rsidP="00C900A0">
            <w:r>
              <w:rPr>
                <w:sz w:val="16"/>
                <w:szCs w:val="16"/>
              </w:rPr>
              <w:t>Update RadioBearerConfig-SRB2-DRB message</w:t>
            </w:r>
          </w:p>
        </w:tc>
        <w:tc>
          <w:tcPr>
            <w:tcW w:w="517" w:type="dxa"/>
          </w:tcPr>
          <w:p w14:paraId="04B8065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D72247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24AB0E5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711662" w14:textId="77777777" w:rsidR="00A675F0" w:rsidRDefault="00A675F0" w:rsidP="00C900A0">
            <w:r>
              <w:rPr>
                <w:sz w:val="16"/>
                <w:szCs w:val="16"/>
              </w:rPr>
              <w:t>R5-232971</w:t>
            </w:r>
          </w:p>
        </w:tc>
        <w:tc>
          <w:tcPr>
            <w:tcW w:w="1597" w:type="dxa"/>
          </w:tcPr>
          <w:p w14:paraId="6B749B98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8208EE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E9D9642" w14:textId="77777777" w:rsidR="00A675F0" w:rsidRDefault="00A675F0" w:rsidP="00C900A0">
            <w:r>
              <w:rPr>
                <w:sz w:val="16"/>
                <w:szCs w:val="16"/>
              </w:rPr>
              <w:t>4.8.1</w:t>
            </w:r>
          </w:p>
        </w:tc>
        <w:tc>
          <w:tcPr>
            <w:tcW w:w="998" w:type="dxa"/>
          </w:tcPr>
          <w:p w14:paraId="5E9A4F4C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15BA4A7D" w14:textId="77777777" w:rsidTr="00C900A0">
        <w:tc>
          <w:tcPr>
            <w:tcW w:w="879" w:type="dxa"/>
          </w:tcPr>
          <w:p w14:paraId="30895C8C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B02367" w14:textId="77777777" w:rsidR="00A675F0" w:rsidRDefault="00A675F0" w:rsidP="00C900A0">
            <w:r>
              <w:rPr>
                <w:sz w:val="16"/>
                <w:szCs w:val="16"/>
              </w:rPr>
              <w:t>2797</w:t>
            </w:r>
          </w:p>
        </w:tc>
        <w:tc>
          <w:tcPr>
            <w:tcW w:w="517" w:type="dxa"/>
          </w:tcPr>
          <w:p w14:paraId="204AF745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CC52A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24D7D0" w14:textId="77777777" w:rsidR="00A675F0" w:rsidRDefault="00A675F0" w:rsidP="00C900A0">
            <w:r>
              <w:rPr>
                <w:sz w:val="16"/>
                <w:szCs w:val="16"/>
              </w:rPr>
              <w:t>Correction to RRM PDCCH TCI-State</w:t>
            </w:r>
          </w:p>
        </w:tc>
        <w:tc>
          <w:tcPr>
            <w:tcW w:w="517" w:type="dxa"/>
          </w:tcPr>
          <w:p w14:paraId="527834A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87FE2B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42EB739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F37EC5C" w14:textId="77777777" w:rsidR="00A675F0" w:rsidRDefault="00A675F0" w:rsidP="00C900A0">
            <w:r>
              <w:rPr>
                <w:sz w:val="16"/>
                <w:szCs w:val="16"/>
              </w:rPr>
              <w:t>R5-232991</w:t>
            </w:r>
          </w:p>
        </w:tc>
        <w:tc>
          <w:tcPr>
            <w:tcW w:w="1597" w:type="dxa"/>
          </w:tcPr>
          <w:p w14:paraId="2F73596B" w14:textId="77777777" w:rsidR="00A675F0" w:rsidRDefault="00A675F0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73A2919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478C03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D3002C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22BD36C4" w14:textId="77777777" w:rsidTr="00C900A0">
        <w:tc>
          <w:tcPr>
            <w:tcW w:w="879" w:type="dxa"/>
          </w:tcPr>
          <w:p w14:paraId="26C86139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04689F1" w14:textId="77777777" w:rsidR="00A675F0" w:rsidRDefault="00A675F0" w:rsidP="00C900A0">
            <w:r>
              <w:rPr>
                <w:sz w:val="16"/>
                <w:szCs w:val="16"/>
              </w:rPr>
              <w:t>2798</w:t>
            </w:r>
          </w:p>
        </w:tc>
        <w:tc>
          <w:tcPr>
            <w:tcW w:w="517" w:type="dxa"/>
          </w:tcPr>
          <w:p w14:paraId="5D26D244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D7450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43F355" w14:textId="77777777" w:rsidR="00A675F0" w:rsidRDefault="00A675F0" w:rsidP="00C900A0">
            <w:r>
              <w:rPr>
                <w:sz w:val="16"/>
                <w:szCs w:val="16"/>
              </w:rPr>
              <w:t>Correction to RRM TRS CSI-ResourceConfig</w:t>
            </w:r>
          </w:p>
        </w:tc>
        <w:tc>
          <w:tcPr>
            <w:tcW w:w="517" w:type="dxa"/>
          </w:tcPr>
          <w:p w14:paraId="12DAEEA8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25049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7CEF5A3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9B21E17" w14:textId="77777777" w:rsidR="00A675F0" w:rsidRDefault="00A675F0" w:rsidP="00C900A0">
            <w:r>
              <w:rPr>
                <w:sz w:val="16"/>
                <w:szCs w:val="16"/>
              </w:rPr>
              <w:t>R5-232992</w:t>
            </w:r>
          </w:p>
        </w:tc>
        <w:tc>
          <w:tcPr>
            <w:tcW w:w="1597" w:type="dxa"/>
          </w:tcPr>
          <w:p w14:paraId="41395B2E" w14:textId="77777777" w:rsidR="00A675F0" w:rsidRDefault="00A675F0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06BD33E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93E211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47945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2BDABC5E" w14:textId="77777777" w:rsidTr="00C900A0">
        <w:tc>
          <w:tcPr>
            <w:tcW w:w="879" w:type="dxa"/>
          </w:tcPr>
          <w:p w14:paraId="4FEAC9DB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D4EA96D" w14:textId="77777777" w:rsidR="00A675F0" w:rsidRDefault="00A675F0" w:rsidP="00C900A0">
            <w:r>
              <w:rPr>
                <w:sz w:val="16"/>
                <w:szCs w:val="16"/>
              </w:rPr>
              <w:t>2804</w:t>
            </w:r>
          </w:p>
        </w:tc>
        <w:tc>
          <w:tcPr>
            <w:tcW w:w="517" w:type="dxa"/>
          </w:tcPr>
          <w:p w14:paraId="4DC6B6C1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DE334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E21A9B" w14:textId="77777777" w:rsidR="00A675F0" w:rsidRDefault="00A675F0" w:rsidP="00C900A0">
            <w:r>
              <w:rPr>
                <w:sz w:val="16"/>
                <w:szCs w:val="16"/>
              </w:rPr>
              <w:t>Correction to RF or RRM condition for default messages</w:t>
            </w:r>
          </w:p>
        </w:tc>
        <w:tc>
          <w:tcPr>
            <w:tcW w:w="517" w:type="dxa"/>
          </w:tcPr>
          <w:p w14:paraId="6C23888B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A2D57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4EA2B5D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8E5092" w14:textId="77777777" w:rsidR="00A675F0" w:rsidRDefault="00A675F0" w:rsidP="00C900A0">
            <w:r>
              <w:rPr>
                <w:sz w:val="16"/>
                <w:szCs w:val="16"/>
              </w:rPr>
              <w:t>R5-233135</w:t>
            </w:r>
          </w:p>
        </w:tc>
        <w:tc>
          <w:tcPr>
            <w:tcW w:w="1597" w:type="dxa"/>
          </w:tcPr>
          <w:p w14:paraId="4CB5DD4F" w14:textId="77777777" w:rsidR="00A675F0" w:rsidRDefault="00A675F0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7F80BAB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E49583" w14:textId="77777777" w:rsidR="00A675F0" w:rsidRDefault="00A675F0" w:rsidP="00C900A0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394875C4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7A98427C" w14:textId="77777777" w:rsidTr="00C900A0">
        <w:tc>
          <w:tcPr>
            <w:tcW w:w="879" w:type="dxa"/>
          </w:tcPr>
          <w:p w14:paraId="01793CAA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319096C" w14:textId="77777777" w:rsidR="00A675F0" w:rsidRDefault="00A675F0" w:rsidP="00C900A0">
            <w:r>
              <w:rPr>
                <w:sz w:val="16"/>
                <w:szCs w:val="16"/>
              </w:rPr>
              <w:t>2806</w:t>
            </w:r>
          </w:p>
        </w:tc>
        <w:tc>
          <w:tcPr>
            <w:tcW w:w="517" w:type="dxa"/>
          </w:tcPr>
          <w:p w14:paraId="128B288A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9EECDD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F1E1B9" w14:textId="77777777" w:rsidR="00A675F0" w:rsidRDefault="00A675F0" w:rsidP="00C900A0">
            <w:r>
              <w:rPr>
                <w:sz w:val="16"/>
                <w:szCs w:val="16"/>
              </w:rPr>
              <w:t>Corrections to Test frequencies for NR CA configurations for signalling testing</w:t>
            </w:r>
          </w:p>
        </w:tc>
        <w:tc>
          <w:tcPr>
            <w:tcW w:w="517" w:type="dxa"/>
          </w:tcPr>
          <w:p w14:paraId="706D22A3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6BC68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A06988E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1750F6" w14:textId="77777777" w:rsidR="00A675F0" w:rsidRDefault="00A675F0" w:rsidP="00C900A0">
            <w:r>
              <w:rPr>
                <w:sz w:val="16"/>
                <w:szCs w:val="16"/>
              </w:rPr>
              <w:t>R5-233195</w:t>
            </w:r>
          </w:p>
        </w:tc>
        <w:tc>
          <w:tcPr>
            <w:tcW w:w="1597" w:type="dxa"/>
          </w:tcPr>
          <w:p w14:paraId="5B89AAE2" w14:textId="77777777" w:rsidR="00A675F0" w:rsidRDefault="00A675F0" w:rsidP="00C900A0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4B6D7ED0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A6BBD1" w14:textId="77777777" w:rsidR="00A675F0" w:rsidRDefault="00A675F0" w:rsidP="00C900A0">
            <w:r>
              <w:rPr>
                <w:sz w:val="16"/>
                <w:szCs w:val="16"/>
              </w:rPr>
              <w:t>6.2.3.4</w:t>
            </w:r>
          </w:p>
        </w:tc>
        <w:tc>
          <w:tcPr>
            <w:tcW w:w="998" w:type="dxa"/>
          </w:tcPr>
          <w:p w14:paraId="11801AFE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1CE43B1E" w14:textId="77777777" w:rsidTr="00C900A0">
        <w:tc>
          <w:tcPr>
            <w:tcW w:w="879" w:type="dxa"/>
          </w:tcPr>
          <w:p w14:paraId="3E3B8270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C07D20A" w14:textId="77777777" w:rsidR="00A675F0" w:rsidRDefault="00A675F0" w:rsidP="00C900A0">
            <w:r>
              <w:rPr>
                <w:sz w:val="16"/>
                <w:szCs w:val="16"/>
              </w:rPr>
              <w:t>2808</w:t>
            </w:r>
          </w:p>
        </w:tc>
        <w:tc>
          <w:tcPr>
            <w:tcW w:w="517" w:type="dxa"/>
          </w:tcPr>
          <w:p w14:paraId="23118AD3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07752D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2725DB" w14:textId="77777777" w:rsidR="00A675F0" w:rsidRDefault="00A675F0" w:rsidP="00C900A0">
            <w:r>
              <w:rPr>
                <w:sz w:val="16"/>
                <w:szCs w:val="16"/>
              </w:rPr>
              <w:t>Correction of 38.508-1 4.1.1 on lower humidity limit in temperature test environment</w:t>
            </w:r>
          </w:p>
        </w:tc>
        <w:tc>
          <w:tcPr>
            <w:tcW w:w="517" w:type="dxa"/>
          </w:tcPr>
          <w:p w14:paraId="78E3E240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BAB15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28F3A32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B8436B" w14:textId="77777777" w:rsidR="00A675F0" w:rsidRDefault="00A675F0" w:rsidP="00C900A0">
            <w:r>
              <w:rPr>
                <w:sz w:val="16"/>
                <w:szCs w:val="16"/>
              </w:rPr>
              <w:t>R5-233500</w:t>
            </w:r>
          </w:p>
        </w:tc>
        <w:tc>
          <w:tcPr>
            <w:tcW w:w="1597" w:type="dxa"/>
          </w:tcPr>
          <w:p w14:paraId="06FF1CA4" w14:textId="77777777" w:rsidR="00A675F0" w:rsidRDefault="00A675F0" w:rsidP="00C900A0">
            <w:r>
              <w:rPr>
                <w:sz w:val="16"/>
                <w:szCs w:val="16"/>
              </w:rPr>
              <w:t>Samsung R&amp;D Institute UK, ZTE Corporation</w:t>
            </w:r>
          </w:p>
        </w:tc>
        <w:tc>
          <w:tcPr>
            <w:tcW w:w="1122" w:type="dxa"/>
          </w:tcPr>
          <w:p w14:paraId="03FA7EF9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E5BD32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97FD7A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609A5784" w14:textId="77777777" w:rsidTr="00C900A0">
        <w:tc>
          <w:tcPr>
            <w:tcW w:w="879" w:type="dxa"/>
          </w:tcPr>
          <w:p w14:paraId="7ABCA2DF" w14:textId="77777777" w:rsidR="00A675F0" w:rsidRDefault="00A675F0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1C12EF6" w14:textId="77777777" w:rsidR="00A675F0" w:rsidRDefault="00A675F0" w:rsidP="00C900A0">
            <w:r>
              <w:rPr>
                <w:sz w:val="16"/>
                <w:szCs w:val="16"/>
              </w:rPr>
              <w:t>2809</w:t>
            </w:r>
          </w:p>
        </w:tc>
        <w:tc>
          <w:tcPr>
            <w:tcW w:w="517" w:type="dxa"/>
          </w:tcPr>
          <w:p w14:paraId="5B336736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B6645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5F553B" w14:textId="77777777" w:rsidR="00A675F0" w:rsidRDefault="00A675F0" w:rsidP="00C900A0">
            <w:r>
              <w:rPr>
                <w:sz w:val="16"/>
                <w:szCs w:val="16"/>
              </w:rPr>
              <w:t>Correction to frequency range for ssb-PositionsInBurst and SSB-ToMeasure</w:t>
            </w:r>
          </w:p>
        </w:tc>
        <w:tc>
          <w:tcPr>
            <w:tcW w:w="517" w:type="dxa"/>
          </w:tcPr>
          <w:p w14:paraId="4255B56A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D7C72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3C128F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EA0B637" w14:textId="77777777" w:rsidR="00A675F0" w:rsidRDefault="00A675F0" w:rsidP="00C900A0">
            <w:r>
              <w:rPr>
                <w:sz w:val="16"/>
                <w:szCs w:val="16"/>
              </w:rPr>
              <w:t>R5-233676</w:t>
            </w:r>
          </w:p>
        </w:tc>
        <w:tc>
          <w:tcPr>
            <w:tcW w:w="1597" w:type="dxa"/>
          </w:tcPr>
          <w:p w14:paraId="567B33A5" w14:textId="77777777" w:rsidR="00A675F0" w:rsidRDefault="00A675F0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F792EB6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01D9ED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1242D3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40E90CD7" w14:textId="77777777" w:rsidTr="00C900A0">
        <w:tc>
          <w:tcPr>
            <w:tcW w:w="879" w:type="dxa"/>
          </w:tcPr>
          <w:p w14:paraId="1C1C4C01" w14:textId="77777777" w:rsidR="00A675F0" w:rsidRDefault="00A675F0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49C8F2B" w14:textId="77777777" w:rsidR="00A675F0" w:rsidRDefault="00A675F0" w:rsidP="00C900A0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052D1F12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0D9CBA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426556" w14:textId="77777777" w:rsidR="00A675F0" w:rsidRDefault="00A675F0" w:rsidP="00C900A0">
            <w:r>
              <w:rPr>
                <w:sz w:val="16"/>
                <w:szCs w:val="16"/>
              </w:rPr>
              <w:t>Addition of UE capability for new 2CC and 3CC EN-DC comb within FR2</w:t>
            </w:r>
          </w:p>
        </w:tc>
        <w:tc>
          <w:tcPr>
            <w:tcW w:w="517" w:type="dxa"/>
          </w:tcPr>
          <w:p w14:paraId="66365EF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5476D" w14:textId="77777777" w:rsidR="00A675F0" w:rsidRDefault="00A675F0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4CF1EE73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55810C" w14:textId="77777777" w:rsidR="00A675F0" w:rsidRDefault="00A675F0" w:rsidP="00C900A0">
            <w:r>
              <w:rPr>
                <w:sz w:val="16"/>
                <w:szCs w:val="16"/>
              </w:rPr>
              <w:t>R5-232362</w:t>
            </w:r>
          </w:p>
        </w:tc>
        <w:tc>
          <w:tcPr>
            <w:tcW w:w="1597" w:type="dxa"/>
          </w:tcPr>
          <w:p w14:paraId="0344B04F" w14:textId="77777777" w:rsidR="00A675F0" w:rsidRDefault="00A675F0" w:rsidP="00C900A0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D2C7F6B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2118F8" w14:textId="77777777" w:rsidR="00A675F0" w:rsidRDefault="00A675F0" w:rsidP="00C900A0">
            <w:r>
              <w:rPr>
                <w:sz w:val="16"/>
                <w:szCs w:val="16"/>
              </w:rPr>
              <w:t>A.4.3.2B.2.3.6 and A.4.3.2B.2.3.7</w:t>
            </w:r>
          </w:p>
        </w:tc>
        <w:tc>
          <w:tcPr>
            <w:tcW w:w="998" w:type="dxa"/>
          </w:tcPr>
          <w:p w14:paraId="23C7BEA2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675F0" w14:paraId="2BCE52AF" w14:textId="77777777" w:rsidTr="00C900A0">
        <w:tc>
          <w:tcPr>
            <w:tcW w:w="879" w:type="dxa"/>
          </w:tcPr>
          <w:p w14:paraId="479E7297" w14:textId="77777777" w:rsidR="00A675F0" w:rsidRDefault="00A675F0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49EE692" w14:textId="77777777" w:rsidR="00A675F0" w:rsidRDefault="00A675F0" w:rsidP="00C900A0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 w14:paraId="7F002F19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1BDDE6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1C984B" w14:textId="77777777" w:rsidR="00A675F0" w:rsidRDefault="00A675F0" w:rsidP="00C900A0">
            <w:r>
              <w:rPr>
                <w:sz w:val="16"/>
                <w:szCs w:val="16"/>
              </w:rPr>
              <w:t>Additional support value to maxNumberSRS-Ports-PerResource element</w:t>
            </w:r>
          </w:p>
        </w:tc>
        <w:tc>
          <w:tcPr>
            <w:tcW w:w="517" w:type="dxa"/>
          </w:tcPr>
          <w:p w14:paraId="390B69FC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EDC23D" w14:textId="77777777" w:rsidR="00A675F0" w:rsidRDefault="00A675F0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0D4161E6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0556FD3" w14:textId="77777777" w:rsidR="00A675F0" w:rsidRDefault="00A675F0" w:rsidP="00C900A0">
            <w:r>
              <w:rPr>
                <w:sz w:val="16"/>
                <w:szCs w:val="16"/>
              </w:rPr>
              <w:t>R5-233189</w:t>
            </w:r>
          </w:p>
        </w:tc>
        <w:tc>
          <w:tcPr>
            <w:tcW w:w="1597" w:type="dxa"/>
          </w:tcPr>
          <w:p w14:paraId="08AFBF22" w14:textId="77777777" w:rsidR="00A675F0" w:rsidRDefault="00A675F0" w:rsidP="00C900A0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594427C8" w14:textId="77777777" w:rsidR="00A675F0" w:rsidRDefault="00A675F0" w:rsidP="00C900A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6B718D9" w14:textId="77777777" w:rsidR="00A675F0" w:rsidRDefault="00A675F0" w:rsidP="00C900A0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5940F39A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2E8DC83F" w14:textId="77777777" w:rsidTr="00C900A0">
        <w:tc>
          <w:tcPr>
            <w:tcW w:w="879" w:type="dxa"/>
          </w:tcPr>
          <w:p w14:paraId="2546C118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6A6E11" w14:textId="77777777" w:rsidR="00A675F0" w:rsidRDefault="00A675F0" w:rsidP="00C900A0">
            <w:r>
              <w:rPr>
                <w:sz w:val="16"/>
                <w:szCs w:val="16"/>
              </w:rPr>
              <w:t>2195</w:t>
            </w:r>
          </w:p>
        </w:tc>
        <w:tc>
          <w:tcPr>
            <w:tcW w:w="517" w:type="dxa"/>
          </w:tcPr>
          <w:p w14:paraId="5C0D4C6E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39F207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06B6C2" w14:textId="77777777" w:rsidR="00A675F0" w:rsidRDefault="00A675F0" w:rsidP="00C900A0">
            <w:r>
              <w:rPr>
                <w:sz w:val="16"/>
                <w:szCs w:val="16"/>
              </w:rPr>
              <w:t>Adding Reference sensitivity exceptions due to UL harmonic interference for CA_n28A-n78A</w:t>
            </w:r>
          </w:p>
        </w:tc>
        <w:tc>
          <w:tcPr>
            <w:tcW w:w="517" w:type="dxa"/>
          </w:tcPr>
          <w:p w14:paraId="6B9DFD80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130D37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0EEB83F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11F0462" w14:textId="77777777" w:rsidR="00A675F0" w:rsidRDefault="00A675F0" w:rsidP="00C900A0">
            <w:r>
              <w:rPr>
                <w:sz w:val="16"/>
                <w:szCs w:val="16"/>
              </w:rPr>
              <w:t>R5-233517</w:t>
            </w:r>
          </w:p>
        </w:tc>
        <w:tc>
          <w:tcPr>
            <w:tcW w:w="1597" w:type="dxa"/>
          </w:tcPr>
          <w:p w14:paraId="1DF7DF9F" w14:textId="77777777" w:rsidR="00A675F0" w:rsidRDefault="00A675F0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94A9D32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7D629D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3D024B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18C81B89" w14:textId="77777777" w:rsidTr="00C900A0">
        <w:tc>
          <w:tcPr>
            <w:tcW w:w="879" w:type="dxa"/>
          </w:tcPr>
          <w:p w14:paraId="1047D9ED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80260D" w14:textId="77777777" w:rsidR="00A675F0" w:rsidRDefault="00A675F0" w:rsidP="00C900A0">
            <w:r>
              <w:rPr>
                <w:sz w:val="16"/>
                <w:szCs w:val="16"/>
              </w:rPr>
              <w:t>2196</w:t>
            </w:r>
          </w:p>
        </w:tc>
        <w:tc>
          <w:tcPr>
            <w:tcW w:w="517" w:type="dxa"/>
          </w:tcPr>
          <w:p w14:paraId="6240891A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D8961E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3D769" w14:textId="77777777" w:rsidR="00A675F0" w:rsidRDefault="00A675F0" w:rsidP="00C900A0">
            <w:r>
              <w:rPr>
                <w:sz w:val="16"/>
                <w:szCs w:val="16"/>
              </w:rPr>
              <w:t>Add Reference sensitivity power level test requirements for CA_n28A-n78A</w:t>
            </w:r>
          </w:p>
        </w:tc>
        <w:tc>
          <w:tcPr>
            <w:tcW w:w="517" w:type="dxa"/>
          </w:tcPr>
          <w:p w14:paraId="5E6BC12B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DE695B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D7CC6FC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EAA636" w14:textId="77777777" w:rsidR="00A675F0" w:rsidRDefault="00A675F0" w:rsidP="00C900A0">
            <w:r>
              <w:rPr>
                <w:sz w:val="16"/>
                <w:szCs w:val="16"/>
              </w:rPr>
              <w:t>R5-232119</w:t>
            </w:r>
          </w:p>
        </w:tc>
        <w:tc>
          <w:tcPr>
            <w:tcW w:w="1597" w:type="dxa"/>
          </w:tcPr>
          <w:p w14:paraId="62F73869" w14:textId="77777777" w:rsidR="00A675F0" w:rsidRDefault="00A675F0" w:rsidP="00C900A0">
            <w:r>
              <w:rPr>
                <w:sz w:val="16"/>
                <w:szCs w:val="16"/>
              </w:rPr>
              <w:t>Nokia, Nokia Shanghai Bell, Apple</w:t>
            </w:r>
          </w:p>
        </w:tc>
        <w:tc>
          <w:tcPr>
            <w:tcW w:w="1122" w:type="dxa"/>
          </w:tcPr>
          <w:p w14:paraId="413C0955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3EDF04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FE6DD4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1CD3773C" w14:textId="77777777" w:rsidTr="00C900A0">
        <w:tc>
          <w:tcPr>
            <w:tcW w:w="879" w:type="dxa"/>
          </w:tcPr>
          <w:p w14:paraId="4FD50F1E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B1D328" w14:textId="77777777" w:rsidR="00A675F0" w:rsidRDefault="00A675F0" w:rsidP="00C900A0">
            <w:r>
              <w:rPr>
                <w:sz w:val="16"/>
                <w:szCs w:val="16"/>
              </w:rPr>
              <w:t>2205</w:t>
            </w:r>
          </w:p>
        </w:tc>
        <w:tc>
          <w:tcPr>
            <w:tcW w:w="517" w:type="dxa"/>
          </w:tcPr>
          <w:p w14:paraId="2FFE7688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60071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1BE25D" w14:textId="77777777" w:rsidR="00A675F0" w:rsidRDefault="00A675F0" w:rsidP="00C900A0">
            <w:r>
              <w:rPr>
                <w:sz w:val="16"/>
                <w:szCs w:val="16"/>
              </w:rPr>
              <w:t>Addition of refsence sensitivity for n3A-n77A</w:t>
            </w:r>
          </w:p>
        </w:tc>
        <w:tc>
          <w:tcPr>
            <w:tcW w:w="517" w:type="dxa"/>
          </w:tcPr>
          <w:p w14:paraId="03C7F888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963EDE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3F68CBD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481EA15" w14:textId="77777777" w:rsidR="00A675F0" w:rsidRDefault="00A675F0" w:rsidP="00C900A0">
            <w:r>
              <w:rPr>
                <w:sz w:val="16"/>
                <w:szCs w:val="16"/>
              </w:rPr>
              <w:t>R5-232278</w:t>
            </w:r>
          </w:p>
        </w:tc>
        <w:tc>
          <w:tcPr>
            <w:tcW w:w="1597" w:type="dxa"/>
          </w:tcPr>
          <w:p w14:paraId="26FDDCAE" w14:textId="77777777" w:rsidR="00A675F0" w:rsidRDefault="00A675F0" w:rsidP="00C900A0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407C9C3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D433C6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D32F8A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5374E528" w14:textId="77777777" w:rsidTr="00C900A0">
        <w:tc>
          <w:tcPr>
            <w:tcW w:w="879" w:type="dxa"/>
          </w:tcPr>
          <w:p w14:paraId="7791F1D0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F6C188" w14:textId="77777777" w:rsidR="00A675F0" w:rsidRDefault="00A675F0" w:rsidP="00C900A0">
            <w:r>
              <w:rPr>
                <w:sz w:val="16"/>
                <w:szCs w:val="16"/>
              </w:rPr>
              <w:t>2212</w:t>
            </w:r>
          </w:p>
        </w:tc>
        <w:tc>
          <w:tcPr>
            <w:tcW w:w="517" w:type="dxa"/>
          </w:tcPr>
          <w:p w14:paraId="796B59BE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5EB7F9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C49F4E" w14:textId="77777777" w:rsidR="00A675F0" w:rsidRDefault="00A675F0" w:rsidP="00C900A0">
            <w:r>
              <w:rPr>
                <w:sz w:val="16"/>
                <w:szCs w:val="16"/>
              </w:rPr>
              <w:t>Test configuration table update for NS 46 in A-MPR test</w:t>
            </w:r>
          </w:p>
        </w:tc>
        <w:tc>
          <w:tcPr>
            <w:tcW w:w="517" w:type="dxa"/>
          </w:tcPr>
          <w:p w14:paraId="042030A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F65A4A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2F2C5DD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9D8839" w14:textId="77777777" w:rsidR="00A675F0" w:rsidRDefault="00A675F0" w:rsidP="00C900A0">
            <w:r>
              <w:rPr>
                <w:sz w:val="16"/>
                <w:szCs w:val="16"/>
              </w:rPr>
              <w:t>R5-232353</w:t>
            </w:r>
          </w:p>
        </w:tc>
        <w:tc>
          <w:tcPr>
            <w:tcW w:w="1597" w:type="dxa"/>
          </w:tcPr>
          <w:p w14:paraId="147FE3DA" w14:textId="77777777" w:rsidR="00A675F0" w:rsidRDefault="00A675F0" w:rsidP="00C900A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954E077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33E689" w14:textId="77777777" w:rsidR="00A675F0" w:rsidRDefault="00A675F0" w:rsidP="00C900A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1A1FDD2E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03F5BC75" w14:textId="77777777" w:rsidTr="00C900A0">
        <w:tc>
          <w:tcPr>
            <w:tcW w:w="879" w:type="dxa"/>
          </w:tcPr>
          <w:p w14:paraId="46881941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3DB7C4" w14:textId="77777777" w:rsidR="00A675F0" w:rsidRDefault="00A675F0" w:rsidP="00C900A0">
            <w:r>
              <w:rPr>
                <w:sz w:val="16"/>
                <w:szCs w:val="16"/>
              </w:rPr>
              <w:t>2213</w:t>
            </w:r>
          </w:p>
        </w:tc>
        <w:tc>
          <w:tcPr>
            <w:tcW w:w="517" w:type="dxa"/>
          </w:tcPr>
          <w:p w14:paraId="50BFBC49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A70D84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BE685B" w14:textId="77777777" w:rsidR="00A675F0" w:rsidRDefault="00A675F0" w:rsidP="00C900A0">
            <w:r>
              <w:rPr>
                <w:sz w:val="16"/>
                <w:szCs w:val="16"/>
              </w:rPr>
              <w:t>NS_27 - corrections for 30MHz RBStart for condition A1</w:t>
            </w:r>
          </w:p>
        </w:tc>
        <w:tc>
          <w:tcPr>
            <w:tcW w:w="517" w:type="dxa"/>
          </w:tcPr>
          <w:p w14:paraId="70B6380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8F9379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194E6B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9E220F5" w14:textId="77777777" w:rsidR="00A675F0" w:rsidRDefault="00A675F0" w:rsidP="00C900A0">
            <w:r>
              <w:rPr>
                <w:sz w:val="16"/>
                <w:szCs w:val="16"/>
              </w:rPr>
              <w:t>R5-233541</w:t>
            </w:r>
          </w:p>
        </w:tc>
        <w:tc>
          <w:tcPr>
            <w:tcW w:w="1597" w:type="dxa"/>
          </w:tcPr>
          <w:p w14:paraId="031738CA" w14:textId="77777777" w:rsidR="00A675F0" w:rsidRDefault="00A675F0" w:rsidP="00C900A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CEA526F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6936E2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6B3C51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2899A041" w14:textId="77777777" w:rsidTr="00C900A0">
        <w:tc>
          <w:tcPr>
            <w:tcW w:w="879" w:type="dxa"/>
          </w:tcPr>
          <w:p w14:paraId="054B7D7E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C1A0BF6" w14:textId="77777777" w:rsidR="00A675F0" w:rsidRDefault="00A675F0" w:rsidP="00C900A0">
            <w:r>
              <w:rPr>
                <w:sz w:val="16"/>
                <w:szCs w:val="16"/>
              </w:rPr>
              <w:t>2214</w:t>
            </w:r>
          </w:p>
        </w:tc>
        <w:tc>
          <w:tcPr>
            <w:tcW w:w="517" w:type="dxa"/>
          </w:tcPr>
          <w:p w14:paraId="4E49B741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081F1D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9E87F5" w14:textId="77777777" w:rsidR="00A675F0" w:rsidRDefault="00A675F0" w:rsidP="00C900A0">
            <w:r>
              <w:rPr>
                <w:sz w:val="16"/>
                <w:szCs w:val="16"/>
              </w:rPr>
              <w:t>K1 and number of HARQ processes for CA exceptions updates</w:t>
            </w:r>
          </w:p>
        </w:tc>
        <w:tc>
          <w:tcPr>
            <w:tcW w:w="517" w:type="dxa"/>
          </w:tcPr>
          <w:p w14:paraId="4BD2958C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00A00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A4CA2A7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08B5C9" w14:textId="77777777" w:rsidR="00A675F0" w:rsidRDefault="00A675F0" w:rsidP="00C900A0">
            <w:r>
              <w:rPr>
                <w:sz w:val="16"/>
                <w:szCs w:val="16"/>
              </w:rPr>
              <w:t>R5-232355</w:t>
            </w:r>
          </w:p>
        </w:tc>
        <w:tc>
          <w:tcPr>
            <w:tcW w:w="1597" w:type="dxa"/>
          </w:tcPr>
          <w:p w14:paraId="3E32C70C" w14:textId="77777777" w:rsidR="00A675F0" w:rsidRDefault="00A675F0" w:rsidP="00C900A0">
            <w:r>
              <w:rPr>
                <w:sz w:val="16"/>
                <w:szCs w:val="16"/>
              </w:rPr>
              <w:t>Keysight Technologies UK Ltd, Anritsu Limited, Rohde &amp; Schwarz</w:t>
            </w:r>
          </w:p>
        </w:tc>
        <w:tc>
          <w:tcPr>
            <w:tcW w:w="1122" w:type="dxa"/>
          </w:tcPr>
          <w:p w14:paraId="3D0AE7D5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6CB35D" w14:textId="77777777" w:rsidR="00A675F0" w:rsidRDefault="00A675F0" w:rsidP="00C900A0">
            <w:r>
              <w:rPr>
                <w:sz w:val="16"/>
                <w:szCs w:val="16"/>
              </w:rPr>
              <w:t>A.3.1</w:t>
            </w:r>
          </w:p>
        </w:tc>
        <w:tc>
          <w:tcPr>
            <w:tcW w:w="998" w:type="dxa"/>
          </w:tcPr>
          <w:p w14:paraId="7329E095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5B1D9EB6" w14:textId="77777777" w:rsidTr="00C900A0">
        <w:tc>
          <w:tcPr>
            <w:tcW w:w="879" w:type="dxa"/>
          </w:tcPr>
          <w:p w14:paraId="28A59549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5CE9C8" w14:textId="77777777" w:rsidR="00A675F0" w:rsidRDefault="00A675F0" w:rsidP="00C900A0">
            <w:r>
              <w:rPr>
                <w:sz w:val="16"/>
                <w:szCs w:val="16"/>
              </w:rPr>
              <w:t>2257</w:t>
            </w:r>
          </w:p>
        </w:tc>
        <w:tc>
          <w:tcPr>
            <w:tcW w:w="517" w:type="dxa"/>
          </w:tcPr>
          <w:p w14:paraId="4E819CCF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69947A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720003" w14:textId="77777777" w:rsidR="00A675F0" w:rsidRDefault="00A675F0" w:rsidP="00C900A0">
            <w:r>
              <w:rPr>
                <w:sz w:val="16"/>
                <w:szCs w:val="16"/>
              </w:rPr>
              <w:t>Editorial correction of reference table numbers for SUL test cases</w:t>
            </w:r>
          </w:p>
        </w:tc>
        <w:tc>
          <w:tcPr>
            <w:tcW w:w="517" w:type="dxa"/>
          </w:tcPr>
          <w:p w14:paraId="4E7737F3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AA3C58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3D9D85A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74DF37A" w14:textId="77777777" w:rsidR="00A675F0" w:rsidRDefault="00A675F0" w:rsidP="00C900A0">
            <w:r>
              <w:rPr>
                <w:sz w:val="16"/>
                <w:szCs w:val="16"/>
              </w:rPr>
              <w:t>R5-232751</w:t>
            </w:r>
          </w:p>
        </w:tc>
        <w:tc>
          <w:tcPr>
            <w:tcW w:w="1597" w:type="dxa"/>
          </w:tcPr>
          <w:p w14:paraId="54824FAF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37C78A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EEC03D" w14:textId="77777777" w:rsidR="00A675F0" w:rsidRDefault="00A675F0" w:rsidP="00C900A0">
            <w:r>
              <w:rPr>
                <w:sz w:val="16"/>
                <w:szCs w:val="16"/>
              </w:rPr>
              <w:t>6.2C.1, 6.2C.3, 6.2C.4, 6.4C.1, 6.4C.2.1, 6.4C.2.2, 6.4C.2.2, 6.4C.2.4</w:t>
            </w:r>
          </w:p>
        </w:tc>
        <w:tc>
          <w:tcPr>
            <w:tcW w:w="998" w:type="dxa"/>
          </w:tcPr>
          <w:p w14:paraId="1651CC77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00B27B9B" w14:textId="77777777" w:rsidTr="00C900A0">
        <w:tc>
          <w:tcPr>
            <w:tcW w:w="879" w:type="dxa"/>
          </w:tcPr>
          <w:p w14:paraId="1A5E8FC6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8BE68BC" w14:textId="77777777" w:rsidR="00A675F0" w:rsidRDefault="00A675F0" w:rsidP="00C900A0">
            <w:r>
              <w:rPr>
                <w:sz w:val="16"/>
                <w:szCs w:val="16"/>
              </w:rPr>
              <w:t>2276</w:t>
            </w:r>
          </w:p>
        </w:tc>
        <w:tc>
          <w:tcPr>
            <w:tcW w:w="517" w:type="dxa"/>
          </w:tcPr>
          <w:p w14:paraId="7BC4CAE9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94BF3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D37421" w14:textId="77777777" w:rsidR="00A675F0" w:rsidRDefault="00A675F0" w:rsidP="00C900A0">
            <w:r>
              <w:rPr>
                <w:sz w:val="16"/>
                <w:szCs w:val="16"/>
              </w:rPr>
              <w:t>Correction to inter-band test frequencies exceptions in Rx CA test cases</w:t>
            </w:r>
          </w:p>
        </w:tc>
        <w:tc>
          <w:tcPr>
            <w:tcW w:w="517" w:type="dxa"/>
          </w:tcPr>
          <w:p w14:paraId="7F1B016F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2EB4C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2D992B5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FDE0A42" w14:textId="77777777" w:rsidR="00A675F0" w:rsidRDefault="00A675F0" w:rsidP="00C900A0">
            <w:r>
              <w:rPr>
                <w:sz w:val="16"/>
                <w:szCs w:val="16"/>
              </w:rPr>
              <w:t>R5-232993</w:t>
            </w:r>
          </w:p>
        </w:tc>
        <w:tc>
          <w:tcPr>
            <w:tcW w:w="1597" w:type="dxa"/>
          </w:tcPr>
          <w:p w14:paraId="043C8462" w14:textId="77777777" w:rsidR="00A675F0" w:rsidRDefault="00A675F0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0AF6790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24CF7D" w14:textId="77777777" w:rsidR="00A675F0" w:rsidRDefault="00A675F0" w:rsidP="00C900A0">
            <w:r>
              <w:rPr>
                <w:sz w:val="16"/>
                <w:szCs w:val="16"/>
              </w:rPr>
              <w:t>7.3A.2, 7.4A.1, 7.4A.2, 7.4A.3, 7.5A.1, 7.5A.2, 7.5A.3, 7.6A.2.1, 7.6A.2.2, 7.6A.2.3, 7.6A.3.1, 7.6A.3.2, 7.6A.3.3, 7.6A.4.1, 7.6A.4.2, 7.6A.4.3, 7.8A.2.1, 7.8A.2.2, 7.8A.2.3, 7.9A.1</w:t>
            </w:r>
          </w:p>
        </w:tc>
        <w:tc>
          <w:tcPr>
            <w:tcW w:w="998" w:type="dxa"/>
          </w:tcPr>
          <w:p w14:paraId="1338AF87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50D443C5" w14:textId="77777777" w:rsidTr="00C900A0">
        <w:tc>
          <w:tcPr>
            <w:tcW w:w="879" w:type="dxa"/>
          </w:tcPr>
          <w:p w14:paraId="5A3C8734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1BC1F0" w14:textId="77777777" w:rsidR="00A675F0" w:rsidRDefault="00A675F0" w:rsidP="00C900A0">
            <w:r>
              <w:rPr>
                <w:sz w:val="16"/>
                <w:szCs w:val="16"/>
              </w:rPr>
              <w:t>2277</w:t>
            </w:r>
          </w:p>
        </w:tc>
        <w:tc>
          <w:tcPr>
            <w:tcW w:w="517" w:type="dxa"/>
          </w:tcPr>
          <w:p w14:paraId="46EBF6A5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61E557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82CCB" w14:textId="77777777" w:rsidR="00A675F0" w:rsidRDefault="00A675F0" w:rsidP="00C900A0">
            <w:r>
              <w:rPr>
                <w:sz w:val="16"/>
                <w:szCs w:val="16"/>
              </w:rPr>
              <w:t>Correction to transmission power in 7.6.3 Out-of-band blocking</w:t>
            </w:r>
          </w:p>
        </w:tc>
        <w:tc>
          <w:tcPr>
            <w:tcW w:w="517" w:type="dxa"/>
          </w:tcPr>
          <w:p w14:paraId="09CB610F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5732EC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E496398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07EB295" w14:textId="77777777" w:rsidR="00A675F0" w:rsidRDefault="00A675F0" w:rsidP="00C900A0">
            <w:r>
              <w:rPr>
                <w:sz w:val="16"/>
                <w:szCs w:val="16"/>
              </w:rPr>
              <w:t>R5-233722</w:t>
            </w:r>
          </w:p>
        </w:tc>
        <w:tc>
          <w:tcPr>
            <w:tcW w:w="1597" w:type="dxa"/>
          </w:tcPr>
          <w:p w14:paraId="5795DB57" w14:textId="77777777" w:rsidR="00A675F0" w:rsidRDefault="00A675F0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B0C70F3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55D3AD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64C91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54CAC47C" w14:textId="77777777" w:rsidTr="00C900A0">
        <w:tc>
          <w:tcPr>
            <w:tcW w:w="879" w:type="dxa"/>
          </w:tcPr>
          <w:p w14:paraId="7A38C863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F6C666A" w14:textId="77777777" w:rsidR="00A675F0" w:rsidRDefault="00A675F0" w:rsidP="00C900A0">
            <w:r>
              <w:rPr>
                <w:sz w:val="16"/>
                <w:szCs w:val="16"/>
              </w:rPr>
              <w:t>2279</w:t>
            </w:r>
          </w:p>
        </w:tc>
        <w:tc>
          <w:tcPr>
            <w:tcW w:w="517" w:type="dxa"/>
          </w:tcPr>
          <w:p w14:paraId="2CA1D271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12FC1C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5EADD2" w14:textId="77777777" w:rsidR="00A675F0" w:rsidRDefault="00A675F0" w:rsidP="00C900A0">
            <w:r>
              <w:rPr>
                <w:sz w:val="16"/>
                <w:szCs w:val="16"/>
              </w:rPr>
              <w:t>Update of Annex D.2 for interference signals lower than 2700 MHz</w:t>
            </w:r>
          </w:p>
        </w:tc>
        <w:tc>
          <w:tcPr>
            <w:tcW w:w="517" w:type="dxa"/>
          </w:tcPr>
          <w:p w14:paraId="613EF720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B7C6A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300B6AA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D6C6E86" w14:textId="77777777" w:rsidR="00A675F0" w:rsidRDefault="00A675F0" w:rsidP="00C900A0">
            <w:r>
              <w:rPr>
                <w:sz w:val="16"/>
                <w:szCs w:val="16"/>
              </w:rPr>
              <w:t>R5-232996</w:t>
            </w:r>
          </w:p>
        </w:tc>
        <w:tc>
          <w:tcPr>
            <w:tcW w:w="1597" w:type="dxa"/>
          </w:tcPr>
          <w:p w14:paraId="03D8F18F" w14:textId="77777777" w:rsidR="00A675F0" w:rsidRDefault="00A675F0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4B7BD7D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ED2347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6F1D7B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318F3EAA" w14:textId="77777777" w:rsidTr="00C900A0">
        <w:tc>
          <w:tcPr>
            <w:tcW w:w="879" w:type="dxa"/>
          </w:tcPr>
          <w:p w14:paraId="01E0A9DC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2E1041D" w14:textId="77777777" w:rsidR="00A675F0" w:rsidRDefault="00A675F0" w:rsidP="00C900A0">
            <w:r>
              <w:rPr>
                <w:sz w:val="16"/>
                <w:szCs w:val="16"/>
              </w:rPr>
              <w:t>2281</w:t>
            </w:r>
          </w:p>
        </w:tc>
        <w:tc>
          <w:tcPr>
            <w:tcW w:w="517" w:type="dxa"/>
          </w:tcPr>
          <w:p w14:paraId="2D677FF1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3FBE4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0354A4" w14:textId="77777777" w:rsidR="00A675F0" w:rsidRDefault="00A675F0" w:rsidP="00C900A0">
            <w:r>
              <w:rPr>
                <w:sz w:val="16"/>
                <w:szCs w:val="16"/>
              </w:rPr>
              <w:t>Removing redundant parameter setting from time mask testing</w:t>
            </w:r>
          </w:p>
        </w:tc>
        <w:tc>
          <w:tcPr>
            <w:tcW w:w="517" w:type="dxa"/>
          </w:tcPr>
          <w:p w14:paraId="76D2BFF6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B3CE7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5FC1933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5F849A" w14:textId="77777777" w:rsidR="00A675F0" w:rsidRDefault="00A675F0" w:rsidP="00C900A0">
            <w:r>
              <w:rPr>
                <w:sz w:val="16"/>
                <w:szCs w:val="16"/>
              </w:rPr>
              <w:t>R5-233023</w:t>
            </w:r>
          </w:p>
        </w:tc>
        <w:tc>
          <w:tcPr>
            <w:tcW w:w="1597" w:type="dxa"/>
          </w:tcPr>
          <w:p w14:paraId="326F084C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9E2B4A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EFB45D" w14:textId="77777777" w:rsidR="00A675F0" w:rsidRDefault="00A675F0" w:rsidP="00C900A0">
            <w:r>
              <w:rPr>
                <w:sz w:val="16"/>
                <w:szCs w:val="16"/>
              </w:rPr>
              <w:t>6.3.3.6</w:t>
            </w:r>
          </w:p>
        </w:tc>
        <w:tc>
          <w:tcPr>
            <w:tcW w:w="998" w:type="dxa"/>
          </w:tcPr>
          <w:p w14:paraId="04E71EA4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675F0" w14:paraId="19C09A88" w14:textId="77777777" w:rsidTr="00C900A0">
        <w:tc>
          <w:tcPr>
            <w:tcW w:w="879" w:type="dxa"/>
          </w:tcPr>
          <w:p w14:paraId="5F63C55D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197772D" w14:textId="77777777" w:rsidR="00A675F0" w:rsidRDefault="00A675F0" w:rsidP="00C900A0">
            <w:r>
              <w:rPr>
                <w:sz w:val="16"/>
                <w:szCs w:val="16"/>
              </w:rPr>
              <w:t>2282</w:t>
            </w:r>
          </w:p>
        </w:tc>
        <w:tc>
          <w:tcPr>
            <w:tcW w:w="517" w:type="dxa"/>
          </w:tcPr>
          <w:p w14:paraId="7AC3AC85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BE6CD8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625E22" w14:textId="77777777" w:rsidR="00A675F0" w:rsidRDefault="00A675F0" w:rsidP="00C900A0">
            <w:r>
              <w:rPr>
                <w:sz w:val="16"/>
                <w:szCs w:val="16"/>
              </w:rPr>
              <w:t>Clarification of spurious emsission testing configuration - Part 1</w:t>
            </w:r>
          </w:p>
        </w:tc>
        <w:tc>
          <w:tcPr>
            <w:tcW w:w="517" w:type="dxa"/>
          </w:tcPr>
          <w:p w14:paraId="63C1F2A6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6C244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6D77D20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3E806F9" w14:textId="77777777" w:rsidR="00A675F0" w:rsidRDefault="00A675F0" w:rsidP="00C900A0">
            <w:r>
              <w:rPr>
                <w:sz w:val="16"/>
                <w:szCs w:val="16"/>
              </w:rPr>
              <w:t>R5-233543</w:t>
            </w:r>
          </w:p>
        </w:tc>
        <w:tc>
          <w:tcPr>
            <w:tcW w:w="1597" w:type="dxa"/>
          </w:tcPr>
          <w:p w14:paraId="676049D5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FD663D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4827A5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25DDF3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2F5F2EC2" w14:textId="77777777" w:rsidTr="00C900A0">
        <w:tc>
          <w:tcPr>
            <w:tcW w:w="879" w:type="dxa"/>
          </w:tcPr>
          <w:p w14:paraId="0CF51293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D6499A" w14:textId="77777777" w:rsidR="00A675F0" w:rsidRDefault="00A675F0" w:rsidP="00C900A0">
            <w:r>
              <w:rPr>
                <w:sz w:val="16"/>
                <w:szCs w:val="16"/>
              </w:rPr>
              <w:t>2285</w:t>
            </w:r>
          </w:p>
        </w:tc>
        <w:tc>
          <w:tcPr>
            <w:tcW w:w="517" w:type="dxa"/>
          </w:tcPr>
          <w:p w14:paraId="27D25544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1DCDA5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6718C5" w14:textId="77777777" w:rsidR="00A675F0" w:rsidRDefault="00A675F0" w:rsidP="00C900A0">
            <w:r>
              <w:rPr>
                <w:sz w:val="16"/>
                <w:szCs w:val="16"/>
              </w:rPr>
              <w:t>Updating FR1 test case Additional spectrum emission mask for UL MIMO</w:t>
            </w:r>
          </w:p>
        </w:tc>
        <w:tc>
          <w:tcPr>
            <w:tcW w:w="517" w:type="dxa"/>
          </w:tcPr>
          <w:p w14:paraId="7B2E11A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76C6A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7B6DC06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23B0E3" w14:textId="77777777" w:rsidR="00A675F0" w:rsidRDefault="00A675F0" w:rsidP="00C900A0">
            <w:r>
              <w:rPr>
                <w:sz w:val="16"/>
                <w:szCs w:val="16"/>
              </w:rPr>
              <w:t>R5-233547</w:t>
            </w:r>
          </w:p>
        </w:tc>
        <w:tc>
          <w:tcPr>
            <w:tcW w:w="1597" w:type="dxa"/>
          </w:tcPr>
          <w:p w14:paraId="0D45E516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7230C4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C5BCC0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E6DAA8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297DB27B" w14:textId="77777777" w:rsidTr="00C900A0">
        <w:tc>
          <w:tcPr>
            <w:tcW w:w="879" w:type="dxa"/>
          </w:tcPr>
          <w:p w14:paraId="71918624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6D3FFB9" w14:textId="77777777" w:rsidR="00A675F0" w:rsidRDefault="00A675F0" w:rsidP="00C900A0">
            <w:r>
              <w:rPr>
                <w:sz w:val="16"/>
                <w:szCs w:val="16"/>
              </w:rPr>
              <w:t>2286</w:t>
            </w:r>
          </w:p>
        </w:tc>
        <w:tc>
          <w:tcPr>
            <w:tcW w:w="517" w:type="dxa"/>
          </w:tcPr>
          <w:p w14:paraId="3E0644BC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87A2C3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BCABD" w14:textId="77777777" w:rsidR="00A675F0" w:rsidRDefault="00A675F0" w:rsidP="00C900A0">
            <w:r>
              <w:rPr>
                <w:sz w:val="16"/>
                <w:szCs w:val="16"/>
              </w:rPr>
              <w:t>Updating test case UTRA ACLR for UL MIMO</w:t>
            </w:r>
          </w:p>
        </w:tc>
        <w:tc>
          <w:tcPr>
            <w:tcW w:w="517" w:type="dxa"/>
          </w:tcPr>
          <w:p w14:paraId="771D7B77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67705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5E0DF26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DD7098" w14:textId="77777777" w:rsidR="00A675F0" w:rsidRDefault="00A675F0" w:rsidP="00C900A0">
            <w:r>
              <w:rPr>
                <w:sz w:val="16"/>
                <w:szCs w:val="16"/>
              </w:rPr>
              <w:t>R5-233083</w:t>
            </w:r>
          </w:p>
        </w:tc>
        <w:tc>
          <w:tcPr>
            <w:tcW w:w="1597" w:type="dxa"/>
          </w:tcPr>
          <w:p w14:paraId="40357579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E87F58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6A2B62" w14:textId="77777777" w:rsidR="00A675F0" w:rsidRDefault="00A675F0" w:rsidP="00C900A0">
            <w:r>
              <w:rPr>
                <w:sz w:val="16"/>
                <w:szCs w:val="16"/>
              </w:rPr>
              <w:t>6.5D.2.4.2</w:t>
            </w:r>
          </w:p>
        </w:tc>
        <w:tc>
          <w:tcPr>
            <w:tcW w:w="998" w:type="dxa"/>
          </w:tcPr>
          <w:p w14:paraId="730F3553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75081441" w14:textId="77777777" w:rsidTr="00C900A0">
        <w:tc>
          <w:tcPr>
            <w:tcW w:w="879" w:type="dxa"/>
          </w:tcPr>
          <w:p w14:paraId="5634DFF0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7FF06D" w14:textId="77777777" w:rsidR="00A675F0" w:rsidRDefault="00A675F0" w:rsidP="00C900A0">
            <w:r>
              <w:rPr>
                <w:sz w:val="16"/>
                <w:szCs w:val="16"/>
              </w:rPr>
              <w:t>2288</w:t>
            </w:r>
          </w:p>
        </w:tc>
        <w:tc>
          <w:tcPr>
            <w:tcW w:w="517" w:type="dxa"/>
          </w:tcPr>
          <w:p w14:paraId="58375133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2F5EE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119497" w14:textId="77777777" w:rsidR="00A675F0" w:rsidRDefault="00A675F0" w:rsidP="00C900A0">
            <w:r>
              <w:rPr>
                <w:sz w:val="16"/>
                <w:szCs w:val="16"/>
              </w:rPr>
              <w:t>Updating test requirement of test case AMPR for UL MIMO</w:t>
            </w:r>
          </w:p>
        </w:tc>
        <w:tc>
          <w:tcPr>
            <w:tcW w:w="517" w:type="dxa"/>
          </w:tcPr>
          <w:p w14:paraId="487E1243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F7107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4EFE778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28FBCD6" w14:textId="77777777" w:rsidR="00A675F0" w:rsidRDefault="00A675F0" w:rsidP="00C900A0">
            <w:r>
              <w:rPr>
                <w:sz w:val="16"/>
                <w:szCs w:val="16"/>
              </w:rPr>
              <w:t>R5-233085</w:t>
            </w:r>
          </w:p>
        </w:tc>
        <w:tc>
          <w:tcPr>
            <w:tcW w:w="1597" w:type="dxa"/>
          </w:tcPr>
          <w:p w14:paraId="1F4C3A35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61BC46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80AC0A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4B09C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5B333E46" w14:textId="77777777" w:rsidTr="00C900A0">
        <w:tc>
          <w:tcPr>
            <w:tcW w:w="879" w:type="dxa"/>
          </w:tcPr>
          <w:p w14:paraId="51FDFBAC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ACCB48" w14:textId="77777777" w:rsidR="00A675F0" w:rsidRDefault="00A675F0" w:rsidP="00C900A0">
            <w:r>
              <w:rPr>
                <w:sz w:val="16"/>
                <w:szCs w:val="16"/>
              </w:rPr>
              <w:t>2289</w:t>
            </w:r>
          </w:p>
        </w:tc>
        <w:tc>
          <w:tcPr>
            <w:tcW w:w="517" w:type="dxa"/>
          </w:tcPr>
          <w:p w14:paraId="5AFF3BCE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A645F3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D63545" w14:textId="77777777" w:rsidR="00A675F0" w:rsidRDefault="00A675F0" w:rsidP="00C900A0">
            <w:r>
              <w:rPr>
                <w:sz w:val="16"/>
                <w:szCs w:val="16"/>
              </w:rPr>
              <w:t>Updating PUCCH aggregated power tolerance test case for SUL and for MIMO</w:t>
            </w:r>
          </w:p>
        </w:tc>
        <w:tc>
          <w:tcPr>
            <w:tcW w:w="517" w:type="dxa"/>
          </w:tcPr>
          <w:p w14:paraId="71C68888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70BBE5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7E52F03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49525E" w14:textId="77777777" w:rsidR="00A675F0" w:rsidRDefault="00A675F0" w:rsidP="00C900A0">
            <w:r>
              <w:rPr>
                <w:sz w:val="16"/>
                <w:szCs w:val="16"/>
              </w:rPr>
              <w:t>R5-233548</w:t>
            </w:r>
          </w:p>
        </w:tc>
        <w:tc>
          <w:tcPr>
            <w:tcW w:w="1597" w:type="dxa"/>
          </w:tcPr>
          <w:p w14:paraId="1DE9B68B" w14:textId="77777777" w:rsidR="00A675F0" w:rsidRDefault="00A675F0" w:rsidP="00C900A0">
            <w:r>
              <w:rPr>
                <w:sz w:val="16"/>
                <w:szCs w:val="16"/>
              </w:rPr>
              <w:t>Huawei, HiSilicon, Rohde&amp;Schwarz</w:t>
            </w:r>
          </w:p>
        </w:tc>
        <w:tc>
          <w:tcPr>
            <w:tcW w:w="1122" w:type="dxa"/>
          </w:tcPr>
          <w:p w14:paraId="2A0CB688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C3568C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DC1C38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5DCD115F" w14:textId="77777777" w:rsidTr="00C900A0">
        <w:tc>
          <w:tcPr>
            <w:tcW w:w="879" w:type="dxa"/>
          </w:tcPr>
          <w:p w14:paraId="57E8EA88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D7A3ADA" w14:textId="77777777" w:rsidR="00A675F0" w:rsidRDefault="00A675F0" w:rsidP="00C900A0">
            <w:r>
              <w:rPr>
                <w:sz w:val="16"/>
                <w:szCs w:val="16"/>
              </w:rPr>
              <w:t>2290</w:t>
            </w:r>
          </w:p>
        </w:tc>
        <w:tc>
          <w:tcPr>
            <w:tcW w:w="517" w:type="dxa"/>
          </w:tcPr>
          <w:p w14:paraId="75306FB2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39E9D6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CC9F6A" w14:textId="77777777" w:rsidR="00A675F0" w:rsidRDefault="00A675F0" w:rsidP="00C900A0">
            <w:r>
              <w:rPr>
                <w:sz w:val="16"/>
                <w:szCs w:val="16"/>
              </w:rPr>
              <w:t>Updating MU values for NR FR1 Relative power tolerance for UL MIMO</w:t>
            </w:r>
          </w:p>
        </w:tc>
        <w:tc>
          <w:tcPr>
            <w:tcW w:w="517" w:type="dxa"/>
          </w:tcPr>
          <w:p w14:paraId="3B0C9C32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D0F936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F57EA9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08DE8D" w14:textId="77777777" w:rsidR="00A675F0" w:rsidRDefault="00A675F0" w:rsidP="00C900A0">
            <w:r>
              <w:rPr>
                <w:sz w:val="16"/>
                <w:szCs w:val="16"/>
              </w:rPr>
              <w:t>R5-233549</w:t>
            </w:r>
          </w:p>
        </w:tc>
        <w:tc>
          <w:tcPr>
            <w:tcW w:w="1597" w:type="dxa"/>
          </w:tcPr>
          <w:p w14:paraId="444EBA2A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48A92A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8E63CF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97D4D6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5CBFBE2A" w14:textId="77777777" w:rsidTr="00C900A0">
        <w:tc>
          <w:tcPr>
            <w:tcW w:w="879" w:type="dxa"/>
          </w:tcPr>
          <w:p w14:paraId="1F205E7A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7D5368D" w14:textId="77777777" w:rsidR="00A675F0" w:rsidRDefault="00A675F0" w:rsidP="00C900A0">
            <w:r>
              <w:rPr>
                <w:sz w:val="16"/>
                <w:szCs w:val="16"/>
              </w:rPr>
              <w:t>2291</w:t>
            </w:r>
          </w:p>
        </w:tc>
        <w:tc>
          <w:tcPr>
            <w:tcW w:w="517" w:type="dxa"/>
          </w:tcPr>
          <w:p w14:paraId="099A9CF6" w14:textId="77777777" w:rsidR="00A675F0" w:rsidRDefault="00A675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8445C3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750CC0" w14:textId="77777777" w:rsidR="00A675F0" w:rsidRDefault="00A675F0" w:rsidP="00C900A0">
            <w:r>
              <w:rPr>
                <w:sz w:val="16"/>
                <w:szCs w:val="16"/>
              </w:rPr>
              <w:t>Correction to REFSENS exceptions testing for CA_n7A-n78A</w:t>
            </w:r>
          </w:p>
        </w:tc>
        <w:tc>
          <w:tcPr>
            <w:tcW w:w="517" w:type="dxa"/>
          </w:tcPr>
          <w:p w14:paraId="61770374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CC73F3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788FFF4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D002D6" w14:textId="77777777" w:rsidR="00A675F0" w:rsidRDefault="00A675F0" w:rsidP="00C900A0">
            <w:r>
              <w:rPr>
                <w:sz w:val="16"/>
                <w:szCs w:val="16"/>
              </w:rPr>
              <w:t>R5-233525</w:t>
            </w:r>
          </w:p>
        </w:tc>
        <w:tc>
          <w:tcPr>
            <w:tcW w:w="1597" w:type="dxa"/>
          </w:tcPr>
          <w:p w14:paraId="3009CBB9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D934FA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D21A35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4456B8" w14:textId="77777777" w:rsidR="00A675F0" w:rsidRDefault="00A675F0" w:rsidP="00C900A0">
            <w:pPr>
              <w:rPr>
                <w:sz w:val="16"/>
                <w:szCs w:val="16"/>
              </w:rPr>
            </w:pPr>
          </w:p>
        </w:tc>
      </w:tr>
      <w:tr w:rsidR="00A675F0" w14:paraId="60F6F0ED" w14:textId="77777777" w:rsidTr="00C900A0">
        <w:tc>
          <w:tcPr>
            <w:tcW w:w="879" w:type="dxa"/>
          </w:tcPr>
          <w:p w14:paraId="42EF2B9F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C694ED9" w14:textId="77777777" w:rsidR="00A675F0" w:rsidRDefault="00A675F0" w:rsidP="00C900A0">
            <w:r>
              <w:rPr>
                <w:sz w:val="16"/>
                <w:szCs w:val="16"/>
              </w:rPr>
              <w:t>2292</w:t>
            </w:r>
          </w:p>
        </w:tc>
        <w:tc>
          <w:tcPr>
            <w:tcW w:w="517" w:type="dxa"/>
          </w:tcPr>
          <w:p w14:paraId="1F02BDBD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35CC82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F370B0" w14:textId="77777777" w:rsidR="00A675F0" w:rsidRDefault="00A675F0" w:rsidP="00C900A0">
            <w:r>
              <w:rPr>
                <w:sz w:val="16"/>
                <w:szCs w:val="16"/>
              </w:rPr>
              <w:t>Correction to NS_04 test configuration for Additional spurious emissions for UL MIMO</w:t>
            </w:r>
          </w:p>
        </w:tc>
        <w:tc>
          <w:tcPr>
            <w:tcW w:w="517" w:type="dxa"/>
          </w:tcPr>
          <w:p w14:paraId="17370B7F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C0CED8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0CC07CA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53A99F" w14:textId="77777777" w:rsidR="00A675F0" w:rsidRDefault="00A675F0" w:rsidP="00C900A0">
            <w:r>
              <w:rPr>
                <w:sz w:val="16"/>
                <w:szCs w:val="16"/>
              </w:rPr>
              <w:t>R5-233090</w:t>
            </w:r>
          </w:p>
        </w:tc>
        <w:tc>
          <w:tcPr>
            <w:tcW w:w="1597" w:type="dxa"/>
          </w:tcPr>
          <w:p w14:paraId="1A9F1F6B" w14:textId="77777777" w:rsidR="00A675F0" w:rsidRDefault="00A675F0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84F9A6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6A54D5" w14:textId="77777777" w:rsidR="00A675F0" w:rsidRDefault="00A675F0" w:rsidP="00C900A0">
            <w:r>
              <w:rPr>
                <w:sz w:val="16"/>
                <w:szCs w:val="16"/>
              </w:rPr>
              <w:t>6.5D.3.3</w:t>
            </w:r>
          </w:p>
        </w:tc>
        <w:tc>
          <w:tcPr>
            <w:tcW w:w="998" w:type="dxa"/>
          </w:tcPr>
          <w:p w14:paraId="3F454F10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1A4BB33A" w14:textId="77777777" w:rsidTr="00C900A0">
        <w:tc>
          <w:tcPr>
            <w:tcW w:w="879" w:type="dxa"/>
          </w:tcPr>
          <w:p w14:paraId="7C85A550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E23D983" w14:textId="77777777" w:rsidR="00A675F0" w:rsidRDefault="00A675F0" w:rsidP="00C900A0">
            <w:r>
              <w:rPr>
                <w:sz w:val="16"/>
                <w:szCs w:val="16"/>
              </w:rPr>
              <w:t>2302</w:t>
            </w:r>
          </w:p>
        </w:tc>
        <w:tc>
          <w:tcPr>
            <w:tcW w:w="517" w:type="dxa"/>
          </w:tcPr>
          <w:p w14:paraId="305C3C59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84004A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C0E8B" w14:textId="77777777" w:rsidR="00A675F0" w:rsidRDefault="00A675F0" w:rsidP="00C900A0">
            <w:r>
              <w:rPr>
                <w:sz w:val="16"/>
                <w:szCs w:val="16"/>
              </w:rPr>
              <w:t>Correction to clauses using void table 5.5A.3-x</w:t>
            </w:r>
          </w:p>
        </w:tc>
        <w:tc>
          <w:tcPr>
            <w:tcW w:w="517" w:type="dxa"/>
          </w:tcPr>
          <w:p w14:paraId="6596C768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6CC39C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B9927EA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9D1997" w14:textId="77777777" w:rsidR="00A675F0" w:rsidRDefault="00A675F0" w:rsidP="00C900A0">
            <w:r>
              <w:rPr>
                <w:sz w:val="16"/>
                <w:szCs w:val="16"/>
              </w:rPr>
              <w:t>R5-233186</w:t>
            </w:r>
          </w:p>
        </w:tc>
        <w:tc>
          <w:tcPr>
            <w:tcW w:w="1597" w:type="dxa"/>
          </w:tcPr>
          <w:p w14:paraId="0EEBB10A" w14:textId="77777777" w:rsidR="00A675F0" w:rsidRDefault="00A675F0" w:rsidP="00C900A0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02F397CA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12DAFA" w14:textId="77777777" w:rsidR="00A675F0" w:rsidRDefault="00A675F0" w:rsidP="00C900A0">
            <w:r>
              <w:rPr>
                <w:sz w:val="16"/>
                <w:szCs w:val="16"/>
              </w:rPr>
              <w:t>6.2A.1.1.4.1, 6.2A.2.1.4.1, 6.2A.3.1.4.1, 6.3A.1.1.4.1, 6.3A.3.1.4.1, 6.3A.3.1_1.4.1, 6.4A.1.1.4.1, 6.4A.2.1.1.4.1, 6.4A.2.2.1.4.1, 6.4A.2.3.1.4.1, 6.5A.1.1.4.1, 6.5A.2.2.1.4.1, 6.5A.3.1.1.4.1, 6.5A.3.2.1.4.1, 6.5A.4.1.4.1, 7.9A.1.4.1</w:t>
            </w:r>
          </w:p>
        </w:tc>
        <w:tc>
          <w:tcPr>
            <w:tcW w:w="998" w:type="dxa"/>
          </w:tcPr>
          <w:p w14:paraId="2C678450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6A107155" w14:textId="77777777" w:rsidTr="00C900A0">
        <w:tc>
          <w:tcPr>
            <w:tcW w:w="879" w:type="dxa"/>
          </w:tcPr>
          <w:p w14:paraId="65277A74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691B1CC" w14:textId="77777777" w:rsidR="00A675F0" w:rsidRDefault="00A675F0" w:rsidP="00C900A0">
            <w:r>
              <w:rPr>
                <w:sz w:val="16"/>
                <w:szCs w:val="16"/>
              </w:rPr>
              <w:t>2303</w:t>
            </w:r>
          </w:p>
        </w:tc>
        <w:tc>
          <w:tcPr>
            <w:tcW w:w="517" w:type="dxa"/>
          </w:tcPr>
          <w:p w14:paraId="0E5EAA0B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AE0DAF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4FDA6E" w14:textId="77777777" w:rsidR="00A675F0" w:rsidRDefault="00A675F0" w:rsidP="00C900A0">
            <w:r>
              <w:rPr>
                <w:sz w:val="16"/>
                <w:szCs w:val="16"/>
              </w:rPr>
              <w:t>Editorial correction to TC6.2.3 configuration table for NS_06</w:t>
            </w:r>
          </w:p>
        </w:tc>
        <w:tc>
          <w:tcPr>
            <w:tcW w:w="517" w:type="dxa"/>
          </w:tcPr>
          <w:p w14:paraId="627B57FE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BA7A8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B8B9F96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76293E" w14:textId="77777777" w:rsidR="00A675F0" w:rsidRDefault="00A675F0" w:rsidP="00C900A0">
            <w:r>
              <w:rPr>
                <w:sz w:val="16"/>
                <w:szCs w:val="16"/>
              </w:rPr>
              <w:t>R5-233193</w:t>
            </w:r>
          </w:p>
        </w:tc>
        <w:tc>
          <w:tcPr>
            <w:tcW w:w="1597" w:type="dxa"/>
          </w:tcPr>
          <w:p w14:paraId="4E18EAA4" w14:textId="77777777" w:rsidR="00A675F0" w:rsidRDefault="00A675F0" w:rsidP="00C900A0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2CEE7B7B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03F8B8" w14:textId="77777777" w:rsidR="00A675F0" w:rsidRDefault="00A675F0" w:rsidP="00C900A0">
            <w:r>
              <w:rPr>
                <w:sz w:val="16"/>
                <w:szCs w:val="16"/>
              </w:rPr>
              <w:t>6.2.3.4.1</w:t>
            </w:r>
          </w:p>
        </w:tc>
        <w:tc>
          <w:tcPr>
            <w:tcW w:w="998" w:type="dxa"/>
          </w:tcPr>
          <w:p w14:paraId="37699F48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75F0" w14:paraId="123E5489" w14:textId="77777777" w:rsidTr="00C900A0">
        <w:tc>
          <w:tcPr>
            <w:tcW w:w="879" w:type="dxa"/>
          </w:tcPr>
          <w:p w14:paraId="13D8C477" w14:textId="77777777" w:rsidR="00A675F0" w:rsidRDefault="00A675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F5C2FF" w14:textId="77777777" w:rsidR="00A675F0" w:rsidRDefault="00A675F0" w:rsidP="00C900A0">
            <w:r>
              <w:rPr>
                <w:sz w:val="16"/>
                <w:szCs w:val="16"/>
              </w:rPr>
              <w:t>2309</w:t>
            </w:r>
          </w:p>
        </w:tc>
        <w:tc>
          <w:tcPr>
            <w:tcW w:w="517" w:type="dxa"/>
          </w:tcPr>
          <w:p w14:paraId="5846B290" w14:textId="77777777" w:rsidR="00A675F0" w:rsidRDefault="00A675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D16F4" w14:textId="77777777" w:rsidR="00A675F0" w:rsidRDefault="00A675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A663E8" w14:textId="77777777" w:rsidR="00A675F0" w:rsidRDefault="00A675F0" w:rsidP="00C900A0">
            <w:r>
              <w:rPr>
                <w:sz w:val="16"/>
                <w:szCs w:val="16"/>
              </w:rPr>
              <w:t>Corrections on the minimum guardband calculation for FR1</w:t>
            </w:r>
          </w:p>
        </w:tc>
        <w:tc>
          <w:tcPr>
            <w:tcW w:w="517" w:type="dxa"/>
          </w:tcPr>
          <w:p w14:paraId="4753B03F" w14:textId="77777777" w:rsidR="00A675F0" w:rsidRDefault="00A675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9D291D" w14:textId="77777777" w:rsidR="00A675F0" w:rsidRDefault="00A675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83F41A2" w14:textId="77777777" w:rsidR="00A675F0" w:rsidRDefault="00A675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C5C6AF" w14:textId="77777777" w:rsidR="00A675F0" w:rsidRDefault="00A675F0" w:rsidP="00C900A0">
            <w:r>
              <w:rPr>
                <w:sz w:val="16"/>
                <w:szCs w:val="16"/>
              </w:rPr>
              <w:t>R5-233218</w:t>
            </w:r>
          </w:p>
        </w:tc>
        <w:tc>
          <w:tcPr>
            <w:tcW w:w="1597" w:type="dxa"/>
          </w:tcPr>
          <w:p w14:paraId="7763F173" w14:textId="77777777" w:rsidR="00A675F0" w:rsidRDefault="00A675F0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32CCBA" w14:textId="77777777" w:rsidR="00A675F0" w:rsidRDefault="00A675F0" w:rsidP="00C900A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E4D077" w14:textId="77777777" w:rsidR="00A675F0" w:rsidRDefault="00A675F0" w:rsidP="00C900A0">
            <w:r>
              <w:rPr>
                <w:sz w:val="16"/>
                <w:szCs w:val="16"/>
              </w:rPr>
              <w:t>3.2, 5.3.3</w:t>
            </w:r>
          </w:p>
        </w:tc>
        <w:tc>
          <w:tcPr>
            <w:tcW w:w="998" w:type="dxa"/>
          </w:tcPr>
          <w:p w14:paraId="301E375A" w14:textId="77777777" w:rsidR="00A675F0" w:rsidRDefault="00A675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C3DC144" w14:textId="77777777" w:rsidR="00A675F0" w:rsidRDefault="00A675F0" w:rsidP="00A675F0"/>
    <w:p w14:paraId="682C4211" w14:textId="77777777" w:rsidR="00A675F0" w:rsidRDefault="00A675F0" w:rsidP="00A675F0"/>
    <w:p w14:paraId="44D7ED4B" w14:textId="77777777" w:rsidR="008E10A5" w:rsidRPr="00917427" w:rsidRDefault="008E10A5" w:rsidP="008E10A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RP-230975</w:t>
      </w:r>
      <w:r>
        <w:rPr>
          <w:b/>
          <w:i/>
          <w:noProof/>
          <w:sz w:val="28"/>
        </w:rPr>
        <w:fldChar w:fldCharType="end"/>
      </w:r>
    </w:p>
    <w:p w14:paraId="2AB73AF4" w14:textId="77777777" w:rsidR="008E10A5" w:rsidRPr="00784730" w:rsidRDefault="008E10A5" w:rsidP="008E10A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525D5AE9" w14:textId="77777777" w:rsidR="008E10A5" w:rsidRPr="00050554" w:rsidRDefault="008E10A5" w:rsidP="008E10A5">
      <w:pPr>
        <w:rPr>
          <w:rFonts w:ascii="Arial" w:hAnsi="Arial" w:cs="Arial"/>
          <w:b/>
          <w:bCs/>
          <w:lang w:val="en-US"/>
        </w:rPr>
      </w:pPr>
    </w:p>
    <w:p w14:paraId="6275864B" w14:textId="77777777" w:rsidR="008E10A5" w:rsidRDefault="008E10A5" w:rsidP="008E10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ADC96E" w14:textId="77777777" w:rsidR="008E10A5" w:rsidRPr="00E145B1" w:rsidRDefault="008E10A5" w:rsidP="008E10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3)</w:t>
      </w:r>
      <w:r>
        <w:rPr>
          <w:rFonts w:ascii="Arial" w:hAnsi="Arial" w:cs="Arial"/>
          <w:b/>
          <w:bCs/>
        </w:rPr>
        <w:fldChar w:fldCharType="end"/>
      </w:r>
    </w:p>
    <w:p w14:paraId="1315672B" w14:textId="77777777" w:rsidR="008E10A5" w:rsidRDefault="008E10A5" w:rsidP="008E10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72386CE" w14:textId="77777777" w:rsidR="008E10A5" w:rsidRDefault="008E10A5" w:rsidP="008E10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F770CA" w14:textId="77777777" w:rsidR="008E10A5" w:rsidRDefault="008E10A5" w:rsidP="008E10A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7AEDB0F" w14:textId="77777777" w:rsidR="008E10A5" w:rsidRPr="004E535C" w:rsidRDefault="008E10A5" w:rsidP="008E10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10A5" w:rsidRPr="004E535C" w14:paraId="160BD25C" w14:textId="77777777" w:rsidTr="00D3355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16BAF3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0EB05B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904FC0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505789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3AF3FF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AF2D37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667DEF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CFA037B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644E5E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1F26F8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26C21F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F20AC9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948DAD" w14:textId="77777777" w:rsidR="008E10A5" w:rsidRPr="00BF1EB6" w:rsidRDefault="008E10A5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10A5" w14:paraId="6959E308" w14:textId="77777777" w:rsidTr="00D3355D">
        <w:tc>
          <w:tcPr>
            <w:tcW w:w="879" w:type="dxa"/>
          </w:tcPr>
          <w:p w14:paraId="5E91C2DA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8ECFE36" w14:textId="77777777" w:rsidR="008E10A5" w:rsidRDefault="008E10A5" w:rsidP="00D3355D"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 w14:paraId="56E12F5D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E2E325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30CC8B" w14:textId="77777777" w:rsidR="008E10A5" w:rsidRDefault="008E10A5" w:rsidP="00D3355D">
            <w:r>
              <w:rPr>
                <w:sz w:val="16"/>
                <w:szCs w:val="16"/>
              </w:rPr>
              <w:t>PC1 - ACS Case 1 and IBB test cases update in 38.521-2</w:t>
            </w:r>
          </w:p>
        </w:tc>
        <w:tc>
          <w:tcPr>
            <w:tcW w:w="517" w:type="dxa"/>
          </w:tcPr>
          <w:p w14:paraId="4923E2FC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7CC5F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F7FE6E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E871FE" w14:textId="77777777" w:rsidR="008E10A5" w:rsidRDefault="008E10A5" w:rsidP="00D3355D">
            <w:r>
              <w:rPr>
                <w:sz w:val="16"/>
                <w:szCs w:val="16"/>
              </w:rPr>
              <w:t>R5-233636</w:t>
            </w:r>
          </w:p>
        </w:tc>
        <w:tc>
          <w:tcPr>
            <w:tcW w:w="1597" w:type="dxa"/>
          </w:tcPr>
          <w:p w14:paraId="4769ECCF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5AEA6F4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47ABBE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46E5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4FA6058F" w14:textId="77777777" w:rsidTr="00D3355D">
        <w:tc>
          <w:tcPr>
            <w:tcW w:w="879" w:type="dxa"/>
          </w:tcPr>
          <w:p w14:paraId="3867AB88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C2C6362" w14:textId="77777777" w:rsidR="008E10A5" w:rsidRDefault="008E10A5" w:rsidP="00D3355D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 w14:paraId="4DEDA4C8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D76200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D76F91" w14:textId="77777777" w:rsidR="008E10A5" w:rsidRDefault="008E10A5" w:rsidP="00D3355D">
            <w:r>
              <w:rPr>
                <w:sz w:val="16"/>
                <w:szCs w:val="16"/>
              </w:rPr>
              <w:t>FR2 PC3 - Network Analyzer MU and TT update in 38.521-2</w:t>
            </w:r>
          </w:p>
        </w:tc>
        <w:tc>
          <w:tcPr>
            <w:tcW w:w="517" w:type="dxa"/>
          </w:tcPr>
          <w:p w14:paraId="50DFF826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3FA7EA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4199B3F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656E32" w14:textId="77777777" w:rsidR="008E10A5" w:rsidRDefault="008E10A5" w:rsidP="00D3355D">
            <w:r>
              <w:rPr>
                <w:sz w:val="16"/>
                <w:szCs w:val="16"/>
              </w:rPr>
              <w:t>R5-232170</w:t>
            </w:r>
          </w:p>
        </w:tc>
        <w:tc>
          <w:tcPr>
            <w:tcW w:w="1597" w:type="dxa"/>
          </w:tcPr>
          <w:p w14:paraId="0F413162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3103F70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5E866D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57DC2A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623A4D33" w14:textId="77777777" w:rsidTr="00D3355D">
        <w:tc>
          <w:tcPr>
            <w:tcW w:w="879" w:type="dxa"/>
          </w:tcPr>
          <w:p w14:paraId="2F3011AC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222BB57" w14:textId="77777777" w:rsidR="008E10A5" w:rsidRDefault="008E10A5" w:rsidP="00D3355D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</w:tcPr>
          <w:p w14:paraId="6979D9DC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A7C449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21E58E" w14:textId="77777777" w:rsidR="008E10A5" w:rsidRDefault="008E10A5" w:rsidP="00D3355D">
            <w:r>
              <w:rPr>
                <w:sz w:val="16"/>
                <w:szCs w:val="16"/>
              </w:rPr>
              <w:t>FR2 OBW CA - Test requirements misaligned with minimum requirements</w:t>
            </w:r>
          </w:p>
        </w:tc>
        <w:tc>
          <w:tcPr>
            <w:tcW w:w="517" w:type="dxa"/>
          </w:tcPr>
          <w:p w14:paraId="24706BE8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E85C4E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829D893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66811A" w14:textId="77777777" w:rsidR="008E10A5" w:rsidRDefault="008E10A5" w:rsidP="00D3355D">
            <w:r>
              <w:rPr>
                <w:sz w:val="16"/>
                <w:szCs w:val="16"/>
              </w:rPr>
              <w:t>R5-232356</w:t>
            </w:r>
          </w:p>
        </w:tc>
        <w:tc>
          <w:tcPr>
            <w:tcW w:w="1597" w:type="dxa"/>
          </w:tcPr>
          <w:p w14:paraId="0F73AC79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3AC5254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DF5F71" w14:textId="77777777" w:rsidR="008E10A5" w:rsidRDefault="008E10A5" w:rsidP="00D3355D">
            <w:r>
              <w:rPr>
                <w:sz w:val="16"/>
                <w:szCs w:val="16"/>
              </w:rPr>
              <w:t>6.5A.1.1, 6.5A.1.2, 6.5A.1.3, 6.5A.1.4, 6.5A.1.5, 6.5A.1.6, 6.5A.1.7</w:t>
            </w:r>
          </w:p>
        </w:tc>
        <w:tc>
          <w:tcPr>
            <w:tcW w:w="998" w:type="dxa"/>
          </w:tcPr>
          <w:p w14:paraId="685D66B6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3F71D67B" w14:textId="77777777" w:rsidTr="00D3355D">
        <w:tc>
          <w:tcPr>
            <w:tcW w:w="879" w:type="dxa"/>
          </w:tcPr>
          <w:p w14:paraId="71B08BBF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CEDFFA5" w14:textId="77777777" w:rsidR="008E10A5" w:rsidRDefault="008E10A5" w:rsidP="00D3355D"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</w:tcPr>
          <w:p w14:paraId="71752E16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75F755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9E3CBD" w14:textId="77777777" w:rsidR="008E10A5" w:rsidRDefault="008E10A5" w:rsidP="00D3355D">
            <w:r>
              <w:rPr>
                <w:sz w:val="16"/>
                <w:szCs w:val="16"/>
              </w:rPr>
              <w:t>1RB allocation increased to accommodate PHR in 2UL CA tests</w:t>
            </w:r>
          </w:p>
        </w:tc>
        <w:tc>
          <w:tcPr>
            <w:tcW w:w="517" w:type="dxa"/>
          </w:tcPr>
          <w:p w14:paraId="288CF5BB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BBBCF5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74CDB6C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8A7E9A" w14:textId="77777777" w:rsidR="008E10A5" w:rsidRDefault="008E10A5" w:rsidP="00D3355D">
            <w:r>
              <w:rPr>
                <w:sz w:val="16"/>
                <w:szCs w:val="16"/>
              </w:rPr>
              <w:t>R5-232357</w:t>
            </w:r>
          </w:p>
        </w:tc>
        <w:tc>
          <w:tcPr>
            <w:tcW w:w="1597" w:type="dxa"/>
          </w:tcPr>
          <w:p w14:paraId="4E278E8B" w14:textId="77777777" w:rsidR="008E10A5" w:rsidRDefault="008E10A5" w:rsidP="00D3355D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</w:tcPr>
          <w:p w14:paraId="5E9457F7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FF870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EC11C1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2F19DF35" w14:textId="77777777" w:rsidTr="00D3355D">
        <w:tc>
          <w:tcPr>
            <w:tcW w:w="879" w:type="dxa"/>
          </w:tcPr>
          <w:p w14:paraId="0D3DFD76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E314401" w14:textId="77777777" w:rsidR="008E10A5" w:rsidRDefault="008E10A5" w:rsidP="00D3355D">
            <w:r>
              <w:rPr>
                <w:sz w:val="16"/>
                <w:szCs w:val="16"/>
              </w:rPr>
              <w:t>0927</w:t>
            </w:r>
          </w:p>
        </w:tc>
        <w:tc>
          <w:tcPr>
            <w:tcW w:w="517" w:type="dxa"/>
          </w:tcPr>
          <w:p w14:paraId="630A8D50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DC23AF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51C072" w14:textId="77777777" w:rsidR="008E10A5" w:rsidRDefault="008E10A5" w:rsidP="00D3355D">
            <w:r>
              <w:rPr>
                <w:sz w:val="16"/>
                <w:szCs w:val="16"/>
              </w:rPr>
              <w:t>Update of SE TRP Offsets</w:t>
            </w:r>
          </w:p>
        </w:tc>
        <w:tc>
          <w:tcPr>
            <w:tcW w:w="517" w:type="dxa"/>
          </w:tcPr>
          <w:p w14:paraId="6950C761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DB8A4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2A154B4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23B512A" w14:textId="77777777" w:rsidR="008E10A5" w:rsidRDefault="008E10A5" w:rsidP="00D3355D">
            <w:r>
              <w:rPr>
                <w:sz w:val="16"/>
                <w:szCs w:val="16"/>
              </w:rPr>
              <w:t>R5-233702</w:t>
            </w:r>
          </w:p>
        </w:tc>
        <w:tc>
          <w:tcPr>
            <w:tcW w:w="1597" w:type="dxa"/>
          </w:tcPr>
          <w:p w14:paraId="08A56E96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D90180E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F7A754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B1DFA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68B27C0F" w14:textId="77777777" w:rsidTr="00D3355D">
        <w:tc>
          <w:tcPr>
            <w:tcW w:w="879" w:type="dxa"/>
          </w:tcPr>
          <w:p w14:paraId="0E94B080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943D379" w14:textId="77777777" w:rsidR="008E10A5" w:rsidRDefault="008E10A5" w:rsidP="00D3355D">
            <w:r>
              <w:rPr>
                <w:sz w:val="16"/>
                <w:szCs w:val="16"/>
              </w:rPr>
              <w:t>0928</w:t>
            </w:r>
          </w:p>
        </w:tc>
        <w:tc>
          <w:tcPr>
            <w:tcW w:w="517" w:type="dxa"/>
          </w:tcPr>
          <w:p w14:paraId="3A14B2E8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204220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95A948" w14:textId="77777777" w:rsidR="008E10A5" w:rsidRDefault="008E10A5" w:rsidP="00D3355D">
            <w:r>
              <w:rPr>
                <w:sz w:val="16"/>
                <w:szCs w:val="16"/>
              </w:rPr>
              <w:t>Update of SE TRP Offsets</w:t>
            </w:r>
          </w:p>
        </w:tc>
        <w:tc>
          <w:tcPr>
            <w:tcW w:w="517" w:type="dxa"/>
          </w:tcPr>
          <w:p w14:paraId="778BF8F5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DACBFC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7D05B7D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529531" w14:textId="77777777" w:rsidR="008E10A5" w:rsidRDefault="008E10A5" w:rsidP="00D3355D">
            <w:r>
              <w:rPr>
                <w:sz w:val="16"/>
                <w:szCs w:val="16"/>
              </w:rPr>
              <w:t>R5-233637</w:t>
            </w:r>
          </w:p>
        </w:tc>
        <w:tc>
          <w:tcPr>
            <w:tcW w:w="1597" w:type="dxa"/>
          </w:tcPr>
          <w:p w14:paraId="0E3236EB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7719F1A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F17819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990DC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53DE3097" w14:textId="77777777" w:rsidTr="00D3355D">
        <w:tc>
          <w:tcPr>
            <w:tcW w:w="879" w:type="dxa"/>
          </w:tcPr>
          <w:p w14:paraId="224E3387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D1B80FC" w14:textId="77777777" w:rsidR="008E10A5" w:rsidRDefault="008E10A5" w:rsidP="00D3355D">
            <w:r>
              <w:rPr>
                <w:sz w:val="16"/>
                <w:szCs w:val="16"/>
              </w:rPr>
              <w:t>0929</w:t>
            </w:r>
          </w:p>
        </w:tc>
        <w:tc>
          <w:tcPr>
            <w:tcW w:w="517" w:type="dxa"/>
          </w:tcPr>
          <w:p w14:paraId="13300D34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774C92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C15E39" w14:textId="77777777" w:rsidR="008E10A5" w:rsidRDefault="008E10A5" w:rsidP="00D3355D">
            <w:r>
              <w:rPr>
                <w:sz w:val="16"/>
                <w:szCs w:val="16"/>
              </w:rPr>
              <w:t>Update of Fine SE TRP Grids</w:t>
            </w:r>
          </w:p>
        </w:tc>
        <w:tc>
          <w:tcPr>
            <w:tcW w:w="517" w:type="dxa"/>
          </w:tcPr>
          <w:p w14:paraId="61487ABC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9969D2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C7D69DD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253358C" w14:textId="77777777" w:rsidR="008E10A5" w:rsidRDefault="008E10A5" w:rsidP="00D3355D">
            <w:r>
              <w:rPr>
                <w:sz w:val="16"/>
                <w:szCs w:val="16"/>
              </w:rPr>
              <w:t>R5-233641</w:t>
            </w:r>
          </w:p>
        </w:tc>
        <w:tc>
          <w:tcPr>
            <w:tcW w:w="1597" w:type="dxa"/>
          </w:tcPr>
          <w:p w14:paraId="7D3A3C35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E24C34D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65392A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4ED213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579DE807" w14:textId="77777777" w:rsidTr="00D3355D">
        <w:tc>
          <w:tcPr>
            <w:tcW w:w="879" w:type="dxa"/>
          </w:tcPr>
          <w:p w14:paraId="0DFAFD48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0D36043" w14:textId="77777777" w:rsidR="008E10A5" w:rsidRDefault="008E10A5" w:rsidP="00D3355D">
            <w:r>
              <w:rPr>
                <w:sz w:val="16"/>
                <w:szCs w:val="16"/>
              </w:rPr>
              <w:t>0930</w:t>
            </w:r>
          </w:p>
        </w:tc>
        <w:tc>
          <w:tcPr>
            <w:tcW w:w="517" w:type="dxa"/>
          </w:tcPr>
          <w:p w14:paraId="7820D183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129371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AF0B79" w14:textId="77777777" w:rsidR="008E10A5" w:rsidRDefault="008E10A5" w:rsidP="00D3355D">
            <w:r>
              <w:rPr>
                <w:sz w:val="16"/>
                <w:szCs w:val="16"/>
              </w:rPr>
              <w:t>Clarification of QoQZ TRP Grids</w:t>
            </w:r>
          </w:p>
        </w:tc>
        <w:tc>
          <w:tcPr>
            <w:tcW w:w="517" w:type="dxa"/>
          </w:tcPr>
          <w:p w14:paraId="5B580E5A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B7407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0F0883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C64681" w14:textId="77777777" w:rsidR="008E10A5" w:rsidRDefault="008E10A5" w:rsidP="00D3355D">
            <w:r>
              <w:rPr>
                <w:sz w:val="16"/>
                <w:szCs w:val="16"/>
              </w:rPr>
              <w:t>R5-232632</w:t>
            </w:r>
          </w:p>
        </w:tc>
        <w:tc>
          <w:tcPr>
            <w:tcW w:w="1597" w:type="dxa"/>
          </w:tcPr>
          <w:p w14:paraId="3A8BB68E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CE72A73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542E7A" w14:textId="77777777" w:rsidR="008E10A5" w:rsidRDefault="008E10A5" w:rsidP="00D3355D">
            <w:r>
              <w:rPr>
                <w:sz w:val="16"/>
                <w:szCs w:val="16"/>
              </w:rPr>
              <w:t>O.2.3</w:t>
            </w:r>
          </w:p>
        </w:tc>
        <w:tc>
          <w:tcPr>
            <w:tcW w:w="998" w:type="dxa"/>
          </w:tcPr>
          <w:p w14:paraId="17880113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44F0F9D4" w14:textId="77777777" w:rsidTr="00D3355D">
        <w:tc>
          <w:tcPr>
            <w:tcW w:w="879" w:type="dxa"/>
          </w:tcPr>
          <w:p w14:paraId="5FDB423D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988F500" w14:textId="77777777" w:rsidR="008E10A5" w:rsidRDefault="008E10A5" w:rsidP="00D3355D"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 w14:paraId="162BEED9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76B966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B34B3C" w14:textId="77777777" w:rsidR="008E10A5" w:rsidRDefault="008E10A5" w:rsidP="00D3355D">
            <w:r>
              <w:rPr>
                <w:sz w:val="16"/>
                <w:szCs w:val="16"/>
              </w:rPr>
              <w:t>Clarification of Example DUT Coordinate System</w:t>
            </w:r>
          </w:p>
        </w:tc>
        <w:tc>
          <w:tcPr>
            <w:tcW w:w="517" w:type="dxa"/>
          </w:tcPr>
          <w:p w14:paraId="4859F3B8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7B927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DB6E8CD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0E064B" w14:textId="77777777" w:rsidR="008E10A5" w:rsidRDefault="008E10A5" w:rsidP="00D3355D">
            <w:r>
              <w:rPr>
                <w:sz w:val="16"/>
                <w:szCs w:val="16"/>
              </w:rPr>
              <w:t>R5-232634</w:t>
            </w:r>
          </w:p>
        </w:tc>
        <w:tc>
          <w:tcPr>
            <w:tcW w:w="1597" w:type="dxa"/>
          </w:tcPr>
          <w:p w14:paraId="4E1454F8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D0C9352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7C99D6" w14:textId="77777777" w:rsidR="008E10A5" w:rsidRDefault="008E10A5" w:rsidP="00D3355D">
            <w:r>
              <w:rPr>
                <w:sz w:val="16"/>
                <w:szCs w:val="16"/>
              </w:rPr>
              <w:t>N.1</w:t>
            </w:r>
          </w:p>
        </w:tc>
        <w:tc>
          <w:tcPr>
            <w:tcW w:w="998" w:type="dxa"/>
          </w:tcPr>
          <w:p w14:paraId="55269A0E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44F33DB9" w14:textId="77777777" w:rsidTr="00D3355D">
        <w:tc>
          <w:tcPr>
            <w:tcW w:w="879" w:type="dxa"/>
          </w:tcPr>
          <w:p w14:paraId="6BAD25AF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C8BAB73" w14:textId="77777777" w:rsidR="008E10A5" w:rsidRDefault="008E10A5" w:rsidP="00D3355D">
            <w:r>
              <w:rPr>
                <w:sz w:val="16"/>
                <w:szCs w:val="16"/>
              </w:rPr>
              <w:t>0935</w:t>
            </w:r>
          </w:p>
        </w:tc>
        <w:tc>
          <w:tcPr>
            <w:tcW w:w="517" w:type="dxa"/>
          </w:tcPr>
          <w:p w14:paraId="453D44CD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854736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09BB2F" w14:textId="77777777" w:rsidR="008E10A5" w:rsidRDefault="008E10A5" w:rsidP="00D3355D">
            <w:r>
              <w:rPr>
                <w:sz w:val="16"/>
                <w:szCs w:val="16"/>
              </w:rPr>
              <w:t>Addition of Annex Q.2 for Relative Phase Error Measurement</w:t>
            </w:r>
          </w:p>
        </w:tc>
        <w:tc>
          <w:tcPr>
            <w:tcW w:w="517" w:type="dxa"/>
          </w:tcPr>
          <w:p w14:paraId="7E5EC85F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39DD99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7F6FE70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98BEFF3" w14:textId="77777777" w:rsidR="008E10A5" w:rsidRDefault="008E10A5" w:rsidP="00D3355D">
            <w:r>
              <w:rPr>
                <w:sz w:val="16"/>
                <w:szCs w:val="16"/>
              </w:rPr>
              <w:t>R5-233723</w:t>
            </w:r>
          </w:p>
        </w:tc>
        <w:tc>
          <w:tcPr>
            <w:tcW w:w="1597" w:type="dxa"/>
          </w:tcPr>
          <w:p w14:paraId="5880E7E9" w14:textId="77777777" w:rsidR="008E10A5" w:rsidRDefault="008E10A5" w:rsidP="00D3355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44DBD0B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5A425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AEBF72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41F023B1" w14:textId="77777777" w:rsidTr="00D3355D">
        <w:tc>
          <w:tcPr>
            <w:tcW w:w="879" w:type="dxa"/>
          </w:tcPr>
          <w:p w14:paraId="4293BCB8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8BBC8DE" w14:textId="77777777" w:rsidR="008E10A5" w:rsidRDefault="008E10A5" w:rsidP="00D3355D">
            <w:r>
              <w:rPr>
                <w:sz w:val="16"/>
                <w:szCs w:val="16"/>
              </w:rPr>
              <w:t>0936</w:t>
            </w:r>
          </w:p>
        </w:tc>
        <w:tc>
          <w:tcPr>
            <w:tcW w:w="517" w:type="dxa"/>
          </w:tcPr>
          <w:p w14:paraId="1715C751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8C19A9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13AD1" w14:textId="77777777" w:rsidR="008E10A5" w:rsidRDefault="008E10A5" w:rsidP="00D3355D">
            <w:r>
              <w:rPr>
                <w:sz w:val="16"/>
                <w:szCs w:val="16"/>
              </w:rPr>
              <w:t>Adding noise impact of PC1 minimum output power in Annex F</w:t>
            </w:r>
          </w:p>
        </w:tc>
        <w:tc>
          <w:tcPr>
            <w:tcW w:w="517" w:type="dxa"/>
          </w:tcPr>
          <w:p w14:paraId="65FA3645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00E6CF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CA362B2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30E3C27" w14:textId="77777777" w:rsidR="008E10A5" w:rsidRDefault="008E10A5" w:rsidP="00D3355D">
            <w:r>
              <w:rPr>
                <w:sz w:val="16"/>
                <w:szCs w:val="16"/>
              </w:rPr>
              <w:t>R5-233024</w:t>
            </w:r>
          </w:p>
        </w:tc>
        <w:tc>
          <w:tcPr>
            <w:tcW w:w="1597" w:type="dxa"/>
          </w:tcPr>
          <w:p w14:paraId="742676D0" w14:textId="77777777" w:rsidR="008E10A5" w:rsidRDefault="008E10A5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A8F0D1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2B4118" w14:textId="77777777" w:rsidR="008E10A5" w:rsidRDefault="008E10A5" w:rsidP="00D3355D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646CEDEA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E10A5" w14:paraId="099391CA" w14:textId="77777777" w:rsidTr="00D3355D">
        <w:tc>
          <w:tcPr>
            <w:tcW w:w="879" w:type="dxa"/>
          </w:tcPr>
          <w:p w14:paraId="3496168B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CEB92C8" w14:textId="77777777" w:rsidR="008E10A5" w:rsidRDefault="008E10A5" w:rsidP="00D3355D">
            <w:r>
              <w:rPr>
                <w:sz w:val="16"/>
                <w:szCs w:val="16"/>
              </w:rPr>
              <w:t>0937</w:t>
            </w:r>
          </w:p>
        </w:tc>
        <w:tc>
          <w:tcPr>
            <w:tcW w:w="517" w:type="dxa"/>
          </w:tcPr>
          <w:p w14:paraId="746AFD03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794DC2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A8D416" w14:textId="77777777" w:rsidR="008E10A5" w:rsidRDefault="008E10A5" w:rsidP="00D3355D">
            <w:r>
              <w:rPr>
                <w:sz w:val="16"/>
                <w:szCs w:val="16"/>
              </w:rPr>
              <w:t>Clarification of spurious emsission testing configuration - Part 2</w:t>
            </w:r>
          </w:p>
        </w:tc>
        <w:tc>
          <w:tcPr>
            <w:tcW w:w="517" w:type="dxa"/>
          </w:tcPr>
          <w:p w14:paraId="4EDD03D8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9439F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2D3EF8D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7999DF6" w14:textId="77777777" w:rsidR="008E10A5" w:rsidRDefault="008E10A5" w:rsidP="00D3355D">
            <w:r>
              <w:rPr>
                <w:sz w:val="16"/>
                <w:szCs w:val="16"/>
              </w:rPr>
              <w:t>R5-233544</w:t>
            </w:r>
          </w:p>
        </w:tc>
        <w:tc>
          <w:tcPr>
            <w:tcW w:w="1597" w:type="dxa"/>
          </w:tcPr>
          <w:p w14:paraId="7B4DA083" w14:textId="77777777" w:rsidR="008E10A5" w:rsidRDefault="008E10A5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13B0A2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6C182F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E89B1E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63DAE71D" w14:textId="77777777" w:rsidTr="00D3355D">
        <w:tc>
          <w:tcPr>
            <w:tcW w:w="879" w:type="dxa"/>
          </w:tcPr>
          <w:p w14:paraId="7D4C9539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E05974D" w14:textId="77777777" w:rsidR="008E10A5" w:rsidRDefault="008E10A5" w:rsidP="00D3355D">
            <w:r>
              <w:rPr>
                <w:sz w:val="16"/>
                <w:szCs w:val="16"/>
              </w:rPr>
              <w:t>0940</w:t>
            </w:r>
          </w:p>
        </w:tc>
        <w:tc>
          <w:tcPr>
            <w:tcW w:w="517" w:type="dxa"/>
          </w:tcPr>
          <w:p w14:paraId="378A5EE2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66CBF5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AB5743" w14:textId="77777777" w:rsidR="008E10A5" w:rsidRDefault="008E10A5" w:rsidP="00D3355D">
            <w:r>
              <w:rPr>
                <w:sz w:val="16"/>
                <w:szCs w:val="16"/>
              </w:rPr>
              <w:t>Update of Additional Spurious Emissions CA test cases</w:t>
            </w:r>
          </w:p>
        </w:tc>
        <w:tc>
          <w:tcPr>
            <w:tcW w:w="517" w:type="dxa"/>
          </w:tcPr>
          <w:p w14:paraId="643F7656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BA8A4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1718EE4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83AFA5" w14:textId="77777777" w:rsidR="008E10A5" w:rsidRDefault="008E10A5" w:rsidP="00D3355D">
            <w:r>
              <w:rPr>
                <w:sz w:val="16"/>
                <w:szCs w:val="16"/>
              </w:rPr>
              <w:t>R5-233527</w:t>
            </w:r>
          </w:p>
        </w:tc>
        <w:tc>
          <w:tcPr>
            <w:tcW w:w="1597" w:type="dxa"/>
          </w:tcPr>
          <w:p w14:paraId="42F63F95" w14:textId="77777777" w:rsidR="008E10A5" w:rsidRDefault="008E10A5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BF20D85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FD91B8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CBF0A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1E96A80A" w14:textId="77777777" w:rsidTr="00D3355D">
        <w:tc>
          <w:tcPr>
            <w:tcW w:w="879" w:type="dxa"/>
          </w:tcPr>
          <w:p w14:paraId="5FE13E31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F1BC4E7" w14:textId="77777777" w:rsidR="008E10A5" w:rsidRDefault="008E10A5" w:rsidP="00D3355D"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 w14:paraId="475DA95C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370749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1F65B2" w14:textId="77777777" w:rsidR="008E10A5" w:rsidRDefault="008E10A5" w:rsidP="00D3355D">
            <w:r>
              <w:rPr>
                <w:sz w:val="16"/>
                <w:szCs w:val="16"/>
              </w:rPr>
              <w:t>Update of Additional MPR CA test cases</w:t>
            </w:r>
          </w:p>
        </w:tc>
        <w:tc>
          <w:tcPr>
            <w:tcW w:w="517" w:type="dxa"/>
          </w:tcPr>
          <w:p w14:paraId="288D1FFA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08A25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A907C7E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04B974" w14:textId="77777777" w:rsidR="008E10A5" w:rsidRDefault="008E10A5" w:rsidP="00D3355D">
            <w:r>
              <w:rPr>
                <w:sz w:val="16"/>
                <w:szCs w:val="16"/>
              </w:rPr>
              <w:t>R5-233562</w:t>
            </w:r>
          </w:p>
        </w:tc>
        <w:tc>
          <w:tcPr>
            <w:tcW w:w="1597" w:type="dxa"/>
          </w:tcPr>
          <w:p w14:paraId="344B5C27" w14:textId="77777777" w:rsidR="008E10A5" w:rsidRDefault="008E10A5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A1B02CF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9479359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EC7023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26128457" w14:textId="77777777" w:rsidTr="00D3355D">
        <w:tc>
          <w:tcPr>
            <w:tcW w:w="879" w:type="dxa"/>
          </w:tcPr>
          <w:p w14:paraId="14B93963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0DB55D2" w14:textId="77777777" w:rsidR="008E10A5" w:rsidRDefault="008E10A5" w:rsidP="00D3355D">
            <w:r>
              <w:rPr>
                <w:sz w:val="16"/>
                <w:szCs w:val="16"/>
              </w:rPr>
              <w:t>0945</w:t>
            </w:r>
          </w:p>
        </w:tc>
        <w:tc>
          <w:tcPr>
            <w:tcW w:w="517" w:type="dxa"/>
          </w:tcPr>
          <w:p w14:paraId="19781E60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320E7C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627B13" w14:textId="77777777" w:rsidR="008E10A5" w:rsidRDefault="008E10A5" w:rsidP="00D3355D">
            <w:r>
              <w:rPr>
                <w:sz w:val="16"/>
                <w:szCs w:val="16"/>
              </w:rPr>
              <w:t>Corrections on test parameters for adjacent channel selectivity for FR2</w:t>
            </w:r>
          </w:p>
        </w:tc>
        <w:tc>
          <w:tcPr>
            <w:tcW w:w="517" w:type="dxa"/>
          </w:tcPr>
          <w:p w14:paraId="5C183B14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9F4A6E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1F7217A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0CBEBB0" w14:textId="77777777" w:rsidR="008E10A5" w:rsidRDefault="008E10A5" w:rsidP="00D3355D">
            <w:r>
              <w:rPr>
                <w:sz w:val="16"/>
                <w:szCs w:val="16"/>
              </w:rPr>
              <w:t>R5-233578</w:t>
            </w:r>
          </w:p>
        </w:tc>
        <w:tc>
          <w:tcPr>
            <w:tcW w:w="1597" w:type="dxa"/>
          </w:tcPr>
          <w:p w14:paraId="2A1D726B" w14:textId="77777777" w:rsidR="008E10A5" w:rsidRDefault="008E10A5" w:rsidP="00D3355D">
            <w:r>
              <w:rPr>
                <w:sz w:val="16"/>
                <w:szCs w:val="16"/>
              </w:rPr>
              <w:t>ZTE Corporation, Anritsu</w:t>
            </w:r>
          </w:p>
        </w:tc>
        <w:tc>
          <w:tcPr>
            <w:tcW w:w="1122" w:type="dxa"/>
          </w:tcPr>
          <w:p w14:paraId="46BB352D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F3E2E5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54176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745EB021" w14:textId="77777777" w:rsidTr="00D3355D">
        <w:tc>
          <w:tcPr>
            <w:tcW w:w="879" w:type="dxa"/>
          </w:tcPr>
          <w:p w14:paraId="2F6BC0BE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3CE0945" w14:textId="77777777" w:rsidR="008E10A5" w:rsidRDefault="008E10A5" w:rsidP="00D3355D">
            <w:r>
              <w:rPr>
                <w:sz w:val="16"/>
                <w:szCs w:val="16"/>
              </w:rPr>
              <w:t>0946</w:t>
            </w:r>
          </w:p>
        </w:tc>
        <w:tc>
          <w:tcPr>
            <w:tcW w:w="517" w:type="dxa"/>
          </w:tcPr>
          <w:p w14:paraId="22468A83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3C9364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EF27F7" w14:textId="77777777" w:rsidR="008E10A5" w:rsidRDefault="008E10A5" w:rsidP="00D3355D">
            <w:r>
              <w:rPr>
                <w:sz w:val="16"/>
                <w:szCs w:val="16"/>
              </w:rPr>
              <w:t>Corrections on test parameters for blocking characteristics for FR2</w:t>
            </w:r>
          </w:p>
        </w:tc>
        <w:tc>
          <w:tcPr>
            <w:tcW w:w="517" w:type="dxa"/>
          </w:tcPr>
          <w:p w14:paraId="26DCF0E5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24395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8B75C0F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D537661" w14:textId="77777777" w:rsidR="008E10A5" w:rsidRDefault="008E10A5" w:rsidP="00D3355D">
            <w:r>
              <w:rPr>
                <w:sz w:val="16"/>
                <w:szCs w:val="16"/>
              </w:rPr>
              <w:t>R5-233579</w:t>
            </w:r>
          </w:p>
        </w:tc>
        <w:tc>
          <w:tcPr>
            <w:tcW w:w="1597" w:type="dxa"/>
          </w:tcPr>
          <w:p w14:paraId="25F1334B" w14:textId="77777777" w:rsidR="008E10A5" w:rsidRDefault="008E10A5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14985BC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9C4DB1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5D7BAF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75A6E772" w14:textId="77777777" w:rsidTr="00D3355D">
        <w:tc>
          <w:tcPr>
            <w:tcW w:w="879" w:type="dxa"/>
          </w:tcPr>
          <w:p w14:paraId="6F97CDBC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DBC86EE" w14:textId="77777777" w:rsidR="008E10A5" w:rsidRDefault="008E10A5" w:rsidP="00D3355D"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</w:tcPr>
          <w:p w14:paraId="34912603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6C1ADB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4F0E43" w14:textId="77777777" w:rsidR="008E10A5" w:rsidRDefault="008E10A5" w:rsidP="00D3355D">
            <w:r>
              <w:rPr>
                <w:sz w:val="16"/>
                <w:szCs w:val="16"/>
              </w:rPr>
              <w:t>Corrections on the minimum guardband calculation for FR2</w:t>
            </w:r>
          </w:p>
        </w:tc>
        <w:tc>
          <w:tcPr>
            <w:tcW w:w="517" w:type="dxa"/>
          </w:tcPr>
          <w:p w14:paraId="40E2FDDA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31620B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48B35A3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B95686F" w14:textId="77777777" w:rsidR="008E10A5" w:rsidRDefault="008E10A5" w:rsidP="00D3355D">
            <w:r>
              <w:rPr>
                <w:sz w:val="16"/>
                <w:szCs w:val="16"/>
              </w:rPr>
              <w:t>R5-233219</w:t>
            </w:r>
          </w:p>
        </w:tc>
        <w:tc>
          <w:tcPr>
            <w:tcW w:w="1597" w:type="dxa"/>
          </w:tcPr>
          <w:p w14:paraId="5DD44955" w14:textId="77777777" w:rsidR="008E10A5" w:rsidRDefault="008E10A5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40E2802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219E4F" w14:textId="77777777" w:rsidR="008E10A5" w:rsidRDefault="008E10A5" w:rsidP="00D3355D">
            <w:r>
              <w:rPr>
                <w:sz w:val="16"/>
                <w:szCs w:val="16"/>
              </w:rPr>
              <w:t>3.2, 5.3.3</w:t>
            </w:r>
          </w:p>
        </w:tc>
        <w:tc>
          <w:tcPr>
            <w:tcW w:w="998" w:type="dxa"/>
          </w:tcPr>
          <w:p w14:paraId="0AC2FE6A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7A377F36" w14:textId="77777777" w:rsidTr="00D3355D">
        <w:tc>
          <w:tcPr>
            <w:tcW w:w="879" w:type="dxa"/>
          </w:tcPr>
          <w:p w14:paraId="1F09F06F" w14:textId="77777777" w:rsidR="008E10A5" w:rsidRDefault="008E10A5" w:rsidP="00D3355D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B599B14" w14:textId="77777777" w:rsidR="008E10A5" w:rsidRDefault="008E10A5" w:rsidP="00D3355D"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 w14:paraId="179F366B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F76CC7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14FA31" w14:textId="77777777" w:rsidR="008E10A5" w:rsidRDefault="008E10A5" w:rsidP="00D3355D">
            <w:r>
              <w:rPr>
                <w:sz w:val="16"/>
                <w:szCs w:val="16"/>
              </w:rPr>
              <w:t>FR2 Spectrum Emission Mask test procedure update</w:t>
            </w:r>
          </w:p>
        </w:tc>
        <w:tc>
          <w:tcPr>
            <w:tcW w:w="517" w:type="dxa"/>
          </w:tcPr>
          <w:p w14:paraId="6BCEF2DB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79937" w14:textId="77777777" w:rsidR="008E10A5" w:rsidRDefault="008E10A5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ECDD548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97C0032" w14:textId="77777777" w:rsidR="008E10A5" w:rsidRDefault="008E10A5" w:rsidP="00D3355D">
            <w:r>
              <w:rPr>
                <w:sz w:val="16"/>
                <w:szCs w:val="16"/>
              </w:rPr>
              <w:t>R5-233225</w:t>
            </w:r>
          </w:p>
        </w:tc>
        <w:tc>
          <w:tcPr>
            <w:tcW w:w="1597" w:type="dxa"/>
          </w:tcPr>
          <w:p w14:paraId="25208496" w14:textId="77777777" w:rsidR="008E10A5" w:rsidRDefault="008E10A5" w:rsidP="00D3355D"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 w14:paraId="6B8B433C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9F3F58" w14:textId="77777777" w:rsidR="008E10A5" w:rsidRDefault="008E10A5" w:rsidP="00D3355D">
            <w:r>
              <w:rPr>
                <w:sz w:val="16"/>
                <w:szCs w:val="16"/>
              </w:rPr>
              <w:t>6.5.2.1.4.2</w:t>
            </w:r>
          </w:p>
        </w:tc>
        <w:tc>
          <w:tcPr>
            <w:tcW w:w="998" w:type="dxa"/>
          </w:tcPr>
          <w:p w14:paraId="704DF832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7C4C97C7" w14:textId="77777777" w:rsidTr="00D3355D">
        <w:tc>
          <w:tcPr>
            <w:tcW w:w="879" w:type="dxa"/>
          </w:tcPr>
          <w:p w14:paraId="3E182DEF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0A6F248" w14:textId="77777777" w:rsidR="008E10A5" w:rsidRDefault="008E10A5" w:rsidP="00D3355D">
            <w:r>
              <w:rPr>
                <w:sz w:val="16"/>
                <w:szCs w:val="16"/>
              </w:rPr>
              <w:t>1589</w:t>
            </w:r>
          </w:p>
        </w:tc>
        <w:tc>
          <w:tcPr>
            <w:tcW w:w="517" w:type="dxa"/>
          </w:tcPr>
          <w:p w14:paraId="5FA9806F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B0F8B8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426EE2" w14:textId="77777777" w:rsidR="008E10A5" w:rsidRDefault="008E10A5" w:rsidP="00D3355D">
            <w:r>
              <w:rPr>
                <w:sz w:val="16"/>
                <w:szCs w:val="16"/>
              </w:rPr>
              <w:t>FR2 MUs - Editor notes updates in 38.521-3</w:t>
            </w:r>
          </w:p>
        </w:tc>
        <w:tc>
          <w:tcPr>
            <w:tcW w:w="517" w:type="dxa"/>
          </w:tcPr>
          <w:p w14:paraId="53A484E1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8A8F17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3A06004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903A31" w14:textId="77777777" w:rsidR="008E10A5" w:rsidRDefault="008E10A5" w:rsidP="00D3355D">
            <w:r>
              <w:rPr>
                <w:sz w:val="16"/>
                <w:szCs w:val="16"/>
              </w:rPr>
              <w:t>R5-233638</w:t>
            </w:r>
          </w:p>
        </w:tc>
        <w:tc>
          <w:tcPr>
            <w:tcW w:w="1597" w:type="dxa"/>
          </w:tcPr>
          <w:p w14:paraId="4A15413E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C74C064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058024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1A75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695A8D1D" w14:textId="77777777" w:rsidTr="00D3355D">
        <w:tc>
          <w:tcPr>
            <w:tcW w:w="879" w:type="dxa"/>
          </w:tcPr>
          <w:p w14:paraId="2167A6E7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07ABE44" w14:textId="77777777" w:rsidR="008E10A5" w:rsidRDefault="008E10A5" w:rsidP="00D3355D">
            <w:r>
              <w:rPr>
                <w:sz w:val="16"/>
                <w:szCs w:val="16"/>
              </w:rPr>
              <w:t>1595</w:t>
            </w:r>
          </w:p>
        </w:tc>
        <w:tc>
          <w:tcPr>
            <w:tcW w:w="517" w:type="dxa"/>
          </w:tcPr>
          <w:p w14:paraId="1FE20215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76AF21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29541D" w14:textId="77777777" w:rsidR="008E10A5" w:rsidRDefault="008E10A5" w:rsidP="00D3355D">
            <w:r>
              <w:rPr>
                <w:sz w:val="16"/>
                <w:szCs w:val="16"/>
              </w:rPr>
              <w:t>NSA beam correspondence test applicability inconsistent with SA test</w:t>
            </w:r>
          </w:p>
        </w:tc>
        <w:tc>
          <w:tcPr>
            <w:tcW w:w="517" w:type="dxa"/>
          </w:tcPr>
          <w:p w14:paraId="3C8CAF2E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295EF5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A2CE8BE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7E9B817" w14:textId="77777777" w:rsidR="008E10A5" w:rsidRDefault="008E10A5" w:rsidP="00D3355D">
            <w:r>
              <w:rPr>
                <w:sz w:val="16"/>
                <w:szCs w:val="16"/>
              </w:rPr>
              <w:t>R5-233724</w:t>
            </w:r>
          </w:p>
        </w:tc>
        <w:tc>
          <w:tcPr>
            <w:tcW w:w="1597" w:type="dxa"/>
          </w:tcPr>
          <w:p w14:paraId="2C47EF85" w14:textId="77777777" w:rsidR="008E10A5" w:rsidRDefault="008E10A5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EBC9EC0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23190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82C209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7C3BA907" w14:textId="77777777" w:rsidTr="00D3355D">
        <w:tc>
          <w:tcPr>
            <w:tcW w:w="879" w:type="dxa"/>
          </w:tcPr>
          <w:p w14:paraId="51E47411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445848C" w14:textId="77777777" w:rsidR="008E10A5" w:rsidRDefault="008E10A5" w:rsidP="00D3355D"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 w14:paraId="39FAB691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3AABFF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E52EDF" w14:textId="77777777" w:rsidR="008E10A5" w:rsidRDefault="008E10A5" w:rsidP="00D3355D">
            <w:r>
              <w:rPr>
                <w:sz w:val="16"/>
                <w:szCs w:val="16"/>
              </w:rPr>
              <w:t>Update the Initial Conditions of four 6.2B.x TCs</w:t>
            </w:r>
          </w:p>
        </w:tc>
        <w:tc>
          <w:tcPr>
            <w:tcW w:w="517" w:type="dxa"/>
          </w:tcPr>
          <w:p w14:paraId="16442E08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696B0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1EFB71B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4504022" w14:textId="77777777" w:rsidR="008E10A5" w:rsidRDefault="008E10A5" w:rsidP="00D3355D">
            <w:r>
              <w:rPr>
                <w:sz w:val="16"/>
                <w:szCs w:val="16"/>
              </w:rPr>
              <w:t>R5-232514</w:t>
            </w:r>
          </w:p>
        </w:tc>
        <w:tc>
          <w:tcPr>
            <w:tcW w:w="1597" w:type="dxa"/>
          </w:tcPr>
          <w:p w14:paraId="15B90A1B" w14:textId="77777777" w:rsidR="008E10A5" w:rsidRDefault="008E10A5" w:rsidP="00D3355D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6C578A9" w14:textId="77777777" w:rsidR="008E10A5" w:rsidRDefault="008E10A5" w:rsidP="00D3355D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0B2D6D8" w14:textId="77777777" w:rsidR="008E10A5" w:rsidRDefault="008E10A5" w:rsidP="00D3355D">
            <w:r>
              <w:rPr>
                <w:sz w:val="16"/>
                <w:szCs w:val="16"/>
              </w:rPr>
              <w:t>6.2B</w:t>
            </w:r>
          </w:p>
        </w:tc>
        <w:tc>
          <w:tcPr>
            <w:tcW w:w="998" w:type="dxa"/>
          </w:tcPr>
          <w:p w14:paraId="37E8E23A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113202B2" w14:textId="77777777" w:rsidTr="00D3355D">
        <w:tc>
          <w:tcPr>
            <w:tcW w:w="879" w:type="dxa"/>
          </w:tcPr>
          <w:p w14:paraId="17D06935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160CCE1" w14:textId="77777777" w:rsidR="008E10A5" w:rsidRDefault="008E10A5" w:rsidP="00D3355D">
            <w:r>
              <w:rPr>
                <w:sz w:val="16"/>
                <w:szCs w:val="16"/>
              </w:rPr>
              <w:t>1602</w:t>
            </w:r>
          </w:p>
        </w:tc>
        <w:tc>
          <w:tcPr>
            <w:tcW w:w="517" w:type="dxa"/>
          </w:tcPr>
          <w:p w14:paraId="69A0972C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D45F1B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516CC4" w14:textId="77777777" w:rsidR="008E10A5" w:rsidRDefault="008E10A5" w:rsidP="00D3355D">
            <w:r>
              <w:rPr>
                <w:sz w:val="16"/>
                <w:szCs w:val="16"/>
              </w:rPr>
              <w:t>Update Ref sense for DC_38A_n78A, DC_18A_n77A  and DC_19A_n77A</w:t>
            </w:r>
          </w:p>
        </w:tc>
        <w:tc>
          <w:tcPr>
            <w:tcW w:w="517" w:type="dxa"/>
          </w:tcPr>
          <w:p w14:paraId="14C692DE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D0546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5C011DE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7A3768" w14:textId="77777777" w:rsidR="008E10A5" w:rsidRDefault="008E10A5" w:rsidP="00D3355D">
            <w:r>
              <w:rPr>
                <w:sz w:val="16"/>
                <w:szCs w:val="16"/>
              </w:rPr>
              <w:t>R5-233520</w:t>
            </w:r>
          </w:p>
        </w:tc>
        <w:tc>
          <w:tcPr>
            <w:tcW w:w="1597" w:type="dxa"/>
          </w:tcPr>
          <w:p w14:paraId="6FAC6EBD" w14:textId="77777777" w:rsidR="008E10A5" w:rsidRDefault="008E10A5" w:rsidP="00D3355D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45214052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AD66C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CA3BB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23C0737A" w14:textId="77777777" w:rsidTr="00D3355D">
        <w:tc>
          <w:tcPr>
            <w:tcW w:w="879" w:type="dxa"/>
          </w:tcPr>
          <w:p w14:paraId="469E1E43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AFBC1A3" w14:textId="77777777" w:rsidR="008E10A5" w:rsidRDefault="008E10A5" w:rsidP="00D3355D"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67406720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C11975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FA6763" w14:textId="77777777" w:rsidR="008E10A5" w:rsidRDefault="008E10A5" w:rsidP="00D3355D">
            <w:r>
              <w:rPr>
                <w:sz w:val="16"/>
                <w:szCs w:val="16"/>
              </w:rPr>
              <w:t>Adding SE Coex Inter band ENDC FR2 UL-MIMO test case</w:t>
            </w:r>
          </w:p>
        </w:tc>
        <w:tc>
          <w:tcPr>
            <w:tcW w:w="517" w:type="dxa"/>
          </w:tcPr>
          <w:p w14:paraId="4F5CF830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AA1E42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5579521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00F3F1" w14:textId="77777777" w:rsidR="008E10A5" w:rsidRDefault="008E10A5" w:rsidP="00D3355D">
            <w:r>
              <w:rPr>
                <w:sz w:val="16"/>
                <w:szCs w:val="16"/>
              </w:rPr>
              <w:t>R5-232623</w:t>
            </w:r>
          </w:p>
        </w:tc>
        <w:tc>
          <w:tcPr>
            <w:tcW w:w="1597" w:type="dxa"/>
          </w:tcPr>
          <w:p w14:paraId="7B9B6666" w14:textId="77777777" w:rsidR="008E10A5" w:rsidRDefault="008E10A5" w:rsidP="00D3355D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13B44F05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481EF4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D82997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016AA73C" w14:textId="77777777" w:rsidTr="00D3355D">
        <w:tc>
          <w:tcPr>
            <w:tcW w:w="879" w:type="dxa"/>
          </w:tcPr>
          <w:p w14:paraId="291ADF45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6F42CA4" w14:textId="77777777" w:rsidR="008E10A5" w:rsidRDefault="008E10A5" w:rsidP="00D3355D">
            <w:r>
              <w:rPr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 w14:paraId="6061497F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4D76A4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CD1B77" w14:textId="77777777" w:rsidR="008E10A5" w:rsidRDefault="008E10A5" w:rsidP="00D3355D">
            <w:r>
              <w:rPr>
                <w:sz w:val="16"/>
                <w:szCs w:val="16"/>
              </w:rPr>
              <w:t>Correction to 6.2B.4.1.3 configured output power for EN-DC</w:t>
            </w:r>
          </w:p>
        </w:tc>
        <w:tc>
          <w:tcPr>
            <w:tcW w:w="517" w:type="dxa"/>
          </w:tcPr>
          <w:p w14:paraId="3CA36C50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F08DC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883CAEB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0C81E5" w14:textId="77777777" w:rsidR="008E10A5" w:rsidRDefault="008E10A5" w:rsidP="00D3355D">
            <w:r>
              <w:rPr>
                <w:sz w:val="16"/>
                <w:szCs w:val="16"/>
              </w:rPr>
              <w:t>R5-233725</w:t>
            </w:r>
          </w:p>
        </w:tc>
        <w:tc>
          <w:tcPr>
            <w:tcW w:w="1597" w:type="dxa"/>
          </w:tcPr>
          <w:p w14:paraId="41E01704" w14:textId="77777777" w:rsidR="008E10A5" w:rsidRDefault="008E10A5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DFD2CA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A65D29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50B634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46E7338B" w14:textId="77777777" w:rsidTr="00D3355D">
        <w:tc>
          <w:tcPr>
            <w:tcW w:w="879" w:type="dxa"/>
          </w:tcPr>
          <w:p w14:paraId="739E6111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DFEB2D4" w14:textId="77777777" w:rsidR="008E10A5" w:rsidRDefault="008E10A5" w:rsidP="00D3355D">
            <w:r>
              <w:rPr>
                <w:sz w:val="16"/>
                <w:szCs w:val="16"/>
              </w:rPr>
              <w:t>1607</w:t>
            </w:r>
          </w:p>
        </w:tc>
        <w:tc>
          <w:tcPr>
            <w:tcW w:w="517" w:type="dxa"/>
          </w:tcPr>
          <w:p w14:paraId="4F1F3260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DC7206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F589F" w14:textId="77777777" w:rsidR="008E10A5" w:rsidRDefault="008E10A5" w:rsidP="00D3355D">
            <w:r>
              <w:rPr>
                <w:sz w:val="16"/>
                <w:szCs w:val="16"/>
              </w:rPr>
              <w:t>Correction to test ID for PC2 fallback PC3 testing</w:t>
            </w:r>
          </w:p>
        </w:tc>
        <w:tc>
          <w:tcPr>
            <w:tcW w:w="517" w:type="dxa"/>
          </w:tcPr>
          <w:p w14:paraId="45C7C31F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563BE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D201D94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41BA163" w14:textId="77777777" w:rsidR="008E10A5" w:rsidRDefault="008E10A5" w:rsidP="00D3355D">
            <w:r>
              <w:rPr>
                <w:sz w:val="16"/>
                <w:szCs w:val="16"/>
              </w:rPr>
              <w:t>R5-232754</w:t>
            </w:r>
          </w:p>
        </w:tc>
        <w:tc>
          <w:tcPr>
            <w:tcW w:w="1597" w:type="dxa"/>
          </w:tcPr>
          <w:p w14:paraId="130B3F04" w14:textId="77777777" w:rsidR="008E10A5" w:rsidRDefault="008E10A5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7D2D15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37540C" w14:textId="77777777" w:rsidR="008E10A5" w:rsidRDefault="008E10A5" w:rsidP="00D3355D">
            <w:r>
              <w:rPr>
                <w:sz w:val="16"/>
                <w:szCs w:val="16"/>
              </w:rPr>
              <w:t>6.2B.2.1</w:t>
            </w:r>
          </w:p>
        </w:tc>
        <w:tc>
          <w:tcPr>
            <w:tcW w:w="998" w:type="dxa"/>
          </w:tcPr>
          <w:p w14:paraId="27A02CE6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16FB8079" w14:textId="77777777" w:rsidTr="00D3355D">
        <w:tc>
          <w:tcPr>
            <w:tcW w:w="879" w:type="dxa"/>
          </w:tcPr>
          <w:p w14:paraId="2EB139FB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00A2DE5" w14:textId="77777777" w:rsidR="008E10A5" w:rsidRDefault="008E10A5" w:rsidP="00D3355D">
            <w:r>
              <w:rPr>
                <w:sz w:val="16"/>
                <w:szCs w:val="16"/>
              </w:rPr>
              <w:t>1612</w:t>
            </w:r>
          </w:p>
        </w:tc>
        <w:tc>
          <w:tcPr>
            <w:tcW w:w="517" w:type="dxa"/>
          </w:tcPr>
          <w:p w14:paraId="018F909F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BE2D9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2A9CCB" w14:textId="77777777" w:rsidR="008E10A5" w:rsidRDefault="008E10A5" w:rsidP="00D3355D">
            <w:r>
              <w:rPr>
                <w:sz w:val="16"/>
                <w:szCs w:val="16"/>
              </w:rPr>
              <w:t>Correction to reference of RMC for E-UTRA TDD in FR1 EN-DC test cases</w:t>
            </w:r>
          </w:p>
        </w:tc>
        <w:tc>
          <w:tcPr>
            <w:tcW w:w="517" w:type="dxa"/>
          </w:tcPr>
          <w:p w14:paraId="59CDBD6F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E9332D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15D15BF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B181668" w14:textId="77777777" w:rsidR="008E10A5" w:rsidRDefault="008E10A5" w:rsidP="00D3355D">
            <w:r>
              <w:rPr>
                <w:sz w:val="16"/>
                <w:szCs w:val="16"/>
              </w:rPr>
              <w:t>R5-233001</w:t>
            </w:r>
          </w:p>
        </w:tc>
        <w:tc>
          <w:tcPr>
            <w:tcW w:w="1597" w:type="dxa"/>
          </w:tcPr>
          <w:p w14:paraId="56205B56" w14:textId="77777777" w:rsidR="008E10A5" w:rsidRDefault="008E10A5" w:rsidP="00D3355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25CDDFD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BD1465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C4263C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5CC65E9E" w14:textId="77777777" w:rsidTr="00D3355D">
        <w:tc>
          <w:tcPr>
            <w:tcW w:w="879" w:type="dxa"/>
          </w:tcPr>
          <w:p w14:paraId="497C7008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5E2C716" w14:textId="77777777" w:rsidR="008E10A5" w:rsidRDefault="008E10A5" w:rsidP="00D3355D">
            <w:r>
              <w:rPr>
                <w:sz w:val="16"/>
                <w:szCs w:val="16"/>
              </w:rPr>
              <w:t>1613</w:t>
            </w:r>
          </w:p>
        </w:tc>
        <w:tc>
          <w:tcPr>
            <w:tcW w:w="517" w:type="dxa"/>
          </w:tcPr>
          <w:p w14:paraId="27FC6B37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9D6C1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A05F50" w14:textId="77777777" w:rsidR="008E10A5" w:rsidRDefault="008E10A5" w:rsidP="00D3355D">
            <w:r>
              <w:rPr>
                <w:sz w:val="16"/>
                <w:szCs w:val="16"/>
              </w:rPr>
              <w:t>Correction to 6.2B.4.1.3 and editorial correction to Tx test cases</w:t>
            </w:r>
          </w:p>
        </w:tc>
        <w:tc>
          <w:tcPr>
            <w:tcW w:w="517" w:type="dxa"/>
          </w:tcPr>
          <w:p w14:paraId="5A75588D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D306EA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4BD3C36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ABBD175" w14:textId="77777777" w:rsidR="008E10A5" w:rsidRDefault="008E10A5" w:rsidP="00D3355D">
            <w:r>
              <w:rPr>
                <w:sz w:val="16"/>
                <w:szCs w:val="16"/>
              </w:rPr>
              <w:t>R5-233002</w:t>
            </w:r>
          </w:p>
        </w:tc>
        <w:tc>
          <w:tcPr>
            <w:tcW w:w="1597" w:type="dxa"/>
          </w:tcPr>
          <w:p w14:paraId="125F80A6" w14:textId="77777777" w:rsidR="008E10A5" w:rsidRDefault="008E10A5" w:rsidP="00D3355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4D71F9E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E4DCE4" w14:textId="77777777" w:rsidR="008E10A5" w:rsidRDefault="008E10A5" w:rsidP="00D3355D">
            <w:r>
              <w:rPr>
                <w:sz w:val="16"/>
                <w:szCs w:val="16"/>
              </w:rPr>
              <w:t>6.2B.4.1.3, 6.5B.3.4.2, 6.5B.4.4, 6.5B.5, 6.5B.5.1</w:t>
            </w:r>
          </w:p>
        </w:tc>
        <w:tc>
          <w:tcPr>
            <w:tcW w:w="998" w:type="dxa"/>
          </w:tcPr>
          <w:p w14:paraId="15FB17A2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10A5" w14:paraId="47AC6074" w14:textId="77777777" w:rsidTr="00D3355D">
        <w:tc>
          <w:tcPr>
            <w:tcW w:w="879" w:type="dxa"/>
          </w:tcPr>
          <w:p w14:paraId="4128B927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253DA45" w14:textId="77777777" w:rsidR="008E10A5" w:rsidRDefault="008E10A5" w:rsidP="00D3355D">
            <w:r>
              <w:rPr>
                <w:sz w:val="16"/>
                <w:szCs w:val="16"/>
              </w:rPr>
              <w:t>1615</w:t>
            </w:r>
          </w:p>
        </w:tc>
        <w:tc>
          <w:tcPr>
            <w:tcW w:w="517" w:type="dxa"/>
          </w:tcPr>
          <w:p w14:paraId="75E95F61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D1609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430C3E" w14:textId="77777777" w:rsidR="008E10A5" w:rsidRDefault="008E10A5" w:rsidP="00D3355D">
            <w:r>
              <w:rPr>
                <w:sz w:val="16"/>
                <w:szCs w:val="16"/>
              </w:rPr>
              <w:t>Adding time delay to intra-band EN-DC test cases</w:t>
            </w:r>
          </w:p>
        </w:tc>
        <w:tc>
          <w:tcPr>
            <w:tcW w:w="517" w:type="dxa"/>
          </w:tcPr>
          <w:p w14:paraId="43399079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6845A8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544ED63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053C104" w14:textId="77777777" w:rsidR="008E10A5" w:rsidRDefault="008E10A5" w:rsidP="00D3355D">
            <w:r>
              <w:rPr>
                <w:sz w:val="16"/>
                <w:szCs w:val="16"/>
              </w:rPr>
              <w:t>R5-233025</w:t>
            </w:r>
          </w:p>
        </w:tc>
        <w:tc>
          <w:tcPr>
            <w:tcW w:w="1597" w:type="dxa"/>
          </w:tcPr>
          <w:p w14:paraId="282065F6" w14:textId="77777777" w:rsidR="008E10A5" w:rsidRDefault="008E10A5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F447FC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7A90ED" w14:textId="77777777" w:rsidR="008E10A5" w:rsidRDefault="008E10A5" w:rsidP="00D3355D">
            <w:r>
              <w:rPr>
                <w:sz w:val="16"/>
                <w:szCs w:val="16"/>
              </w:rPr>
              <w:t>6.2B.1.1, 6.2B.1.2, 6.2B.2.1, 6.2B.3.1, 6.2B.3.2, 6.2B.4.1.1, 6.2B.4.1.2, 6.3B.1.1, 6.3B.1.2, 6.3B.3.1, 6.3B.3.2, 6.3B.4.1, 6.3B.4.2, 6.3B.8.1.1, 6.3B.8.1.2, 6.3B.8.2.1, 6.3B.8.2.2, 6.3B.8.3.1, 6.3B.8.3.2, 6.4B.1.1, 6.4B.1.2, 6.4B.2.1, 6.4B.2.2, 6.5B.1.1, 6.5B.1.2, 6.5B.2.1, 6.5B.2.2, 6.5B.3.1, 6.5B.3.2, 6.5B.4.1, 6.5B.4.2, 7.3B.2.1, 7.4B.1, 7.4B.2, 7.5B.1, 7.5B.2, 7.6B.2.1, 7.6B.2.2, 7.6B.3.1, 7.6B.3.2, 7.6B.4.1, 7.6B.4.2, 7.8B.2.1, 7.8B.2.2, 7.9B.1, 7.9B.2</w:t>
            </w:r>
          </w:p>
        </w:tc>
        <w:tc>
          <w:tcPr>
            <w:tcW w:w="998" w:type="dxa"/>
          </w:tcPr>
          <w:p w14:paraId="3C1689AC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E10A5" w14:paraId="59D0D759" w14:textId="77777777" w:rsidTr="00D3355D">
        <w:tc>
          <w:tcPr>
            <w:tcW w:w="879" w:type="dxa"/>
          </w:tcPr>
          <w:p w14:paraId="3AFD1B3B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B0A7F27" w14:textId="77777777" w:rsidR="008E10A5" w:rsidRDefault="008E10A5" w:rsidP="00D3355D">
            <w:r>
              <w:rPr>
                <w:sz w:val="16"/>
                <w:szCs w:val="16"/>
              </w:rPr>
              <w:t>1616</w:t>
            </w:r>
          </w:p>
        </w:tc>
        <w:tc>
          <w:tcPr>
            <w:tcW w:w="517" w:type="dxa"/>
          </w:tcPr>
          <w:p w14:paraId="7CBCB10A" w14:textId="77777777" w:rsidR="008E10A5" w:rsidRDefault="008E10A5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0BD79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D1BA13" w14:textId="77777777" w:rsidR="008E10A5" w:rsidRDefault="008E10A5" w:rsidP="00D3355D">
            <w:r>
              <w:rPr>
                <w:sz w:val="16"/>
                <w:szCs w:val="16"/>
              </w:rPr>
              <w:t>Clarification of spurious emsission testing configuration - Part 3</w:t>
            </w:r>
          </w:p>
        </w:tc>
        <w:tc>
          <w:tcPr>
            <w:tcW w:w="517" w:type="dxa"/>
          </w:tcPr>
          <w:p w14:paraId="45DC5321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6DE5DE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3183711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3052A3E" w14:textId="77777777" w:rsidR="008E10A5" w:rsidRDefault="008E10A5" w:rsidP="00D3355D">
            <w:r>
              <w:rPr>
                <w:sz w:val="16"/>
                <w:szCs w:val="16"/>
              </w:rPr>
              <w:t>R5-233545</w:t>
            </w:r>
          </w:p>
        </w:tc>
        <w:tc>
          <w:tcPr>
            <w:tcW w:w="1597" w:type="dxa"/>
          </w:tcPr>
          <w:p w14:paraId="083266AB" w14:textId="77777777" w:rsidR="008E10A5" w:rsidRDefault="008E10A5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9965F2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E8B4C0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6B20A9" w14:textId="77777777" w:rsidR="008E10A5" w:rsidRDefault="008E10A5" w:rsidP="00D3355D">
            <w:pPr>
              <w:rPr>
                <w:sz w:val="16"/>
                <w:szCs w:val="16"/>
              </w:rPr>
            </w:pPr>
          </w:p>
        </w:tc>
      </w:tr>
      <w:tr w:rsidR="008E10A5" w14:paraId="55C9439B" w14:textId="77777777" w:rsidTr="00D3355D">
        <w:tc>
          <w:tcPr>
            <w:tcW w:w="879" w:type="dxa"/>
          </w:tcPr>
          <w:p w14:paraId="3BE25703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530D438" w14:textId="77777777" w:rsidR="008E10A5" w:rsidRDefault="008E10A5" w:rsidP="00D3355D">
            <w:r>
              <w:rPr>
                <w:sz w:val="16"/>
                <w:szCs w:val="16"/>
              </w:rPr>
              <w:t>1618</w:t>
            </w:r>
          </w:p>
        </w:tc>
        <w:tc>
          <w:tcPr>
            <w:tcW w:w="517" w:type="dxa"/>
          </w:tcPr>
          <w:p w14:paraId="6D4A6925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B09392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1A2DDE" w14:textId="77777777" w:rsidR="008E10A5" w:rsidRDefault="008E10A5" w:rsidP="00D3355D">
            <w:r>
              <w:rPr>
                <w:sz w:val="16"/>
                <w:szCs w:val="16"/>
              </w:rPr>
              <w:t>Addition of Additional Spurious Emissions FR2 CA test cases</w:t>
            </w:r>
          </w:p>
        </w:tc>
        <w:tc>
          <w:tcPr>
            <w:tcW w:w="517" w:type="dxa"/>
          </w:tcPr>
          <w:p w14:paraId="5E5E71B7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D720A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84CCD71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72196D" w14:textId="77777777" w:rsidR="008E10A5" w:rsidRDefault="008E10A5" w:rsidP="00D3355D">
            <w:r>
              <w:rPr>
                <w:sz w:val="16"/>
                <w:szCs w:val="16"/>
              </w:rPr>
              <w:t>R5-233168</w:t>
            </w:r>
          </w:p>
        </w:tc>
        <w:tc>
          <w:tcPr>
            <w:tcW w:w="1597" w:type="dxa"/>
          </w:tcPr>
          <w:p w14:paraId="15465F57" w14:textId="77777777" w:rsidR="008E10A5" w:rsidRDefault="008E10A5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C43FEE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D5778F" w14:textId="77777777" w:rsidR="008E10A5" w:rsidRDefault="008E10A5" w:rsidP="00D3355D">
            <w:r>
              <w:rPr>
                <w:sz w:val="16"/>
                <w:szCs w:val="16"/>
              </w:rPr>
              <w:t>6.5B.4.4_1 (new), F1.2, F.3.2</w:t>
            </w:r>
          </w:p>
        </w:tc>
        <w:tc>
          <w:tcPr>
            <w:tcW w:w="998" w:type="dxa"/>
          </w:tcPr>
          <w:p w14:paraId="6E588A94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 38.522 CR 0293 ; TS/TR ... CR ... </w:t>
            </w:r>
          </w:p>
        </w:tc>
      </w:tr>
      <w:tr w:rsidR="008E10A5" w14:paraId="0A6E2D3C" w14:textId="77777777" w:rsidTr="00D3355D">
        <w:tc>
          <w:tcPr>
            <w:tcW w:w="879" w:type="dxa"/>
          </w:tcPr>
          <w:p w14:paraId="25336442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F99EE60" w14:textId="77777777" w:rsidR="008E10A5" w:rsidRDefault="008E10A5" w:rsidP="00D3355D">
            <w:r>
              <w:rPr>
                <w:sz w:val="16"/>
                <w:szCs w:val="16"/>
              </w:rPr>
              <w:t>1619</w:t>
            </w:r>
          </w:p>
        </w:tc>
        <w:tc>
          <w:tcPr>
            <w:tcW w:w="517" w:type="dxa"/>
          </w:tcPr>
          <w:p w14:paraId="0F5AADC6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C930B1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5DACC6" w14:textId="77777777" w:rsidR="008E10A5" w:rsidRDefault="008E10A5" w:rsidP="00D3355D">
            <w:r>
              <w:rPr>
                <w:sz w:val="16"/>
                <w:szCs w:val="16"/>
              </w:rPr>
              <w:t>Update of in-band blocking for CA test cases</w:t>
            </w:r>
          </w:p>
        </w:tc>
        <w:tc>
          <w:tcPr>
            <w:tcW w:w="517" w:type="dxa"/>
          </w:tcPr>
          <w:p w14:paraId="05BA03CC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3050BF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4968C98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9CA1EC" w14:textId="77777777" w:rsidR="008E10A5" w:rsidRDefault="008E10A5" w:rsidP="00D3355D">
            <w:r>
              <w:rPr>
                <w:sz w:val="16"/>
                <w:szCs w:val="16"/>
              </w:rPr>
              <w:t>R5-233175</w:t>
            </w:r>
          </w:p>
        </w:tc>
        <w:tc>
          <w:tcPr>
            <w:tcW w:w="1597" w:type="dxa"/>
          </w:tcPr>
          <w:p w14:paraId="69FCBA91" w14:textId="77777777" w:rsidR="008E10A5" w:rsidRDefault="008E10A5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F8E32BB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3CF28C" w14:textId="77777777" w:rsidR="008E10A5" w:rsidRDefault="008E10A5" w:rsidP="00D3355D">
            <w:r>
              <w:rPr>
                <w:sz w:val="16"/>
                <w:szCs w:val="16"/>
              </w:rPr>
              <w:t>7.6B.2.4_1.1.2, 7.6B.2.4_1.2, 7.6B.2.4_1.3, 7.6B.2.4_1.4</w:t>
            </w:r>
          </w:p>
        </w:tc>
        <w:tc>
          <w:tcPr>
            <w:tcW w:w="998" w:type="dxa"/>
          </w:tcPr>
          <w:p w14:paraId="1631AAB2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 38.522 CR 0294; TS/TR ... CR ... </w:t>
            </w:r>
          </w:p>
        </w:tc>
      </w:tr>
      <w:tr w:rsidR="008E10A5" w14:paraId="40C68BAA" w14:textId="77777777" w:rsidTr="00D3355D">
        <w:tc>
          <w:tcPr>
            <w:tcW w:w="879" w:type="dxa"/>
          </w:tcPr>
          <w:p w14:paraId="3FC9FD9C" w14:textId="77777777" w:rsidR="008E10A5" w:rsidRDefault="008E10A5" w:rsidP="00D3355D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31326F5" w14:textId="77777777" w:rsidR="008E10A5" w:rsidRDefault="008E10A5" w:rsidP="00D3355D">
            <w:r>
              <w:rPr>
                <w:sz w:val="16"/>
                <w:szCs w:val="16"/>
              </w:rPr>
              <w:t>1620</w:t>
            </w:r>
          </w:p>
        </w:tc>
        <w:tc>
          <w:tcPr>
            <w:tcW w:w="517" w:type="dxa"/>
          </w:tcPr>
          <w:p w14:paraId="50CA6450" w14:textId="77777777" w:rsidR="008E10A5" w:rsidRDefault="008E10A5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772CB2" w14:textId="77777777" w:rsidR="008E10A5" w:rsidRDefault="008E10A5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FAAE7D" w14:textId="77777777" w:rsidR="008E10A5" w:rsidRDefault="008E10A5" w:rsidP="00D3355D">
            <w:r>
              <w:rPr>
                <w:sz w:val="16"/>
                <w:szCs w:val="16"/>
              </w:rPr>
              <w:t>Update to R15 Configuration for DC</w:t>
            </w:r>
          </w:p>
        </w:tc>
        <w:tc>
          <w:tcPr>
            <w:tcW w:w="517" w:type="dxa"/>
          </w:tcPr>
          <w:p w14:paraId="4104B4C5" w14:textId="77777777" w:rsidR="008E10A5" w:rsidRDefault="008E10A5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7CEB8" w14:textId="77777777" w:rsidR="008E10A5" w:rsidRDefault="008E10A5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6E24AED" w14:textId="77777777" w:rsidR="008E10A5" w:rsidRDefault="008E10A5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2613719" w14:textId="77777777" w:rsidR="008E10A5" w:rsidRDefault="008E10A5" w:rsidP="00D3355D">
            <w:r>
              <w:rPr>
                <w:sz w:val="16"/>
                <w:szCs w:val="16"/>
              </w:rPr>
              <w:t>R5-233182</w:t>
            </w:r>
          </w:p>
        </w:tc>
        <w:tc>
          <w:tcPr>
            <w:tcW w:w="1597" w:type="dxa"/>
          </w:tcPr>
          <w:p w14:paraId="668B7B1E" w14:textId="77777777" w:rsidR="008E10A5" w:rsidRDefault="008E10A5" w:rsidP="00D3355D">
            <w:r>
              <w:rPr>
                <w:sz w:val="16"/>
                <w:szCs w:val="16"/>
              </w:rPr>
              <w:t>Bureau Veritas ADT, KDDI</w:t>
            </w:r>
          </w:p>
        </w:tc>
        <w:tc>
          <w:tcPr>
            <w:tcW w:w="1122" w:type="dxa"/>
          </w:tcPr>
          <w:p w14:paraId="0FFF2138" w14:textId="77777777" w:rsidR="008E10A5" w:rsidRDefault="008E10A5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9AA1A5D" w14:textId="77777777" w:rsidR="008E10A5" w:rsidRDefault="008E10A5" w:rsidP="00D3355D">
            <w:r>
              <w:rPr>
                <w:sz w:val="16"/>
                <w:szCs w:val="16"/>
              </w:rPr>
              <w:t>5.5B.5.2</w:t>
            </w:r>
          </w:p>
        </w:tc>
        <w:tc>
          <w:tcPr>
            <w:tcW w:w="998" w:type="dxa"/>
          </w:tcPr>
          <w:p w14:paraId="1DC24465" w14:textId="77777777" w:rsidR="008E10A5" w:rsidRDefault="008E10A5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BE8E2B5" w14:textId="77777777" w:rsidR="008E10A5" w:rsidRDefault="008E10A5" w:rsidP="008E10A5"/>
    <w:p w14:paraId="504E0D73" w14:textId="77777777" w:rsidR="008E10A5" w:rsidRDefault="008E10A5" w:rsidP="008E10A5"/>
    <w:p w14:paraId="5CC845BA" w14:textId="77777777" w:rsidR="00CD64EB" w:rsidRPr="00917427" w:rsidRDefault="00CD64EB" w:rsidP="00CD64E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RP-230976</w:t>
      </w:r>
      <w:r>
        <w:rPr>
          <w:b/>
          <w:i/>
          <w:noProof/>
          <w:sz w:val="28"/>
        </w:rPr>
        <w:fldChar w:fldCharType="end"/>
      </w:r>
    </w:p>
    <w:p w14:paraId="0A27CA7D" w14:textId="77777777" w:rsidR="00CD64EB" w:rsidRPr="00784730" w:rsidRDefault="00CD64EB" w:rsidP="00CD64E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338FCFB0" w14:textId="77777777" w:rsidR="00CD64EB" w:rsidRPr="00050554" w:rsidRDefault="00CD64EB" w:rsidP="00CD64EB">
      <w:pPr>
        <w:rPr>
          <w:rFonts w:ascii="Arial" w:hAnsi="Arial" w:cs="Arial"/>
          <w:b/>
          <w:bCs/>
          <w:lang w:val="en-US"/>
        </w:rPr>
      </w:pPr>
    </w:p>
    <w:p w14:paraId="2F1F6835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2ED87DA" w14:textId="77777777" w:rsidR="00CD64EB" w:rsidRPr="00E145B1" w:rsidRDefault="00CD64EB" w:rsidP="00CD64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4)</w:t>
      </w:r>
      <w:r>
        <w:rPr>
          <w:rFonts w:ascii="Arial" w:hAnsi="Arial" w:cs="Arial"/>
          <w:b/>
          <w:bCs/>
        </w:rPr>
        <w:fldChar w:fldCharType="end"/>
      </w:r>
    </w:p>
    <w:p w14:paraId="4D81A4CA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19BB71F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DCCDCA7" w14:textId="77777777" w:rsidR="00CD64EB" w:rsidRDefault="00CD64EB" w:rsidP="00CD64E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739DBF1" w14:textId="77777777" w:rsidR="00CD64EB" w:rsidRPr="004E535C" w:rsidRDefault="00CD64EB" w:rsidP="00CD64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64EB" w:rsidRPr="004E535C" w14:paraId="06F8925B" w14:textId="77777777" w:rsidTr="00D3355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B799B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911AA2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B79D2F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15CFDE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D44F8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FC3D72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CE0FDD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4355C5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3E4127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56662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9A0970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68DFA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59254B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64EB" w14:paraId="304D19EA" w14:textId="77777777" w:rsidTr="00D3355D">
        <w:tc>
          <w:tcPr>
            <w:tcW w:w="879" w:type="dxa"/>
          </w:tcPr>
          <w:p w14:paraId="091353F3" w14:textId="77777777" w:rsidR="00CD64EB" w:rsidRDefault="00CD64EB" w:rsidP="00D3355D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5884F2B" w14:textId="77777777" w:rsidR="00CD64EB" w:rsidRDefault="00CD64EB" w:rsidP="00D3355D"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 w14:paraId="1951FFD0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CF843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0FE78E" w14:textId="77777777" w:rsidR="00CD64EB" w:rsidRDefault="00CD64EB" w:rsidP="00D3355D">
            <w:r>
              <w:rPr>
                <w:sz w:val="16"/>
                <w:szCs w:val="16"/>
              </w:rPr>
              <w:t>Correction of Table F.1.1.3 additional 4Tx uncertainty</w:t>
            </w:r>
          </w:p>
        </w:tc>
        <w:tc>
          <w:tcPr>
            <w:tcW w:w="517" w:type="dxa"/>
          </w:tcPr>
          <w:p w14:paraId="623307A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88B8C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74CE4E7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9A494C1" w14:textId="77777777" w:rsidR="00CD64EB" w:rsidRDefault="00CD64EB" w:rsidP="00D3355D">
            <w:r>
              <w:rPr>
                <w:sz w:val="16"/>
                <w:szCs w:val="16"/>
              </w:rPr>
              <w:t>R5-232384</w:t>
            </w:r>
          </w:p>
        </w:tc>
        <w:tc>
          <w:tcPr>
            <w:tcW w:w="1597" w:type="dxa"/>
          </w:tcPr>
          <w:p w14:paraId="29EB7712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43C7E7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58C501" w14:textId="77777777" w:rsidR="00CD64EB" w:rsidRDefault="00CD64EB" w:rsidP="00D3355D">
            <w:r>
              <w:rPr>
                <w:sz w:val="16"/>
                <w:szCs w:val="16"/>
              </w:rPr>
              <w:t>Annex F.1.1.3</w:t>
            </w:r>
          </w:p>
        </w:tc>
        <w:tc>
          <w:tcPr>
            <w:tcW w:w="998" w:type="dxa"/>
          </w:tcPr>
          <w:p w14:paraId="108A9A46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705F4A77" w14:textId="77777777" w:rsidTr="00D3355D">
        <w:tc>
          <w:tcPr>
            <w:tcW w:w="879" w:type="dxa"/>
          </w:tcPr>
          <w:p w14:paraId="18E7FF7A" w14:textId="77777777" w:rsidR="00CD64EB" w:rsidRDefault="00CD64EB" w:rsidP="00D3355D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7409A27" w14:textId="77777777" w:rsidR="00CD64EB" w:rsidRDefault="00CD64EB" w:rsidP="00D3355D"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 w14:paraId="246691CD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431D4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284903" w14:textId="77777777" w:rsidR="00CD64EB" w:rsidRDefault="00CD64EB" w:rsidP="00D3355D">
            <w:r>
              <w:rPr>
                <w:sz w:val="16"/>
                <w:szCs w:val="16"/>
              </w:rPr>
              <w:t>Corrections to Annex A.3.2_1.2</w:t>
            </w:r>
          </w:p>
        </w:tc>
        <w:tc>
          <w:tcPr>
            <w:tcW w:w="517" w:type="dxa"/>
          </w:tcPr>
          <w:p w14:paraId="6085DE5E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B093BE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320A07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B8B0CD" w14:textId="77777777" w:rsidR="00CD64EB" w:rsidRDefault="00CD64EB" w:rsidP="00D3355D">
            <w:r>
              <w:rPr>
                <w:sz w:val="16"/>
                <w:szCs w:val="16"/>
              </w:rPr>
              <w:t>R5-232864</w:t>
            </w:r>
          </w:p>
        </w:tc>
        <w:tc>
          <w:tcPr>
            <w:tcW w:w="1597" w:type="dxa"/>
          </w:tcPr>
          <w:p w14:paraId="19636B76" w14:textId="77777777" w:rsidR="00CD64EB" w:rsidRDefault="00CD64EB" w:rsidP="00D3355D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161E502E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F6C50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F1B95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353AF73" w14:textId="77777777" w:rsidTr="00D3355D">
        <w:tc>
          <w:tcPr>
            <w:tcW w:w="879" w:type="dxa"/>
          </w:tcPr>
          <w:p w14:paraId="12B8A29B" w14:textId="77777777" w:rsidR="00CD64EB" w:rsidRDefault="00CD64EB" w:rsidP="00D3355D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042D306" w14:textId="77777777" w:rsidR="00CD64EB" w:rsidRDefault="00CD64EB" w:rsidP="00D3355D"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 w14:paraId="2EA6684B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FBDA4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F228F2" w14:textId="77777777" w:rsidR="00CD64EB" w:rsidRDefault="00CD64EB" w:rsidP="00D3355D">
            <w:r>
              <w:rPr>
                <w:sz w:val="16"/>
                <w:szCs w:val="16"/>
              </w:rPr>
              <w:t>Corrections on general sections for RF performance requirements</w:t>
            </w:r>
          </w:p>
        </w:tc>
        <w:tc>
          <w:tcPr>
            <w:tcW w:w="517" w:type="dxa"/>
          </w:tcPr>
          <w:p w14:paraId="1D197A26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6FBA0D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5A41720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C0EA70" w14:textId="77777777" w:rsidR="00CD64EB" w:rsidRDefault="00CD64EB" w:rsidP="00D3355D">
            <w:r>
              <w:rPr>
                <w:sz w:val="16"/>
                <w:szCs w:val="16"/>
              </w:rPr>
              <w:t>R5-233601</w:t>
            </w:r>
          </w:p>
        </w:tc>
        <w:tc>
          <w:tcPr>
            <w:tcW w:w="1597" w:type="dxa"/>
          </w:tcPr>
          <w:p w14:paraId="52EE8761" w14:textId="77777777" w:rsidR="00CD64EB" w:rsidRDefault="00CD64EB" w:rsidP="00D3355D">
            <w:r>
              <w:rPr>
                <w:sz w:val="16"/>
                <w:szCs w:val="16"/>
              </w:rPr>
              <w:t>ZTE Corporation, Anritsu</w:t>
            </w:r>
          </w:p>
        </w:tc>
        <w:tc>
          <w:tcPr>
            <w:tcW w:w="1122" w:type="dxa"/>
          </w:tcPr>
          <w:p w14:paraId="23CC730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657E6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AF0B5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7FC9DA0" w14:textId="77777777" w:rsidTr="00D3355D">
        <w:tc>
          <w:tcPr>
            <w:tcW w:w="879" w:type="dxa"/>
          </w:tcPr>
          <w:p w14:paraId="7C7E9F3F" w14:textId="77777777" w:rsidR="00CD64EB" w:rsidRDefault="00CD64EB" w:rsidP="00D3355D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0B0373D" w14:textId="77777777" w:rsidR="00CD64EB" w:rsidRDefault="00CD64EB" w:rsidP="00D3355D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2343E2AC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5BAD3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10CA75" w14:textId="77777777" w:rsidR="00CD64EB" w:rsidRDefault="00CD64EB" w:rsidP="00D3355D">
            <w:r>
              <w:rPr>
                <w:sz w:val="16"/>
                <w:szCs w:val="16"/>
              </w:rPr>
              <w:t>Corrections on the applicability of demodulation performance requirements</w:t>
            </w:r>
          </w:p>
        </w:tc>
        <w:tc>
          <w:tcPr>
            <w:tcW w:w="517" w:type="dxa"/>
          </w:tcPr>
          <w:p w14:paraId="0533BC4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C9C39C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536201C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EAFB6B" w14:textId="77777777" w:rsidR="00CD64EB" w:rsidRDefault="00CD64EB" w:rsidP="00D3355D">
            <w:r>
              <w:rPr>
                <w:sz w:val="16"/>
                <w:szCs w:val="16"/>
              </w:rPr>
              <w:t>R5-233603</w:t>
            </w:r>
          </w:p>
        </w:tc>
        <w:tc>
          <w:tcPr>
            <w:tcW w:w="1597" w:type="dxa"/>
          </w:tcPr>
          <w:p w14:paraId="5EBC26B0" w14:textId="77777777" w:rsidR="00CD64EB" w:rsidRDefault="00CD64EB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32520A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62840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6FE6F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51420FC" w14:textId="77777777" w:rsidTr="00D3355D">
        <w:tc>
          <w:tcPr>
            <w:tcW w:w="879" w:type="dxa"/>
          </w:tcPr>
          <w:p w14:paraId="0137BB53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21A1B78" w14:textId="77777777" w:rsidR="00CD64EB" w:rsidRDefault="00CD64EB" w:rsidP="00D3355D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4E9CACE6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A1E4D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D524E3" w14:textId="77777777" w:rsidR="00CD64EB" w:rsidRDefault="00CD64EB" w:rsidP="00D3355D">
            <w:r>
              <w:rPr>
                <w:sz w:val="16"/>
                <w:szCs w:val="16"/>
              </w:rPr>
              <w:t>Update to RRM applicability rules and test optimization - 38.522</w:t>
            </w:r>
          </w:p>
        </w:tc>
        <w:tc>
          <w:tcPr>
            <w:tcW w:w="517" w:type="dxa"/>
          </w:tcPr>
          <w:p w14:paraId="57F4DA0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5D15E8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91E5D8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CF7656E" w14:textId="77777777" w:rsidR="00CD64EB" w:rsidRDefault="00CD64EB" w:rsidP="00D3355D">
            <w:r>
              <w:rPr>
                <w:sz w:val="16"/>
                <w:szCs w:val="16"/>
              </w:rPr>
              <w:t>R5-233691</w:t>
            </w:r>
          </w:p>
        </w:tc>
        <w:tc>
          <w:tcPr>
            <w:tcW w:w="1597" w:type="dxa"/>
          </w:tcPr>
          <w:p w14:paraId="59FAEED2" w14:textId="77777777" w:rsidR="00CD64EB" w:rsidRDefault="00CD64EB" w:rsidP="00D3355D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AA8E188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E0DFD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F744B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D55AF7E" w14:textId="77777777" w:rsidTr="00D3355D">
        <w:tc>
          <w:tcPr>
            <w:tcW w:w="879" w:type="dxa"/>
          </w:tcPr>
          <w:p w14:paraId="30422ABB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56E10D6" w14:textId="77777777" w:rsidR="00CD64EB" w:rsidRDefault="00CD64EB" w:rsidP="00D3355D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1A88D7D5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CCC40C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9C6A4" w14:textId="77777777" w:rsidR="00CD64EB" w:rsidRDefault="00CD64EB" w:rsidP="00D3355D">
            <w:r>
              <w:rPr>
                <w:sz w:val="16"/>
                <w:szCs w:val="16"/>
              </w:rPr>
              <w:t>Correction to applicability for performance test cases</w:t>
            </w:r>
          </w:p>
        </w:tc>
        <w:tc>
          <w:tcPr>
            <w:tcW w:w="517" w:type="dxa"/>
          </w:tcPr>
          <w:p w14:paraId="209669F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6B9074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A9191AD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D8E6407" w14:textId="77777777" w:rsidR="00CD64EB" w:rsidRDefault="00CD64EB" w:rsidP="00D3355D">
            <w:r>
              <w:rPr>
                <w:sz w:val="16"/>
                <w:szCs w:val="16"/>
              </w:rPr>
              <w:t>R5-233692</w:t>
            </w:r>
          </w:p>
        </w:tc>
        <w:tc>
          <w:tcPr>
            <w:tcW w:w="1597" w:type="dxa"/>
          </w:tcPr>
          <w:p w14:paraId="6AA033A3" w14:textId="77777777" w:rsidR="00CD64EB" w:rsidRDefault="00CD64EB" w:rsidP="00D3355D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1EE9DEEA" w14:textId="77777777" w:rsidR="00CD64EB" w:rsidRDefault="00CD64EB" w:rsidP="00D3355D">
            <w:r>
              <w:rPr>
                <w:sz w:val="16"/>
                <w:szCs w:val="16"/>
              </w:rPr>
              <w:t>TEI15_Test, NR_perf_enh-UEConTest</w:t>
            </w:r>
          </w:p>
        </w:tc>
        <w:tc>
          <w:tcPr>
            <w:tcW w:w="2323" w:type="dxa"/>
          </w:tcPr>
          <w:p w14:paraId="0D1983A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DCBD4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AF7E156" w14:textId="77777777" w:rsidTr="00D3355D">
        <w:tc>
          <w:tcPr>
            <w:tcW w:w="879" w:type="dxa"/>
          </w:tcPr>
          <w:p w14:paraId="5B3A7426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C86CDEA" w14:textId="77777777" w:rsidR="00CD64EB" w:rsidRDefault="00CD64EB" w:rsidP="00D3355D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0A966A5F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7B626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7AE37B" w14:textId="77777777" w:rsidR="00CD64EB" w:rsidRDefault="00CD64EB" w:rsidP="00D3355D">
            <w:r>
              <w:rPr>
                <w:sz w:val="16"/>
                <w:szCs w:val="16"/>
              </w:rPr>
              <w:t>Update of applicability for FR2 CA test cases</w:t>
            </w:r>
          </w:p>
        </w:tc>
        <w:tc>
          <w:tcPr>
            <w:tcW w:w="517" w:type="dxa"/>
          </w:tcPr>
          <w:p w14:paraId="7C75CC4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29F35E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A6A2C80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39EBB1" w14:textId="77777777" w:rsidR="00CD64EB" w:rsidRDefault="00CD64EB" w:rsidP="00D3355D">
            <w:r>
              <w:rPr>
                <w:sz w:val="16"/>
                <w:szCs w:val="16"/>
              </w:rPr>
              <w:t>R5-233727</w:t>
            </w:r>
          </w:p>
        </w:tc>
        <w:tc>
          <w:tcPr>
            <w:tcW w:w="1597" w:type="dxa"/>
          </w:tcPr>
          <w:p w14:paraId="471399D3" w14:textId="77777777" w:rsidR="00CD64EB" w:rsidRDefault="00CD64EB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6011A27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55369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1C125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3F53C85" w14:textId="77777777" w:rsidTr="00D3355D">
        <w:tc>
          <w:tcPr>
            <w:tcW w:w="879" w:type="dxa"/>
          </w:tcPr>
          <w:p w14:paraId="628C48ED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AD69E24" w14:textId="77777777" w:rsidR="00CD64EB" w:rsidRDefault="00CD64EB" w:rsidP="00D3355D"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 w14:paraId="567D9016" w14:textId="7D0F4202" w:rsidR="00CD64EB" w:rsidRDefault="00593891" w:rsidP="00D3355D">
            <w:r w:rsidRPr="00593891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0D80FF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1A8AC8" w14:textId="77777777" w:rsidR="00CD64EB" w:rsidRDefault="00CD64EB" w:rsidP="00D3355D">
            <w:r>
              <w:rPr>
                <w:sz w:val="16"/>
                <w:szCs w:val="16"/>
              </w:rPr>
              <w:t>Update applicability for in-band blocking FR2 CA test cases</w:t>
            </w:r>
          </w:p>
        </w:tc>
        <w:tc>
          <w:tcPr>
            <w:tcW w:w="517" w:type="dxa"/>
          </w:tcPr>
          <w:p w14:paraId="0C4AF3D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89EF9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8778E9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A56841" w14:textId="773C17DE" w:rsidR="00CD64EB" w:rsidRPr="00593891" w:rsidRDefault="00CD64EB" w:rsidP="00D3355D">
            <w:pPr>
              <w:rPr>
                <w:color w:val="FF0000"/>
              </w:rPr>
            </w:pPr>
            <w:r w:rsidRPr="00593891">
              <w:rPr>
                <w:color w:val="FF0000"/>
                <w:sz w:val="16"/>
                <w:szCs w:val="16"/>
              </w:rPr>
              <w:t>R5-23377</w:t>
            </w:r>
            <w:r w:rsidR="00593891" w:rsidRPr="00593891"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1597" w:type="dxa"/>
          </w:tcPr>
          <w:p w14:paraId="4D9D710F" w14:textId="77777777" w:rsidR="00CD64EB" w:rsidRDefault="00CD64EB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C073893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121700" w14:textId="77777777" w:rsidR="00CD64EB" w:rsidRDefault="00CD64EB" w:rsidP="00D3355D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4D092C4C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 38.521-3 CR 1619; TS/TR ... CR ... </w:t>
            </w:r>
          </w:p>
        </w:tc>
      </w:tr>
      <w:tr w:rsidR="00CD64EB" w14:paraId="1533EB0F" w14:textId="77777777" w:rsidTr="00D3355D">
        <w:tc>
          <w:tcPr>
            <w:tcW w:w="879" w:type="dxa"/>
          </w:tcPr>
          <w:p w14:paraId="221F9D26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1DC84C3" w14:textId="77777777" w:rsidR="00CD64EB" w:rsidRDefault="00CD64EB" w:rsidP="00D3355D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73DDEB07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8E629B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699FEA" w14:textId="77777777" w:rsidR="00CD64EB" w:rsidRDefault="00CD64EB" w:rsidP="00D3355D">
            <w:r>
              <w:rPr>
                <w:sz w:val="16"/>
                <w:szCs w:val="16"/>
              </w:rPr>
              <w:t>Correction to applicability of 5G test cases</w:t>
            </w:r>
          </w:p>
        </w:tc>
        <w:tc>
          <w:tcPr>
            <w:tcW w:w="517" w:type="dxa"/>
          </w:tcPr>
          <w:p w14:paraId="7728920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77BF7B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EF9CBE5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00FCD7C" w14:textId="77777777" w:rsidR="00CD64EB" w:rsidRDefault="00CD64EB" w:rsidP="00D3355D">
            <w:r>
              <w:rPr>
                <w:sz w:val="16"/>
                <w:szCs w:val="16"/>
              </w:rPr>
              <w:t>R5-233728</w:t>
            </w:r>
          </w:p>
        </w:tc>
        <w:tc>
          <w:tcPr>
            <w:tcW w:w="1597" w:type="dxa"/>
          </w:tcPr>
          <w:p w14:paraId="194AD7DB" w14:textId="77777777" w:rsidR="00CD64EB" w:rsidRDefault="00CD64EB" w:rsidP="00D3355D">
            <w:r>
              <w:rPr>
                <w:sz w:val="16"/>
                <w:szCs w:val="16"/>
              </w:rPr>
              <w:t>Bureau Veritas ADT, SGS Wireless, Sporton, TTA</w:t>
            </w:r>
          </w:p>
        </w:tc>
        <w:tc>
          <w:tcPr>
            <w:tcW w:w="1122" w:type="dxa"/>
          </w:tcPr>
          <w:p w14:paraId="67479CC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57B08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1B0FA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F4AE1C1" w14:textId="77777777" w:rsidTr="00D3355D">
        <w:tc>
          <w:tcPr>
            <w:tcW w:w="879" w:type="dxa"/>
          </w:tcPr>
          <w:p w14:paraId="03CD682F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A227C5B" w14:textId="77777777" w:rsidR="00CD64EB" w:rsidRDefault="00CD64EB" w:rsidP="00D3355D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1809B27C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11099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AA2884" w14:textId="77777777" w:rsidR="00CD64EB" w:rsidRDefault="00CD64EB" w:rsidP="00D3355D">
            <w:r>
              <w:rPr>
                <w:sz w:val="16"/>
                <w:szCs w:val="16"/>
              </w:rPr>
              <w:t>Update to handle the test case applicability with different branches</w:t>
            </w:r>
          </w:p>
        </w:tc>
        <w:tc>
          <w:tcPr>
            <w:tcW w:w="517" w:type="dxa"/>
          </w:tcPr>
          <w:p w14:paraId="61E14C68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3D26BF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404359F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089CC23" w14:textId="77777777" w:rsidR="00CD64EB" w:rsidRDefault="00CD64EB" w:rsidP="00D3355D">
            <w:r>
              <w:rPr>
                <w:sz w:val="16"/>
                <w:szCs w:val="16"/>
              </w:rPr>
              <w:t>R5-233685</w:t>
            </w:r>
          </w:p>
        </w:tc>
        <w:tc>
          <w:tcPr>
            <w:tcW w:w="1597" w:type="dxa"/>
          </w:tcPr>
          <w:p w14:paraId="4169171B" w14:textId="77777777" w:rsidR="00CD64EB" w:rsidRDefault="00CD64EB" w:rsidP="00D3355D">
            <w:r>
              <w:rPr>
                <w:sz w:val="16"/>
                <w:szCs w:val="16"/>
              </w:rPr>
              <w:t>Bureau Veritas ADT, CMCC, Sporton</w:t>
            </w:r>
          </w:p>
        </w:tc>
        <w:tc>
          <w:tcPr>
            <w:tcW w:w="1122" w:type="dxa"/>
          </w:tcPr>
          <w:p w14:paraId="77A85015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1522C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E4DEF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2C4A6DD" w14:textId="77777777" w:rsidTr="00D3355D">
        <w:tc>
          <w:tcPr>
            <w:tcW w:w="879" w:type="dxa"/>
          </w:tcPr>
          <w:p w14:paraId="36C38726" w14:textId="77777777" w:rsidR="00CD64EB" w:rsidRDefault="00CD64EB" w:rsidP="00D3355D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6249513" w14:textId="77777777" w:rsidR="00CD64EB" w:rsidRDefault="00CD64EB" w:rsidP="00D3355D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4477AC54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1AF5B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518091" w14:textId="77777777" w:rsidR="00CD64EB" w:rsidRDefault="00CD64EB" w:rsidP="00D3355D">
            <w:r>
              <w:rPr>
                <w:sz w:val="16"/>
                <w:szCs w:val="16"/>
              </w:rPr>
              <w:t>Applicability update for FR2 TCI state switch tests</w:t>
            </w:r>
          </w:p>
        </w:tc>
        <w:tc>
          <w:tcPr>
            <w:tcW w:w="517" w:type="dxa"/>
          </w:tcPr>
          <w:p w14:paraId="70BE03A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9F1AB9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6D10B31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CA7246D" w14:textId="77777777" w:rsidR="00CD64EB" w:rsidRDefault="00CD64EB" w:rsidP="00D3355D">
            <w:r>
              <w:rPr>
                <w:sz w:val="16"/>
                <w:szCs w:val="16"/>
              </w:rPr>
              <w:t>R5-233693</w:t>
            </w:r>
          </w:p>
        </w:tc>
        <w:tc>
          <w:tcPr>
            <w:tcW w:w="1597" w:type="dxa"/>
          </w:tcPr>
          <w:p w14:paraId="732D4A54" w14:textId="77777777" w:rsidR="00CD64EB" w:rsidRDefault="00CD64EB" w:rsidP="00D3355D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B896577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063DE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819F2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18E09109" w14:textId="77777777" w:rsidTr="00D3355D">
        <w:tc>
          <w:tcPr>
            <w:tcW w:w="879" w:type="dxa"/>
          </w:tcPr>
          <w:p w14:paraId="0D424F92" w14:textId="77777777" w:rsidR="00CD64EB" w:rsidRDefault="00CD64EB" w:rsidP="00D3355D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3F33B00" w14:textId="77777777" w:rsidR="00CD64EB" w:rsidRDefault="00CD64EB" w:rsidP="00D3355D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652B5A38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3113C6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D06F51" w14:textId="77777777" w:rsidR="00CD64EB" w:rsidRDefault="00CD64EB" w:rsidP="00D3355D">
            <w:r>
              <w:rPr>
                <w:sz w:val="16"/>
                <w:szCs w:val="16"/>
              </w:rPr>
              <w:t>Update of 5G-NR test cases applicability</w:t>
            </w:r>
          </w:p>
        </w:tc>
        <w:tc>
          <w:tcPr>
            <w:tcW w:w="517" w:type="dxa"/>
          </w:tcPr>
          <w:p w14:paraId="3B4B4ED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1C74D5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5BAEA59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BCF913" w14:textId="77777777" w:rsidR="00CD64EB" w:rsidRDefault="00CD64EB" w:rsidP="00D3355D">
            <w:r>
              <w:rPr>
                <w:sz w:val="16"/>
                <w:szCs w:val="16"/>
              </w:rPr>
              <w:t>R5-232118</w:t>
            </w:r>
          </w:p>
        </w:tc>
        <w:tc>
          <w:tcPr>
            <w:tcW w:w="1597" w:type="dxa"/>
          </w:tcPr>
          <w:p w14:paraId="62AC3633" w14:textId="77777777" w:rsidR="00CD64EB" w:rsidRDefault="00CD64EB" w:rsidP="00D3355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3A83CBD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2EDBF3" w14:textId="77777777" w:rsidR="00CD64EB" w:rsidRDefault="00CD64EB" w:rsidP="00D3355D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68B8E971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63BA44B8" w14:textId="77777777" w:rsidTr="00D3355D">
        <w:tc>
          <w:tcPr>
            <w:tcW w:w="879" w:type="dxa"/>
          </w:tcPr>
          <w:p w14:paraId="7A28B8D8" w14:textId="77777777" w:rsidR="00CD64EB" w:rsidRDefault="00CD64EB" w:rsidP="00D3355D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748279D" w14:textId="77777777" w:rsidR="00CD64EB" w:rsidRDefault="00CD64EB" w:rsidP="00D3355D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7624704C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F511A3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B28822" w14:textId="77777777" w:rsidR="00CD64EB" w:rsidRDefault="00CD64EB" w:rsidP="00D3355D">
            <w:r>
              <w:rPr>
                <w:sz w:val="16"/>
                <w:szCs w:val="16"/>
              </w:rPr>
              <w:t>Add applicabilities for new inter-system mobility test cases</w:t>
            </w:r>
          </w:p>
        </w:tc>
        <w:tc>
          <w:tcPr>
            <w:tcW w:w="517" w:type="dxa"/>
          </w:tcPr>
          <w:p w14:paraId="3E1D6C2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BBC70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808D01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247739" w14:textId="77777777" w:rsidR="00CD64EB" w:rsidRDefault="00CD64EB" w:rsidP="00D3355D">
            <w:r>
              <w:rPr>
                <w:sz w:val="16"/>
                <w:szCs w:val="16"/>
              </w:rPr>
              <w:t>R5-233357</w:t>
            </w:r>
          </w:p>
        </w:tc>
        <w:tc>
          <w:tcPr>
            <w:tcW w:w="1597" w:type="dxa"/>
          </w:tcPr>
          <w:p w14:paraId="52FE9043" w14:textId="77777777" w:rsidR="00CD64EB" w:rsidRDefault="00CD64EB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AF129EB" w14:textId="77777777" w:rsidR="00CD64EB" w:rsidRDefault="00CD64EB" w:rsidP="00D3355D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0E1CC1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5FCFF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866EA87" w14:textId="77777777" w:rsidTr="00D3355D">
        <w:tc>
          <w:tcPr>
            <w:tcW w:w="879" w:type="dxa"/>
          </w:tcPr>
          <w:p w14:paraId="7BEB28B2" w14:textId="77777777" w:rsidR="00CD64EB" w:rsidRDefault="00CD64EB" w:rsidP="00D3355D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7853D69" w14:textId="77777777" w:rsidR="00CD64EB" w:rsidRDefault="00CD64EB" w:rsidP="00D3355D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 w14:paraId="1D91ABA8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72FC9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0D4F1" w14:textId="77777777" w:rsidR="00CD64EB" w:rsidRDefault="00CD64EB" w:rsidP="00D3355D">
            <w:r>
              <w:rPr>
                <w:sz w:val="16"/>
                <w:szCs w:val="16"/>
              </w:rPr>
              <w:t>Correction to applicability of NR MAC test cases 7.1.1.7.1.x</w:t>
            </w:r>
          </w:p>
        </w:tc>
        <w:tc>
          <w:tcPr>
            <w:tcW w:w="517" w:type="dxa"/>
          </w:tcPr>
          <w:p w14:paraId="2E060249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92712E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80CB034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9D08119" w14:textId="77777777" w:rsidR="00CD64EB" w:rsidRDefault="00CD64EB" w:rsidP="00D3355D">
            <w:r>
              <w:rPr>
                <w:sz w:val="16"/>
                <w:szCs w:val="16"/>
              </w:rPr>
              <w:t>R5-232646</w:t>
            </w:r>
          </w:p>
        </w:tc>
        <w:tc>
          <w:tcPr>
            <w:tcW w:w="1597" w:type="dxa"/>
          </w:tcPr>
          <w:p w14:paraId="7EF57D7C" w14:textId="77777777" w:rsidR="00CD64EB" w:rsidRDefault="00CD64EB" w:rsidP="00D3355D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2ADC0359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79263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BB6D9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7AC555B" w14:textId="77777777" w:rsidTr="00D3355D">
        <w:tc>
          <w:tcPr>
            <w:tcW w:w="879" w:type="dxa"/>
          </w:tcPr>
          <w:p w14:paraId="4F40263E" w14:textId="77777777" w:rsidR="00CD64EB" w:rsidRDefault="00CD64EB" w:rsidP="00D3355D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B07F342" w14:textId="77777777" w:rsidR="00CD64EB" w:rsidRDefault="00CD64EB" w:rsidP="00D3355D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2B0C29E8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B077BC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EE2197" w14:textId="77777777" w:rsidR="00CD64EB" w:rsidRDefault="00CD64EB" w:rsidP="00D3355D">
            <w:r>
              <w:rPr>
                <w:sz w:val="16"/>
                <w:szCs w:val="16"/>
              </w:rPr>
              <w:t>Addition of applicability of new Idle mode TC to test the intraFreqReselection in MIB message is set to not allowed</w:t>
            </w:r>
          </w:p>
        </w:tc>
        <w:tc>
          <w:tcPr>
            <w:tcW w:w="517" w:type="dxa"/>
          </w:tcPr>
          <w:p w14:paraId="128B83D6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D6463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D10F3E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6A62ED" w14:textId="77777777" w:rsidR="00CD64EB" w:rsidRDefault="00CD64EB" w:rsidP="00D3355D">
            <w:r>
              <w:rPr>
                <w:sz w:val="16"/>
                <w:szCs w:val="16"/>
              </w:rPr>
              <w:t>R5-233476</w:t>
            </w:r>
          </w:p>
        </w:tc>
        <w:tc>
          <w:tcPr>
            <w:tcW w:w="1597" w:type="dxa"/>
          </w:tcPr>
          <w:p w14:paraId="1261EEF3" w14:textId="77777777" w:rsidR="00CD64EB" w:rsidRDefault="00CD64EB" w:rsidP="00D3355D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52189361" w14:textId="77777777" w:rsidR="00CD64EB" w:rsidRDefault="00CD64EB" w:rsidP="00D3355D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3DAC56F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D4FAF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31FE02A" w14:textId="77777777" w:rsidTr="00D3355D">
        <w:tc>
          <w:tcPr>
            <w:tcW w:w="879" w:type="dxa"/>
          </w:tcPr>
          <w:p w14:paraId="5953616B" w14:textId="77777777" w:rsidR="00CD64EB" w:rsidRDefault="00CD64EB" w:rsidP="00D3355D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ECD2C25" w14:textId="77777777" w:rsidR="00CD64EB" w:rsidRDefault="00CD64EB" w:rsidP="00D3355D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5023855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BE7A9E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730BD1" w14:textId="77777777" w:rsidR="00CD64EB" w:rsidRDefault="00CD64EB" w:rsidP="00D3355D">
            <w:r>
              <w:rPr>
                <w:sz w:val="16"/>
                <w:szCs w:val="16"/>
              </w:rPr>
              <w:t>Update to applicability of UAC TC11.3.1a</w:t>
            </w:r>
          </w:p>
        </w:tc>
        <w:tc>
          <w:tcPr>
            <w:tcW w:w="517" w:type="dxa"/>
          </w:tcPr>
          <w:p w14:paraId="4B9913B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51AB5" w14:textId="77777777" w:rsidR="00CD64EB" w:rsidRDefault="00CD64EB" w:rsidP="00D3355D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552E6E70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4FB2F9" w14:textId="77777777" w:rsidR="00CD64EB" w:rsidRDefault="00CD64EB" w:rsidP="00D3355D">
            <w:r>
              <w:rPr>
                <w:sz w:val="16"/>
                <w:szCs w:val="16"/>
              </w:rPr>
              <w:t>R5-233185</w:t>
            </w:r>
          </w:p>
        </w:tc>
        <w:tc>
          <w:tcPr>
            <w:tcW w:w="1597" w:type="dxa"/>
          </w:tcPr>
          <w:p w14:paraId="1991F711" w14:textId="77777777" w:rsidR="00CD64EB" w:rsidRDefault="00CD64EB" w:rsidP="00D3355D">
            <w:r>
              <w:rPr>
                <w:sz w:val="16"/>
                <w:szCs w:val="16"/>
              </w:rPr>
              <w:t>Bureau Veritas ADT, CATT</w:t>
            </w:r>
          </w:p>
        </w:tc>
        <w:tc>
          <w:tcPr>
            <w:tcW w:w="1122" w:type="dxa"/>
          </w:tcPr>
          <w:p w14:paraId="0FBFFD5A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6725AF" w14:textId="77777777" w:rsidR="00CD64EB" w:rsidRDefault="00CD64EB" w:rsidP="00D3355D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371D890F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48D0A672" w14:textId="77777777" w:rsidTr="00D3355D">
        <w:tc>
          <w:tcPr>
            <w:tcW w:w="879" w:type="dxa"/>
          </w:tcPr>
          <w:p w14:paraId="78E76B51" w14:textId="77777777" w:rsidR="00CD64EB" w:rsidRDefault="00CD64EB" w:rsidP="00D3355D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10D0E3E" w14:textId="77777777" w:rsidR="00CD64EB" w:rsidRDefault="00CD64EB" w:rsidP="00D3355D">
            <w:r>
              <w:rPr>
                <w:sz w:val="16"/>
                <w:szCs w:val="16"/>
              </w:rPr>
              <w:t>3094</w:t>
            </w:r>
          </w:p>
        </w:tc>
        <w:tc>
          <w:tcPr>
            <w:tcW w:w="517" w:type="dxa"/>
          </w:tcPr>
          <w:p w14:paraId="4CE84F31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32EF82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1B067F" w14:textId="77777777" w:rsidR="00CD64EB" w:rsidRDefault="00CD64EB" w:rsidP="00D3355D"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 w14:paraId="4FD51FC9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314034" w14:textId="77777777" w:rsidR="00CD64EB" w:rsidRDefault="00CD64EB" w:rsidP="00D3355D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278F119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4C5F644" w14:textId="77777777" w:rsidR="00CD64EB" w:rsidRDefault="00CD64EB" w:rsidP="00D3355D">
            <w:r>
              <w:rPr>
                <w:sz w:val="16"/>
                <w:szCs w:val="16"/>
              </w:rPr>
              <w:t>R5-232205</w:t>
            </w:r>
          </w:p>
        </w:tc>
        <w:tc>
          <w:tcPr>
            <w:tcW w:w="1597" w:type="dxa"/>
          </w:tcPr>
          <w:p w14:paraId="698572A8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F8C93CA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0E706C" w14:textId="77777777" w:rsidR="00CD64EB" w:rsidRDefault="00CD64EB" w:rsidP="00D3355D">
            <w:r>
              <w:rPr>
                <w:sz w:val="16"/>
                <w:szCs w:val="16"/>
              </w:rPr>
              <w:t>3.3, 5.2.2.2.2, 7.1.2.2.4.1, 7.1.2.2.4.3, 7.1.2.3.2.2, 7.1.2.3.3, 7.1.7(new), 11.3.1.1, many(editorials)</w:t>
            </w:r>
          </w:p>
        </w:tc>
        <w:tc>
          <w:tcPr>
            <w:tcW w:w="998" w:type="dxa"/>
          </w:tcPr>
          <w:p w14:paraId="37FB9003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2413ABCF" w14:textId="77777777" w:rsidTr="00D3355D">
        <w:tc>
          <w:tcPr>
            <w:tcW w:w="879" w:type="dxa"/>
          </w:tcPr>
          <w:p w14:paraId="078E37B6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5FC01DA" w14:textId="77777777" w:rsidR="00CD64EB" w:rsidRDefault="00CD64EB" w:rsidP="00D3355D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5FE00600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5306F1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3E1653" w14:textId="77777777" w:rsidR="00CD64EB" w:rsidRDefault="00CD64EB" w:rsidP="00D3355D">
            <w:r>
              <w:rPr>
                <w:sz w:val="16"/>
                <w:szCs w:val="16"/>
              </w:rPr>
              <w:t>FR2 MUs - General Update in 38.903 section B.2.2</w:t>
            </w:r>
          </w:p>
        </w:tc>
        <w:tc>
          <w:tcPr>
            <w:tcW w:w="517" w:type="dxa"/>
          </w:tcPr>
          <w:p w14:paraId="74EB78FE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D9872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B1DFDBE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9C41EF" w14:textId="77777777" w:rsidR="00CD64EB" w:rsidRDefault="00CD64EB" w:rsidP="00D3355D">
            <w:r>
              <w:rPr>
                <w:sz w:val="16"/>
                <w:szCs w:val="16"/>
              </w:rPr>
              <w:t>R5-233639</w:t>
            </w:r>
          </w:p>
        </w:tc>
        <w:tc>
          <w:tcPr>
            <w:tcW w:w="1597" w:type="dxa"/>
          </w:tcPr>
          <w:p w14:paraId="6D9A347B" w14:textId="77777777" w:rsidR="00CD64EB" w:rsidRDefault="00CD64EB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FDC3789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4B6F7D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00FDC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C857FEB" w14:textId="77777777" w:rsidTr="00D3355D">
        <w:tc>
          <w:tcPr>
            <w:tcW w:w="879" w:type="dxa"/>
          </w:tcPr>
          <w:p w14:paraId="21B2DDBF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5F1AF0B" w14:textId="77777777" w:rsidR="00CD64EB" w:rsidRDefault="00CD64EB" w:rsidP="00D3355D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03D51DDB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E6FA6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2122D3" w14:textId="77777777" w:rsidR="00CD64EB" w:rsidRDefault="00CD64EB" w:rsidP="00D3355D">
            <w:r>
              <w:rPr>
                <w:sz w:val="16"/>
                <w:szCs w:val="16"/>
              </w:rPr>
              <w:t>PC1 MU - definition for ACS Case 1 and IBB test cases in 38.903</w:t>
            </w:r>
          </w:p>
        </w:tc>
        <w:tc>
          <w:tcPr>
            <w:tcW w:w="517" w:type="dxa"/>
          </w:tcPr>
          <w:p w14:paraId="5341D796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874A7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99FF85F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90815DA" w14:textId="77777777" w:rsidR="00CD64EB" w:rsidRDefault="00CD64EB" w:rsidP="00D3355D">
            <w:r>
              <w:rPr>
                <w:sz w:val="16"/>
                <w:szCs w:val="16"/>
              </w:rPr>
              <w:t>R5-232164</w:t>
            </w:r>
          </w:p>
        </w:tc>
        <w:tc>
          <w:tcPr>
            <w:tcW w:w="1597" w:type="dxa"/>
          </w:tcPr>
          <w:p w14:paraId="363B0EA8" w14:textId="77777777" w:rsidR="00CD64EB" w:rsidRDefault="00CD64EB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2AE214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40010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75428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4583564" w14:textId="77777777" w:rsidTr="00D3355D">
        <w:tc>
          <w:tcPr>
            <w:tcW w:w="879" w:type="dxa"/>
          </w:tcPr>
          <w:p w14:paraId="68893C86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3E3DEEE" w14:textId="77777777" w:rsidR="00CD64EB" w:rsidRDefault="00CD64EB" w:rsidP="00D3355D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07EC5324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E372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D70ABE" w14:textId="77777777" w:rsidR="00CD64EB" w:rsidRDefault="00CD64EB" w:rsidP="00D3355D">
            <w:r>
              <w:rPr>
                <w:sz w:val="16"/>
                <w:szCs w:val="16"/>
              </w:rPr>
              <w:t>FR2 PC3 - Network Analyzer MU update in 38.903</w:t>
            </w:r>
          </w:p>
        </w:tc>
        <w:tc>
          <w:tcPr>
            <w:tcW w:w="517" w:type="dxa"/>
          </w:tcPr>
          <w:p w14:paraId="7DC3F59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252A9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11A1A4E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6FCDF2" w14:textId="77777777" w:rsidR="00CD64EB" w:rsidRDefault="00CD64EB" w:rsidP="00D3355D">
            <w:r>
              <w:rPr>
                <w:sz w:val="16"/>
                <w:szCs w:val="16"/>
              </w:rPr>
              <w:t>R5-233640</w:t>
            </w:r>
          </w:p>
        </w:tc>
        <w:tc>
          <w:tcPr>
            <w:tcW w:w="1597" w:type="dxa"/>
          </w:tcPr>
          <w:p w14:paraId="293C8BD1" w14:textId="77777777" w:rsidR="00CD64EB" w:rsidRDefault="00CD64EB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2CC8EA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8A035F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037C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88FBF10" w14:textId="77777777" w:rsidTr="00D3355D">
        <w:tc>
          <w:tcPr>
            <w:tcW w:w="879" w:type="dxa"/>
          </w:tcPr>
          <w:p w14:paraId="37051957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9A9FA8B" w14:textId="77777777" w:rsidR="00CD64EB" w:rsidRDefault="00CD64EB" w:rsidP="00D3355D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14:paraId="68FD7B76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765D52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E6EB81" w14:textId="77777777" w:rsidR="00CD64EB" w:rsidRDefault="00CD64EB" w:rsidP="00D3355D">
            <w:r>
              <w:rPr>
                <w:sz w:val="16"/>
                <w:szCs w:val="16"/>
              </w:rPr>
              <w:t>Update of Test Tolerance analyses for EN-DC FR2 RLM tests for PSCell configured with CSI-RS-based RLM RS</w:t>
            </w:r>
          </w:p>
        </w:tc>
        <w:tc>
          <w:tcPr>
            <w:tcW w:w="517" w:type="dxa"/>
          </w:tcPr>
          <w:p w14:paraId="67E59019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D5FFEC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8C7EFB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43A6AE" w14:textId="77777777" w:rsidR="00CD64EB" w:rsidRDefault="00CD64EB" w:rsidP="00D3355D">
            <w:r>
              <w:rPr>
                <w:sz w:val="16"/>
                <w:szCs w:val="16"/>
              </w:rPr>
              <w:t>R5-232308</w:t>
            </w:r>
          </w:p>
        </w:tc>
        <w:tc>
          <w:tcPr>
            <w:tcW w:w="1597" w:type="dxa"/>
          </w:tcPr>
          <w:p w14:paraId="135E3655" w14:textId="77777777" w:rsidR="00CD64EB" w:rsidRDefault="00CD64EB" w:rsidP="00D3355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0571B8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C873F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15CE1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B3FB4FB" w14:textId="77777777" w:rsidTr="00D3355D">
        <w:tc>
          <w:tcPr>
            <w:tcW w:w="879" w:type="dxa"/>
          </w:tcPr>
          <w:p w14:paraId="1DA1B4F0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FA712C8" w14:textId="77777777" w:rsidR="00CD64EB" w:rsidRDefault="00CD64EB" w:rsidP="00D3355D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14:paraId="27887A5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95256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689012" w14:textId="77777777" w:rsidR="00CD64EB" w:rsidRDefault="00CD64EB" w:rsidP="00D3355D">
            <w:r>
              <w:rPr>
                <w:sz w:val="16"/>
                <w:szCs w:val="16"/>
              </w:rPr>
              <w:t>Removal of Offsets in B.18</w:t>
            </w:r>
          </w:p>
        </w:tc>
        <w:tc>
          <w:tcPr>
            <w:tcW w:w="517" w:type="dxa"/>
          </w:tcPr>
          <w:p w14:paraId="756BF2C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4DC064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6DA9F29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C18B1C6" w14:textId="77777777" w:rsidR="00CD64EB" w:rsidRDefault="00CD64EB" w:rsidP="00D3355D">
            <w:r>
              <w:rPr>
                <w:sz w:val="16"/>
                <w:szCs w:val="16"/>
              </w:rPr>
              <w:t>R5-232631</w:t>
            </w:r>
          </w:p>
        </w:tc>
        <w:tc>
          <w:tcPr>
            <w:tcW w:w="1597" w:type="dxa"/>
          </w:tcPr>
          <w:p w14:paraId="6A68D683" w14:textId="77777777" w:rsidR="00CD64EB" w:rsidRDefault="00CD64EB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2FA5AC5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792915" w14:textId="77777777" w:rsidR="00CD64EB" w:rsidRDefault="00CD64EB" w:rsidP="00D3355D">
            <w:r>
              <w:rPr>
                <w:sz w:val="16"/>
                <w:szCs w:val="16"/>
              </w:rPr>
              <w:t>B.18</w:t>
            </w:r>
          </w:p>
        </w:tc>
        <w:tc>
          <w:tcPr>
            <w:tcW w:w="998" w:type="dxa"/>
          </w:tcPr>
          <w:p w14:paraId="6829EB96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74924F8A" w14:textId="77777777" w:rsidTr="00D3355D">
        <w:tc>
          <w:tcPr>
            <w:tcW w:w="879" w:type="dxa"/>
          </w:tcPr>
          <w:p w14:paraId="460ED2B5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1B63535" w14:textId="77777777" w:rsidR="00CD64EB" w:rsidRDefault="00CD64EB" w:rsidP="00D3355D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 w14:paraId="062408BA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F6C36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726A3" w14:textId="77777777" w:rsidR="00CD64EB" w:rsidRDefault="00CD64EB" w:rsidP="00D3355D">
            <w:r>
              <w:rPr>
                <w:sz w:val="16"/>
                <w:szCs w:val="16"/>
              </w:rPr>
              <w:t>Addition of TT analysis for test cases 6.6.3.1 and 6.6.3.2</w:t>
            </w:r>
          </w:p>
        </w:tc>
        <w:tc>
          <w:tcPr>
            <w:tcW w:w="517" w:type="dxa"/>
          </w:tcPr>
          <w:p w14:paraId="21B21EF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59FAB0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BF30470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FDEFA3" w14:textId="77777777" w:rsidR="00CD64EB" w:rsidRDefault="00CD64EB" w:rsidP="00D3355D">
            <w:r>
              <w:rPr>
                <w:sz w:val="16"/>
                <w:szCs w:val="16"/>
              </w:rPr>
              <w:t>R5-232676</w:t>
            </w:r>
          </w:p>
        </w:tc>
        <w:tc>
          <w:tcPr>
            <w:tcW w:w="1597" w:type="dxa"/>
          </w:tcPr>
          <w:p w14:paraId="2CDF2DD6" w14:textId="77777777" w:rsidR="00CD64EB" w:rsidRDefault="00CD64EB" w:rsidP="00D3355D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8EE3A9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4B8B01" w14:textId="77777777" w:rsidR="00CD64EB" w:rsidRDefault="00CD64EB" w:rsidP="00D3355D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B206368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70CAC711" w14:textId="77777777" w:rsidTr="00D3355D">
        <w:tc>
          <w:tcPr>
            <w:tcW w:w="879" w:type="dxa"/>
          </w:tcPr>
          <w:p w14:paraId="2C025B44" w14:textId="77777777" w:rsidR="00CD64EB" w:rsidRDefault="00CD64EB" w:rsidP="00D3355D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1741C89" w14:textId="77777777" w:rsidR="00CD64EB" w:rsidRDefault="00CD64EB" w:rsidP="00D3355D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0E77B600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DC5C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E99B2A" w14:textId="77777777" w:rsidR="00CD64EB" w:rsidRDefault="00CD64EB" w:rsidP="00D3355D">
            <w:r>
              <w:rPr>
                <w:sz w:val="16"/>
                <w:szCs w:val="16"/>
              </w:rPr>
              <w:t>Editorial correction to Annex B</w:t>
            </w:r>
          </w:p>
        </w:tc>
        <w:tc>
          <w:tcPr>
            <w:tcW w:w="517" w:type="dxa"/>
          </w:tcPr>
          <w:p w14:paraId="5AF290B8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A6C35A" w14:textId="77777777" w:rsidR="00CD64EB" w:rsidRDefault="00CD64EB" w:rsidP="00D3355D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6A12BB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017B58B" w14:textId="77777777" w:rsidR="00CD64EB" w:rsidRDefault="00CD64EB" w:rsidP="00D3355D">
            <w:r>
              <w:rPr>
                <w:sz w:val="16"/>
                <w:szCs w:val="16"/>
              </w:rPr>
              <w:t>R5-233695</w:t>
            </w:r>
          </w:p>
        </w:tc>
        <w:tc>
          <w:tcPr>
            <w:tcW w:w="1597" w:type="dxa"/>
          </w:tcPr>
          <w:p w14:paraId="389C8511" w14:textId="77777777" w:rsidR="00CD64EB" w:rsidRDefault="00CD64EB" w:rsidP="00D3355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7A9A268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C869B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B731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52F4174" w14:textId="77777777" w:rsidTr="00D3355D">
        <w:tc>
          <w:tcPr>
            <w:tcW w:w="879" w:type="dxa"/>
          </w:tcPr>
          <w:p w14:paraId="2E43BA3B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74C485D" w14:textId="77777777" w:rsidR="00CD64EB" w:rsidRDefault="00CD64EB" w:rsidP="00D3355D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44811D4F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4E2D8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36497F" w14:textId="77777777" w:rsidR="00CD64EB" w:rsidRDefault="00CD64EB" w:rsidP="00D3355D">
            <w:r>
              <w:rPr>
                <w:sz w:val="16"/>
                <w:szCs w:val="16"/>
              </w:rPr>
              <w:t>Introduction of reference sensitivity test point analysis for CA_n28A-n78A</w:t>
            </w:r>
          </w:p>
        </w:tc>
        <w:tc>
          <w:tcPr>
            <w:tcW w:w="517" w:type="dxa"/>
          </w:tcPr>
          <w:p w14:paraId="6FAE6DB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B40ADB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311335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EAC0BC" w14:textId="77777777" w:rsidR="00CD64EB" w:rsidRDefault="00CD64EB" w:rsidP="00D3355D">
            <w:r>
              <w:rPr>
                <w:sz w:val="16"/>
                <w:szCs w:val="16"/>
              </w:rPr>
              <w:t>R5-232116</w:t>
            </w:r>
          </w:p>
        </w:tc>
        <w:tc>
          <w:tcPr>
            <w:tcW w:w="1597" w:type="dxa"/>
          </w:tcPr>
          <w:p w14:paraId="19F0AE03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1506808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B3C49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8890F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4A69C11" w14:textId="77777777" w:rsidTr="00D3355D">
        <w:tc>
          <w:tcPr>
            <w:tcW w:w="879" w:type="dxa"/>
          </w:tcPr>
          <w:p w14:paraId="30EEEF89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9681FED" w14:textId="77777777" w:rsidR="00CD64EB" w:rsidRDefault="00CD64EB" w:rsidP="00D3355D"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 w14:paraId="0A9DBA0B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F6DD8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9DAAB0" w14:textId="77777777" w:rsidR="00CD64EB" w:rsidRDefault="00CD64EB" w:rsidP="00D3355D">
            <w:r>
              <w:rPr>
                <w:sz w:val="16"/>
                <w:szCs w:val="16"/>
              </w:rPr>
              <w:t>TP analysis update for FR2 2 UL CA Tx tests to support PHR method</w:t>
            </w:r>
          </w:p>
        </w:tc>
        <w:tc>
          <w:tcPr>
            <w:tcW w:w="517" w:type="dxa"/>
          </w:tcPr>
          <w:p w14:paraId="67A9D436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3F173F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6BC0D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D23381" w14:textId="77777777" w:rsidR="00CD64EB" w:rsidRDefault="00CD64EB" w:rsidP="00D3355D">
            <w:r>
              <w:rPr>
                <w:sz w:val="16"/>
                <w:szCs w:val="16"/>
              </w:rPr>
              <w:t>R5-233518</w:t>
            </w:r>
          </w:p>
        </w:tc>
        <w:tc>
          <w:tcPr>
            <w:tcW w:w="1597" w:type="dxa"/>
          </w:tcPr>
          <w:p w14:paraId="7F0E9A33" w14:textId="77777777" w:rsidR="00CD64EB" w:rsidRDefault="00CD64EB" w:rsidP="00D3355D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</w:tcPr>
          <w:p w14:paraId="6E3E9B8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E14D6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634DA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E393CDC" w14:textId="77777777" w:rsidTr="00D3355D">
        <w:tc>
          <w:tcPr>
            <w:tcW w:w="879" w:type="dxa"/>
          </w:tcPr>
          <w:p w14:paraId="26BE0BF3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3DD1F99" w14:textId="77777777" w:rsidR="00CD64EB" w:rsidRDefault="00CD64EB" w:rsidP="00D3355D"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 w14:paraId="351224DF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1D5542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5C7B13" w14:textId="77777777" w:rsidR="00CD64EB" w:rsidRDefault="00CD64EB" w:rsidP="00D3355D">
            <w:r>
              <w:rPr>
                <w:sz w:val="16"/>
                <w:szCs w:val="16"/>
              </w:rPr>
              <w:t>FR1 MPR - ACLR - SEM - TP analysis update for almost contiguous RB allocation</w:t>
            </w:r>
          </w:p>
        </w:tc>
        <w:tc>
          <w:tcPr>
            <w:tcW w:w="517" w:type="dxa"/>
          </w:tcPr>
          <w:p w14:paraId="2AEA674A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893E1F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5212CF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C6C364" w14:textId="77777777" w:rsidR="00CD64EB" w:rsidRDefault="00CD64EB" w:rsidP="00D3355D">
            <w:r>
              <w:rPr>
                <w:sz w:val="16"/>
                <w:szCs w:val="16"/>
              </w:rPr>
              <w:t>R5-233521</w:t>
            </w:r>
          </w:p>
        </w:tc>
        <w:tc>
          <w:tcPr>
            <w:tcW w:w="1597" w:type="dxa"/>
          </w:tcPr>
          <w:p w14:paraId="4842ADFE" w14:textId="77777777" w:rsidR="00CD64EB" w:rsidRDefault="00CD64EB" w:rsidP="00D3355D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119BAD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22CF7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7CA7A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643D6CC" w14:textId="77777777" w:rsidTr="00D3355D">
        <w:tc>
          <w:tcPr>
            <w:tcW w:w="879" w:type="dxa"/>
          </w:tcPr>
          <w:p w14:paraId="74E0B9C8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C442337" w14:textId="77777777" w:rsidR="00CD64EB" w:rsidRDefault="00CD64EB" w:rsidP="00D3355D">
            <w:r>
              <w:rPr>
                <w:sz w:val="16"/>
                <w:szCs w:val="16"/>
              </w:rPr>
              <w:t>0765</w:t>
            </w:r>
          </w:p>
        </w:tc>
        <w:tc>
          <w:tcPr>
            <w:tcW w:w="517" w:type="dxa"/>
          </w:tcPr>
          <w:p w14:paraId="0D07F509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501E1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9ECDDD" w14:textId="77777777" w:rsidR="00CD64EB" w:rsidRDefault="00CD64EB" w:rsidP="00D3355D">
            <w:r>
              <w:rPr>
                <w:sz w:val="16"/>
                <w:szCs w:val="16"/>
              </w:rPr>
              <w:t>Ref sensitivity TP selection for DC_38A_n78A DC_18A_n77A and DC_19A_n77A</w:t>
            </w:r>
          </w:p>
        </w:tc>
        <w:tc>
          <w:tcPr>
            <w:tcW w:w="517" w:type="dxa"/>
          </w:tcPr>
          <w:p w14:paraId="004C870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4049D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091A6F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BE64B0" w14:textId="77777777" w:rsidR="00CD64EB" w:rsidRDefault="00CD64EB" w:rsidP="00D3355D">
            <w:r>
              <w:rPr>
                <w:sz w:val="16"/>
                <w:szCs w:val="16"/>
              </w:rPr>
              <w:t>R5-233519</w:t>
            </w:r>
          </w:p>
        </w:tc>
        <w:tc>
          <w:tcPr>
            <w:tcW w:w="1597" w:type="dxa"/>
          </w:tcPr>
          <w:p w14:paraId="6929B0FE" w14:textId="77777777" w:rsidR="00CD64EB" w:rsidRDefault="00CD64EB" w:rsidP="00D3355D">
            <w:r>
              <w:rPr>
                <w:sz w:val="16"/>
                <w:szCs w:val="16"/>
              </w:rPr>
              <w:t>Qualcomm India Pvt Ltd, DOCOMO Communications Lab</w:t>
            </w:r>
          </w:p>
        </w:tc>
        <w:tc>
          <w:tcPr>
            <w:tcW w:w="1122" w:type="dxa"/>
          </w:tcPr>
          <w:p w14:paraId="7F77E041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E3119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2721A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FE81F7D" w14:textId="77777777" w:rsidTr="00D3355D">
        <w:tc>
          <w:tcPr>
            <w:tcW w:w="879" w:type="dxa"/>
          </w:tcPr>
          <w:p w14:paraId="139407A2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0F59C2F" w14:textId="77777777" w:rsidR="00CD64EB" w:rsidRDefault="00CD64EB" w:rsidP="00D3355D"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 w14:paraId="597571BE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99687C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4A0415" w14:textId="77777777" w:rsidR="00CD64EB" w:rsidRDefault="00CD64EB" w:rsidP="00D3355D">
            <w:r>
              <w:rPr>
                <w:sz w:val="16"/>
                <w:szCs w:val="16"/>
              </w:rPr>
              <w:t>Addition of reference sensitivity test point analysis for n3A-n77A</w:t>
            </w:r>
          </w:p>
        </w:tc>
        <w:tc>
          <w:tcPr>
            <w:tcW w:w="517" w:type="dxa"/>
          </w:tcPr>
          <w:p w14:paraId="7B8B8BD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FCA3C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87E3CA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DE8EEB7" w14:textId="77777777" w:rsidR="00CD64EB" w:rsidRDefault="00CD64EB" w:rsidP="00D3355D">
            <w:r>
              <w:rPr>
                <w:sz w:val="16"/>
                <w:szCs w:val="16"/>
              </w:rPr>
              <w:t>R5-232707</w:t>
            </w:r>
          </w:p>
        </w:tc>
        <w:tc>
          <w:tcPr>
            <w:tcW w:w="1597" w:type="dxa"/>
          </w:tcPr>
          <w:p w14:paraId="5C1AB07B" w14:textId="77777777" w:rsidR="00CD64EB" w:rsidRDefault="00CD64EB" w:rsidP="00D3355D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6F13BE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93988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4F792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92332F9" w14:textId="77777777" w:rsidTr="00D3355D">
        <w:tc>
          <w:tcPr>
            <w:tcW w:w="879" w:type="dxa"/>
          </w:tcPr>
          <w:p w14:paraId="670CF971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7CA47A1" w14:textId="77777777" w:rsidR="00CD64EB" w:rsidRDefault="00CD64EB" w:rsidP="00D3355D">
            <w:r>
              <w:rPr>
                <w:sz w:val="16"/>
                <w:szCs w:val="16"/>
              </w:rPr>
              <w:t>0772</w:t>
            </w:r>
          </w:p>
        </w:tc>
        <w:tc>
          <w:tcPr>
            <w:tcW w:w="517" w:type="dxa"/>
          </w:tcPr>
          <w:p w14:paraId="262AD4B1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2E3EA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274B6B" w14:textId="77777777" w:rsidR="00CD64EB" w:rsidRDefault="00CD64EB" w:rsidP="00D3355D">
            <w:r>
              <w:rPr>
                <w:sz w:val="16"/>
                <w:szCs w:val="16"/>
              </w:rPr>
              <w:t>Correction to test point analysis for FR1 test cases</w:t>
            </w:r>
          </w:p>
        </w:tc>
        <w:tc>
          <w:tcPr>
            <w:tcW w:w="517" w:type="dxa"/>
          </w:tcPr>
          <w:p w14:paraId="3784EFCF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0AAED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8D9E798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966D1E" w14:textId="77777777" w:rsidR="00CD64EB" w:rsidRDefault="00CD64EB" w:rsidP="00D3355D">
            <w:r>
              <w:rPr>
                <w:sz w:val="16"/>
                <w:szCs w:val="16"/>
              </w:rPr>
              <w:t>R5-233522</w:t>
            </w:r>
          </w:p>
        </w:tc>
        <w:tc>
          <w:tcPr>
            <w:tcW w:w="1597" w:type="dxa"/>
          </w:tcPr>
          <w:p w14:paraId="67E4D986" w14:textId="77777777" w:rsidR="00CD64EB" w:rsidRDefault="00CD64EB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79DF21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71D74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5D3E1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03C677C" w14:textId="77777777" w:rsidTr="00D3355D">
        <w:tc>
          <w:tcPr>
            <w:tcW w:w="879" w:type="dxa"/>
          </w:tcPr>
          <w:p w14:paraId="16674CA8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3F4867A" w14:textId="77777777" w:rsidR="00CD64EB" w:rsidRDefault="00CD64EB" w:rsidP="00D3355D">
            <w:r>
              <w:rPr>
                <w:sz w:val="16"/>
                <w:szCs w:val="16"/>
              </w:rPr>
              <w:t>0777</w:t>
            </w:r>
          </w:p>
        </w:tc>
        <w:tc>
          <w:tcPr>
            <w:tcW w:w="517" w:type="dxa"/>
          </w:tcPr>
          <w:p w14:paraId="26D7A7B3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494C6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04E51C" w14:textId="77777777" w:rsidR="00CD64EB" w:rsidRDefault="00CD64EB" w:rsidP="00D3355D">
            <w:r>
              <w:rPr>
                <w:sz w:val="16"/>
                <w:szCs w:val="16"/>
              </w:rPr>
              <w:t>Clarification/improvement of clause B9.</w:t>
            </w:r>
          </w:p>
        </w:tc>
        <w:tc>
          <w:tcPr>
            <w:tcW w:w="517" w:type="dxa"/>
          </w:tcPr>
          <w:p w14:paraId="3BD626E8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9F73EA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D2EA57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18F58D9" w14:textId="77777777" w:rsidR="00CD64EB" w:rsidRDefault="00CD64EB" w:rsidP="00D3355D">
            <w:r>
              <w:rPr>
                <w:sz w:val="16"/>
                <w:szCs w:val="16"/>
              </w:rPr>
              <w:t>R5-233523</w:t>
            </w:r>
          </w:p>
        </w:tc>
        <w:tc>
          <w:tcPr>
            <w:tcW w:w="1597" w:type="dxa"/>
          </w:tcPr>
          <w:p w14:paraId="7350255E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4B66B40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53D756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CDD39F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CCF499C" w14:textId="77777777" w:rsidTr="00D3355D">
        <w:tc>
          <w:tcPr>
            <w:tcW w:w="879" w:type="dxa"/>
          </w:tcPr>
          <w:p w14:paraId="185AC908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DDEE83C" w14:textId="77777777" w:rsidR="00CD64EB" w:rsidRDefault="00CD64EB" w:rsidP="00D3355D">
            <w:r>
              <w:rPr>
                <w:sz w:val="16"/>
                <w:szCs w:val="16"/>
              </w:rPr>
              <w:t>0779</w:t>
            </w:r>
          </w:p>
        </w:tc>
        <w:tc>
          <w:tcPr>
            <w:tcW w:w="517" w:type="dxa"/>
          </w:tcPr>
          <w:p w14:paraId="1B8025B5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33576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AD3C00" w14:textId="77777777" w:rsidR="00CD64EB" w:rsidRDefault="00CD64EB" w:rsidP="00D3355D">
            <w:r>
              <w:rPr>
                <w:sz w:val="16"/>
                <w:szCs w:val="16"/>
              </w:rPr>
              <w:t>Updating REFSENS exception test frequency selection for CA_n7A-n78A</w:t>
            </w:r>
          </w:p>
        </w:tc>
        <w:tc>
          <w:tcPr>
            <w:tcW w:w="517" w:type="dxa"/>
          </w:tcPr>
          <w:p w14:paraId="3AE3923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6CDCA9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65A1E54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4A5BAD" w14:textId="77777777" w:rsidR="00CD64EB" w:rsidRDefault="00CD64EB" w:rsidP="00D3355D">
            <w:r>
              <w:rPr>
                <w:sz w:val="16"/>
                <w:szCs w:val="16"/>
              </w:rPr>
              <w:t>R5-233526</w:t>
            </w:r>
          </w:p>
        </w:tc>
        <w:tc>
          <w:tcPr>
            <w:tcW w:w="1597" w:type="dxa"/>
          </w:tcPr>
          <w:p w14:paraId="51ABC98C" w14:textId="77777777" w:rsidR="00CD64EB" w:rsidRDefault="00CD64EB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5FE78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4341C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3F273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8DD10C5" w14:textId="77777777" w:rsidTr="00D3355D">
        <w:tc>
          <w:tcPr>
            <w:tcW w:w="879" w:type="dxa"/>
          </w:tcPr>
          <w:p w14:paraId="4747B22C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48B2D49" w14:textId="77777777" w:rsidR="00CD64EB" w:rsidRDefault="00CD64EB" w:rsidP="00D3355D">
            <w:r>
              <w:rPr>
                <w:sz w:val="16"/>
                <w:szCs w:val="16"/>
              </w:rPr>
              <w:t>0782</w:t>
            </w:r>
          </w:p>
        </w:tc>
        <w:tc>
          <w:tcPr>
            <w:tcW w:w="517" w:type="dxa"/>
          </w:tcPr>
          <w:p w14:paraId="0A55013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B8D10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FF9DF8" w14:textId="77777777" w:rsidR="00CD64EB" w:rsidRDefault="00CD64EB" w:rsidP="00D3355D">
            <w:r>
              <w:rPr>
                <w:sz w:val="16"/>
                <w:szCs w:val="16"/>
              </w:rPr>
              <w:t>Addition of Test Point Analysis for CA_NS_202</w:t>
            </w:r>
          </w:p>
        </w:tc>
        <w:tc>
          <w:tcPr>
            <w:tcW w:w="517" w:type="dxa"/>
          </w:tcPr>
          <w:p w14:paraId="225BF00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13706B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0CC7DB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0004600" w14:textId="77777777" w:rsidR="00CD64EB" w:rsidRDefault="00CD64EB" w:rsidP="00D3355D">
            <w:r>
              <w:rPr>
                <w:sz w:val="16"/>
                <w:szCs w:val="16"/>
              </w:rPr>
              <w:t>R5-233171</w:t>
            </w:r>
          </w:p>
        </w:tc>
        <w:tc>
          <w:tcPr>
            <w:tcW w:w="1597" w:type="dxa"/>
          </w:tcPr>
          <w:p w14:paraId="358A4A63" w14:textId="77777777" w:rsidR="00CD64EB" w:rsidRDefault="00CD64EB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549062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833BFF6" w14:textId="77777777" w:rsidR="00CD64EB" w:rsidRDefault="00CD64EB" w:rsidP="00D3355D">
            <w:r>
              <w:rPr>
                <w:sz w:val="16"/>
                <w:szCs w:val="16"/>
              </w:rPr>
              <w:t>4.2.2.2 (new)</w:t>
            </w:r>
          </w:p>
        </w:tc>
        <w:tc>
          <w:tcPr>
            <w:tcW w:w="998" w:type="dxa"/>
          </w:tcPr>
          <w:p w14:paraId="245841B2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 38.521-1 CR 0940 ; TS/TR ... CR ... </w:t>
            </w:r>
          </w:p>
        </w:tc>
      </w:tr>
    </w:tbl>
    <w:p w14:paraId="03D93DDF" w14:textId="77777777" w:rsidR="00CD64EB" w:rsidRDefault="00CD64EB" w:rsidP="00CD64EB"/>
    <w:p w14:paraId="4027417E" w14:textId="77777777" w:rsidR="00CD64EB" w:rsidRDefault="00CD64EB" w:rsidP="00CD64EB"/>
    <w:p w14:paraId="2AC9C8E0" w14:textId="77777777" w:rsidR="00CD64EB" w:rsidRPr="00917427" w:rsidRDefault="00CD64EB" w:rsidP="00CD64E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RP-230977</w:t>
      </w:r>
      <w:r>
        <w:rPr>
          <w:b/>
          <w:i/>
          <w:noProof/>
          <w:sz w:val="28"/>
        </w:rPr>
        <w:fldChar w:fldCharType="end"/>
      </w:r>
    </w:p>
    <w:p w14:paraId="1A2BFB04" w14:textId="77777777" w:rsidR="00CD64EB" w:rsidRPr="00784730" w:rsidRDefault="00CD64EB" w:rsidP="00CD64E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2449806D" w14:textId="77777777" w:rsidR="00CD64EB" w:rsidRPr="00050554" w:rsidRDefault="00CD64EB" w:rsidP="00CD64EB">
      <w:pPr>
        <w:rPr>
          <w:rFonts w:ascii="Arial" w:hAnsi="Arial" w:cs="Arial"/>
          <w:b/>
          <w:bCs/>
          <w:lang w:val="en-US"/>
        </w:rPr>
      </w:pPr>
    </w:p>
    <w:p w14:paraId="32D0A360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918622F" w14:textId="77777777" w:rsidR="00CD64EB" w:rsidRPr="00E145B1" w:rsidRDefault="00CD64EB" w:rsidP="00CD64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5)</w:t>
      </w:r>
      <w:r>
        <w:rPr>
          <w:rFonts w:ascii="Arial" w:hAnsi="Arial" w:cs="Arial"/>
          <w:b/>
          <w:bCs/>
        </w:rPr>
        <w:fldChar w:fldCharType="end"/>
      </w:r>
    </w:p>
    <w:p w14:paraId="077B636B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3A1B825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E2226BB" w14:textId="77777777" w:rsidR="00CD64EB" w:rsidRDefault="00CD64EB" w:rsidP="00CD64E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348BC1" w14:textId="77777777" w:rsidR="00CD64EB" w:rsidRPr="004E535C" w:rsidRDefault="00CD64EB" w:rsidP="00CD64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64EB" w:rsidRPr="004E535C" w14:paraId="343FA6AE" w14:textId="77777777" w:rsidTr="00D3355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E25151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5660F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D3146A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C2E5D2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F795C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3A1A74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15DD90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E195E2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3FDE42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3E7E0A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762D6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B8DE93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3F878B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64EB" w14:paraId="5B777BC1" w14:textId="77777777" w:rsidTr="00D3355D">
        <w:tc>
          <w:tcPr>
            <w:tcW w:w="879" w:type="dxa"/>
          </w:tcPr>
          <w:p w14:paraId="08EA2A1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A5E90A0" w14:textId="77777777" w:rsidR="00CD64EB" w:rsidRDefault="00CD64EB" w:rsidP="00D3355D">
            <w:r>
              <w:rPr>
                <w:sz w:val="16"/>
                <w:szCs w:val="16"/>
              </w:rPr>
              <w:t>3631</w:t>
            </w:r>
          </w:p>
        </w:tc>
        <w:tc>
          <w:tcPr>
            <w:tcW w:w="517" w:type="dxa"/>
          </w:tcPr>
          <w:p w14:paraId="38DF07CB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3ABD0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729DEA" w14:textId="77777777" w:rsidR="00CD64EB" w:rsidRDefault="00CD64EB" w:rsidP="00D3355D">
            <w:r>
              <w:rPr>
                <w:sz w:val="16"/>
                <w:szCs w:val="16"/>
              </w:rPr>
              <w:t>Correction to Idle mode TC 6.1.1.4a and 6.1.2.15a</w:t>
            </w:r>
          </w:p>
        </w:tc>
        <w:tc>
          <w:tcPr>
            <w:tcW w:w="517" w:type="dxa"/>
          </w:tcPr>
          <w:p w14:paraId="27211B3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1CB99C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5095FD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AF014A" w14:textId="77777777" w:rsidR="00CD64EB" w:rsidRDefault="00CD64EB" w:rsidP="00D3355D">
            <w:r>
              <w:rPr>
                <w:sz w:val="16"/>
                <w:szCs w:val="16"/>
              </w:rPr>
              <w:t>R5-232059</w:t>
            </w:r>
          </w:p>
        </w:tc>
        <w:tc>
          <w:tcPr>
            <w:tcW w:w="1597" w:type="dxa"/>
          </w:tcPr>
          <w:p w14:paraId="2BD15E95" w14:textId="77777777" w:rsidR="00CD64EB" w:rsidRDefault="00CD64EB" w:rsidP="00D3355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A2646C8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9763987" w14:textId="77777777" w:rsidR="00CD64EB" w:rsidRDefault="00CD64EB" w:rsidP="00D3355D">
            <w:r>
              <w:rPr>
                <w:sz w:val="16"/>
                <w:szCs w:val="16"/>
              </w:rPr>
              <w:t>6.1.1.4a.3 and 6.1.2.15a.3</w:t>
            </w:r>
          </w:p>
        </w:tc>
        <w:tc>
          <w:tcPr>
            <w:tcW w:w="998" w:type="dxa"/>
          </w:tcPr>
          <w:p w14:paraId="5789C5D6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34AD2696" w14:textId="77777777" w:rsidTr="00D3355D">
        <w:tc>
          <w:tcPr>
            <w:tcW w:w="879" w:type="dxa"/>
          </w:tcPr>
          <w:p w14:paraId="11D3933A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CC3D210" w14:textId="77777777" w:rsidR="00CD64EB" w:rsidRDefault="00CD64EB" w:rsidP="00D3355D">
            <w:r>
              <w:rPr>
                <w:sz w:val="16"/>
                <w:szCs w:val="16"/>
              </w:rPr>
              <w:t>3642</w:t>
            </w:r>
          </w:p>
        </w:tc>
        <w:tc>
          <w:tcPr>
            <w:tcW w:w="517" w:type="dxa"/>
          </w:tcPr>
          <w:p w14:paraId="7F5EA047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37B65B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5BB6EC" w14:textId="77777777" w:rsidR="00CD64EB" w:rsidRDefault="00CD64EB" w:rsidP="00D3355D">
            <w:r>
              <w:rPr>
                <w:sz w:val="16"/>
                <w:szCs w:val="16"/>
              </w:rPr>
              <w:t>Correction to 5GC TC 9.1.5.x</w:t>
            </w:r>
          </w:p>
        </w:tc>
        <w:tc>
          <w:tcPr>
            <w:tcW w:w="517" w:type="dxa"/>
          </w:tcPr>
          <w:p w14:paraId="49854AEF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988C71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C5087D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7742AF" w14:textId="77777777" w:rsidR="00CD64EB" w:rsidRDefault="00CD64EB" w:rsidP="00D3355D">
            <w:r>
              <w:rPr>
                <w:sz w:val="16"/>
                <w:szCs w:val="16"/>
              </w:rPr>
              <w:t>R5-232070</w:t>
            </w:r>
          </w:p>
        </w:tc>
        <w:tc>
          <w:tcPr>
            <w:tcW w:w="1597" w:type="dxa"/>
          </w:tcPr>
          <w:p w14:paraId="6245DA4F" w14:textId="77777777" w:rsidR="00CD64EB" w:rsidRDefault="00CD64EB" w:rsidP="00D3355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D50562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3C3DA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6A46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EF73087" w14:textId="77777777" w:rsidTr="00D3355D">
        <w:tc>
          <w:tcPr>
            <w:tcW w:w="879" w:type="dxa"/>
          </w:tcPr>
          <w:p w14:paraId="71AE10F2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CD068E" w14:textId="77777777" w:rsidR="00CD64EB" w:rsidRDefault="00CD64EB" w:rsidP="00D3355D">
            <w:r>
              <w:rPr>
                <w:sz w:val="16"/>
                <w:szCs w:val="16"/>
              </w:rPr>
              <w:t>3645</w:t>
            </w:r>
          </w:p>
        </w:tc>
        <w:tc>
          <w:tcPr>
            <w:tcW w:w="517" w:type="dxa"/>
          </w:tcPr>
          <w:p w14:paraId="7D814C20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525FF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382F6B" w14:textId="77777777" w:rsidR="00CD64EB" w:rsidRDefault="00CD64EB" w:rsidP="00D3355D">
            <w:r>
              <w:rPr>
                <w:sz w:val="16"/>
                <w:szCs w:val="16"/>
              </w:rPr>
              <w:t>Correction to 5GC TC 9.2.5.1.1</w:t>
            </w:r>
          </w:p>
        </w:tc>
        <w:tc>
          <w:tcPr>
            <w:tcW w:w="517" w:type="dxa"/>
          </w:tcPr>
          <w:p w14:paraId="517FE78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2D13C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281A970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34E01D6" w14:textId="77777777" w:rsidR="00CD64EB" w:rsidRDefault="00CD64EB" w:rsidP="00D3355D">
            <w:r>
              <w:rPr>
                <w:sz w:val="16"/>
                <w:szCs w:val="16"/>
              </w:rPr>
              <w:t>R5-232073</w:t>
            </w:r>
          </w:p>
        </w:tc>
        <w:tc>
          <w:tcPr>
            <w:tcW w:w="1597" w:type="dxa"/>
          </w:tcPr>
          <w:p w14:paraId="62A9218B" w14:textId="77777777" w:rsidR="00CD64EB" w:rsidRDefault="00CD64EB" w:rsidP="00D3355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D78B12F" w14:textId="77777777" w:rsidR="00CD64EB" w:rsidRDefault="00CD64EB" w:rsidP="00D3355D">
            <w:r>
              <w:rPr>
                <w:sz w:val="16"/>
                <w:szCs w:val="16"/>
              </w:rPr>
              <w:t>TEI15_Test, 5GS_Ph1-CT_n3GPPA-UEConTest</w:t>
            </w:r>
          </w:p>
        </w:tc>
        <w:tc>
          <w:tcPr>
            <w:tcW w:w="2323" w:type="dxa"/>
          </w:tcPr>
          <w:p w14:paraId="6A3220D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224D2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A164606" w14:textId="77777777" w:rsidTr="00D3355D">
        <w:tc>
          <w:tcPr>
            <w:tcW w:w="879" w:type="dxa"/>
          </w:tcPr>
          <w:p w14:paraId="4C0D96F0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064649B" w14:textId="77777777" w:rsidR="00CD64EB" w:rsidRDefault="00CD64EB" w:rsidP="00D3355D">
            <w:r>
              <w:rPr>
                <w:sz w:val="16"/>
                <w:szCs w:val="16"/>
              </w:rPr>
              <w:t>3660</w:t>
            </w:r>
          </w:p>
        </w:tc>
        <w:tc>
          <w:tcPr>
            <w:tcW w:w="517" w:type="dxa"/>
          </w:tcPr>
          <w:p w14:paraId="66746BF8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EE4E2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7F7923" w14:textId="77777777" w:rsidR="00CD64EB" w:rsidRDefault="00CD64EB" w:rsidP="00D3355D">
            <w:r>
              <w:rPr>
                <w:sz w:val="16"/>
                <w:szCs w:val="16"/>
              </w:rPr>
              <w:t>Correction to NR Inter-RAT test case 6.2.3.4</w:t>
            </w:r>
          </w:p>
        </w:tc>
        <w:tc>
          <w:tcPr>
            <w:tcW w:w="517" w:type="dxa"/>
          </w:tcPr>
          <w:p w14:paraId="0F56EEB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0F878B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FCF9C6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B05BD6" w14:textId="77777777" w:rsidR="00CD64EB" w:rsidRDefault="00CD64EB" w:rsidP="00D3355D">
            <w:r>
              <w:rPr>
                <w:sz w:val="16"/>
                <w:szCs w:val="16"/>
              </w:rPr>
              <w:t>R5-232131</w:t>
            </w:r>
          </w:p>
        </w:tc>
        <w:tc>
          <w:tcPr>
            <w:tcW w:w="1597" w:type="dxa"/>
          </w:tcPr>
          <w:p w14:paraId="4ABFE59A" w14:textId="77777777" w:rsidR="00CD64EB" w:rsidRDefault="00CD64EB" w:rsidP="00D3355D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3ED81C03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B77B7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08CFBD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103BE942" w14:textId="77777777" w:rsidTr="00D3355D">
        <w:tc>
          <w:tcPr>
            <w:tcW w:w="879" w:type="dxa"/>
          </w:tcPr>
          <w:p w14:paraId="03892F26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0E2658C" w14:textId="77777777" w:rsidR="00CD64EB" w:rsidRDefault="00CD64EB" w:rsidP="00D3355D">
            <w:r>
              <w:rPr>
                <w:sz w:val="16"/>
                <w:szCs w:val="16"/>
              </w:rPr>
              <w:t>3675</w:t>
            </w:r>
          </w:p>
        </w:tc>
        <w:tc>
          <w:tcPr>
            <w:tcW w:w="517" w:type="dxa"/>
          </w:tcPr>
          <w:p w14:paraId="485E9429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66BCB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638250" w14:textId="77777777" w:rsidR="00CD64EB" w:rsidRDefault="00CD64EB" w:rsidP="00D3355D">
            <w:r>
              <w:rPr>
                <w:sz w:val="16"/>
                <w:szCs w:val="16"/>
              </w:rPr>
              <w:t>Updates for NR RRC test case 8.1.5.1.1</w:t>
            </w:r>
          </w:p>
        </w:tc>
        <w:tc>
          <w:tcPr>
            <w:tcW w:w="517" w:type="dxa"/>
          </w:tcPr>
          <w:p w14:paraId="2B8B276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298CC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5C747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4EC04F0" w14:textId="77777777" w:rsidR="00CD64EB" w:rsidRDefault="00CD64EB" w:rsidP="00D3355D">
            <w:r>
              <w:rPr>
                <w:sz w:val="16"/>
                <w:szCs w:val="16"/>
              </w:rPr>
              <w:t>R5-232202</w:t>
            </w:r>
          </w:p>
        </w:tc>
        <w:tc>
          <w:tcPr>
            <w:tcW w:w="1597" w:type="dxa"/>
          </w:tcPr>
          <w:p w14:paraId="1D866EFD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95CA6DE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7A6D04" w14:textId="77777777" w:rsidR="00CD64EB" w:rsidRDefault="00CD64EB" w:rsidP="00D3355D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2DB4E82E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30092FFF" w14:textId="77777777" w:rsidTr="00D3355D">
        <w:tc>
          <w:tcPr>
            <w:tcW w:w="879" w:type="dxa"/>
          </w:tcPr>
          <w:p w14:paraId="65704A76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E587A1" w14:textId="77777777" w:rsidR="00CD64EB" w:rsidRDefault="00CD64EB" w:rsidP="00D3355D">
            <w:r>
              <w:rPr>
                <w:sz w:val="16"/>
                <w:szCs w:val="16"/>
              </w:rPr>
              <w:t>3676</w:t>
            </w:r>
          </w:p>
        </w:tc>
        <w:tc>
          <w:tcPr>
            <w:tcW w:w="517" w:type="dxa"/>
          </w:tcPr>
          <w:p w14:paraId="4391018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39FC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45A768" w14:textId="77777777" w:rsidR="00CD64EB" w:rsidRDefault="00CD64EB" w:rsidP="00D3355D">
            <w:r>
              <w:rPr>
                <w:sz w:val="16"/>
                <w:szCs w:val="16"/>
              </w:rPr>
              <w:t>Updates for EN-DC RRC test case 8.2.1.1.1</w:t>
            </w:r>
          </w:p>
        </w:tc>
        <w:tc>
          <w:tcPr>
            <w:tcW w:w="517" w:type="dxa"/>
          </w:tcPr>
          <w:p w14:paraId="2033FBE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38C76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1403F8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8D28592" w14:textId="77777777" w:rsidR="00CD64EB" w:rsidRDefault="00CD64EB" w:rsidP="00D3355D">
            <w:r>
              <w:rPr>
                <w:sz w:val="16"/>
                <w:szCs w:val="16"/>
              </w:rPr>
              <w:t>R5-232203</w:t>
            </w:r>
          </w:p>
        </w:tc>
        <w:tc>
          <w:tcPr>
            <w:tcW w:w="1597" w:type="dxa"/>
          </w:tcPr>
          <w:p w14:paraId="4F5B165E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475F64D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76E639" w14:textId="77777777" w:rsidR="00CD64EB" w:rsidRDefault="00CD64EB" w:rsidP="00D3355D"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 w14:paraId="286B1B75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2B0D0CFA" w14:textId="77777777" w:rsidTr="00D3355D">
        <w:tc>
          <w:tcPr>
            <w:tcW w:w="879" w:type="dxa"/>
          </w:tcPr>
          <w:p w14:paraId="6B8310F7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2ED0F0" w14:textId="77777777" w:rsidR="00CD64EB" w:rsidRDefault="00CD64EB" w:rsidP="00D3355D">
            <w:r>
              <w:rPr>
                <w:sz w:val="16"/>
                <w:szCs w:val="16"/>
              </w:rPr>
              <w:t>3677</w:t>
            </w:r>
          </w:p>
        </w:tc>
        <w:tc>
          <w:tcPr>
            <w:tcW w:w="517" w:type="dxa"/>
          </w:tcPr>
          <w:p w14:paraId="05124EBF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3BAC6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00F90C" w14:textId="77777777" w:rsidR="00CD64EB" w:rsidRDefault="00CD64EB" w:rsidP="00D3355D">
            <w:r>
              <w:rPr>
                <w:sz w:val="16"/>
                <w:szCs w:val="16"/>
              </w:rPr>
              <w:t>Updates for NE-DC RRC test case 8.2.1.1.2</w:t>
            </w:r>
          </w:p>
        </w:tc>
        <w:tc>
          <w:tcPr>
            <w:tcW w:w="517" w:type="dxa"/>
          </w:tcPr>
          <w:p w14:paraId="735F274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21061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6EB276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652EC1D" w14:textId="77777777" w:rsidR="00CD64EB" w:rsidRDefault="00CD64EB" w:rsidP="00D3355D">
            <w:r>
              <w:rPr>
                <w:sz w:val="16"/>
                <w:szCs w:val="16"/>
              </w:rPr>
              <w:t>R5-232204</w:t>
            </w:r>
          </w:p>
        </w:tc>
        <w:tc>
          <w:tcPr>
            <w:tcW w:w="1597" w:type="dxa"/>
          </w:tcPr>
          <w:p w14:paraId="7638E4A1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FA7FB5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62D076" w14:textId="77777777" w:rsidR="00CD64EB" w:rsidRDefault="00CD64EB" w:rsidP="00D3355D">
            <w:r>
              <w:rPr>
                <w:sz w:val="16"/>
                <w:szCs w:val="16"/>
              </w:rPr>
              <w:t>8.2.1.1.2</w:t>
            </w:r>
          </w:p>
        </w:tc>
        <w:tc>
          <w:tcPr>
            <w:tcW w:w="998" w:type="dxa"/>
          </w:tcPr>
          <w:p w14:paraId="6BE42930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4BF1746A" w14:textId="77777777" w:rsidTr="00D3355D">
        <w:tc>
          <w:tcPr>
            <w:tcW w:w="879" w:type="dxa"/>
          </w:tcPr>
          <w:p w14:paraId="2EB79416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3B8CB7C" w14:textId="77777777" w:rsidR="00CD64EB" w:rsidRDefault="00CD64EB" w:rsidP="00D3355D">
            <w:r>
              <w:rPr>
                <w:sz w:val="16"/>
                <w:szCs w:val="16"/>
              </w:rPr>
              <w:t>3683</w:t>
            </w:r>
          </w:p>
        </w:tc>
        <w:tc>
          <w:tcPr>
            <w:tcW w:w="517" w:type="dxa"/>
          </w:tcPr>
          <w:p w14:paraId="7363366D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2BE06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4C52A3" w14:textId="77777777" w:rsidR="00CD64EB" w:rsidRDefault="00CD64EB" w:rsidP="00D3355D">
            <w:r>
              <w:rPr>
                <w:sz w:val="16"/>
                <w:szCs w:val="16"/>
              </w:rPr>
              <w:t>Update NE-DC Handover test case 8.2.3.13.2</w:t>
            </w:r>
          </w:p>
        </w:tc>
        <w:tc>
          <w:tcPr>
            <w:tcW w:w="517" w:type="dxa"/>
          </w:tcPr>
          <w:p w14:paraId="010B302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43023D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6B9AF3D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84644D" w14:textId="77777777" w:rsidR="00CD64EB" w:rsidRDefault="00CD64EB" w:rsidP="00D3355D">
            <w:r>
              <w:rPr>
                <w:sz w:val="16"/>
                <w:szCs w:val="16"/>
              </w:rPr>
              <w:t>R5-232281</w:t>
            </w:r>
          </w:p>
        </w:tc>
        <w:tc>
          <w:tcPr>
            <w:tcW w:w="1597" w:type="dxa"/>
          </w:tcPr>
          <w:p w14:paraId="2E08DBD1" w14:textId="77777777" w:rsidR="00CD64EB" w:rsidRDefault="00CD64EB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4E5AA22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BC9F9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43110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6162CED" w14:textId="77777777" w:rsidTr="00D3355D">
        <w:tc>
          <w:tcPr>
            <w:tcW w:w="879" w:type="dxa"/>
          </w:tcPr>
          <w:p w14:paraId="090BE0F3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7C186F9" w14:textId="77777777" w:rsidR="00CD64EB" w:rsidRDefault="00CD64EB" w:rsidP="00D3355D">
            <w:r>
              <w:rPr>
                <w:sz w:val="16"/>
                <w:szCs w:val="16"/>
              </w:rPr>
              <w:t>3684</w:t>
            </w:r>
          </w:p>
        </w:tc>
        <w:tc>
          <w:tcPr>
            <w:tcW w:w="517" w:type="dxa"/>
          </w:tcPr>
          <w:p w14:paraId="4663B6E1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6BA6F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F10150" w14:textId="77777777" w:rsidR="00CD64EB" w:rsidRDefault="00CD64EB" w:rsidP="00D3355D">
            <w:r>
              <w:rPr>
                <w:sz w:val="16"/>
                <w:szCs w:val="16"/>
              </w:rPr>
              <w:t>Update NE-DC  Measurement Configuration Control and Reporting test case 8.2.3.7.2a</w:t>
            </w:r>
          </w:p>
        </w:tc>
        <w:tc>
          <w:tcPr>
            <w:tcW w:w="517" w:type="dxa"/>
          </w:tcPr>
          <w:p w14:paraId="4ECC1ABA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2A220C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668DCF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F272FC" w14:textId="77777777" w:rsidR="00CD64EB" w:rsidRDefault="00CD64EB" w:rsidP="00D3355D">
            <w:r>
              <w:rPr>
                <w:sz w:val="16"/>
                <w:szCs w:val="16"/>
              </w:rPr>
              <w:t>R5-232282</w:t>
            </w:r>
          </w:p>
        </w:tc>
        <w:tc>
          <w:tcPr>
            <w:tcW w:w="1597" w:type="dxa"/>
          </w:tcPr>
          <w:p w14:paraId="0331F34F" w14:textId="77777777" w:rsidR="00CD64EB" w:rsidRDefault="00CD64EB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E4FD54C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B695E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A1D93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81BB4AD" w14:textId="77777777" w:rsidTr="00D3355D">
        <w:tc>
          <w:tcPr>
            <w:tcW w:w="879" w:type="dxa"/>
          </w:tcPr>
          <w:p w14:paraId="2BC6712A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F035C4" w14:textId="77777777" w:rsidR="00CD64EB" w:rsidRDefault="00CD64EB" w:rsidP="00D3355D">
            <w:r>
              <w:rPr>
                <w:sz w:val="16"/>
                <w:szCs w:val="16"/>
              </w:rPr>
              <w:t>3685</w:t>
            </w:r>
          </w:p>
        </w:tc>
        <w:tc>
          <w:tcPr>
            <w:tcW w:w="517" w:type="dxa"/>
          </w:tcPr>
          <w:p w14:paraId="784B946A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899C3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3AF7F8" w14:textId="77777777" w:rsidR="00CD64EB" w:rsidRDefault="00CD64EB" w:rsidP="00D3355D">
            <w:r>
              <w:rPr>
                <w:sz w:val="16"/>
                <w:szCs w:val="16"/>
              </w:rPr>
              <w:t>Update NE-DC  Measurement Configuration Control and Reporting  test case 8.2.3.8.2a</w:t>
            </w:r>
          </w:p>
        </w:tc>
        <w:tc>
          <w:tcPr>
            <w:tcW w:w="517" w:type="dxa"/>
          </w:tcPr>
          <w:p w14:paraId="3947C6F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A83AA9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DDF2BD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5A133F6" w14:textId="77777777" w:rsidR="00CD64EB" w:rsidRDefault="00CD64EB" w:rsidP="00D3355D">
            <w:r>
              <w:rPr>
                <w:sz w:val="16"/>
                <w:szCs w:val="16"/>
              </w:rPr>
              <w:t>R5-232283</w:t>
            </w:r>
          </w:p>
        </w:tc>
        <w:tc>
          <w:tcPr>
            <w:tcW w:w="1597" w:type="dxa"/>
          </w:tcPr>
          <w:p w14:paraId="44535D60" w14:textId="77777777" w:rsidR="00CD64EB" w:rsidRDefault="00CD64EB" w:rsidP="00D3355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D321333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1777E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5E98E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D5E4CD6" w14:textId="77777777" w:rsidTr="00D3355D">
        <w:tc>
          <w:tcPr>
            <w:tcW w:w="879" w:type="dxa"/>
          </w:tcPr>
          <w:p w14:paraId="29EF0885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26AE95" w14:textId="77777777" w:rsidR="00CD64EB" w:rsidRDefault="00CD64EB" w:rsidP="00D3355D">
            <w:r>
              <w:rPr>
                <w:sz w:val="16"/>
                <w:szCs w:val="16"/>
              </w:rPr>
              <w:t>3703</w:t>
            </w:r>
          </w:p>
        </w:tc>
        <w:tc>
          <w:tcPr>
            <w:tcW w:w="517" w:type="dxa"/>
          </w:tcPr>
          <w:p w14:paraId="310462EC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53B494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43581F" w14:textId="77777777" w:rsidR="00CD64EB" w:rsidRDefault="00CD64EB" w:rsidP="00D3355D">
            <w:r>
              <w:rPr>
                <w:sz w:val="16"/>
                <w:szCs w:val="16"/>
              </w:rPr>
              <w:t>Correction to NR5GC testcase 11.3.5</w:t>
            </w:r>
          </w:p>
        </w:tc>
        <w:tc>
          <w:tcPr>
            <w:tcW w:w="517" w:type="dxa"/>
          </w:tcPr>
          <w:p w14:paraId="10988C9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56ED26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CD4B8A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7BC9D16" w14:textId="77777777" w:rsidR="00CD64EB" w:rsidRDefault="00CD64EB" w:rsidP="00D3355D">
            <w:r>
              <w:rPr>
                <w:sz w:val="16"/>
                <w:szCs w:val="16"/>
              </w:rPr>
              <w:t>R5-232361</w:t>
            </w:r>
          </w:p>
        </w:tc>
        <w:tc>
          <w:tcPr>
            <w:tcW w:w="1597" w:type="dxa"/>
          </w:tcPr>
          <w:p w14:paraId="59E3144E" w14:textId="77777777" w:rsidR="00CD64EB" w:rsidRDefault="00CD64EB" w:rsidP="00D3355D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778EE0D4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F5425D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3BA60F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BD3AB4B" w14:textId="77777777" w:rsidTr="00D3355D">
        <w:tc>
          <w:tcPr>
            <w:tcW w:w="879" w:type="dxa"/>
          </w:tcPr>
          <w:p w14:paraId="25B6A135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A5344A5" w14:textId="77777777" w:rsidR="00CD64EB" w:rsidRDefault="00CD64EB" w:rsidP="00D3355D">
            <w:r>
              <w:rPr>
                <w:sz w:val="16"/>
                <w:szCs w:val="16"/>
              </w:rPr>
              <w:t>3704</w:t>
            </w:r>
          </w:p>
        </w:tc>
        <w:tc>
          <w:tcPr>
            <w:tcW w:w="517" w:type="dxa"/>
          </w:tcPr>
          <w:p w14:paraId="177D5858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B2D8BF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31FABD" w14:textId="77777777" w:rsidR="00CD64EB" w:rsidRDefault="00CD64EB" w:rsidP="00D3355D">
            <w:r>
              <w:rPr>
                <w:sz w:val="16"/>
                <w:szCs w:val="16"/>
              </w:rPr>
              <w:t>Correction to NR testcase 7.1.1.6.2</w:t>
            </w:r>
          </w:p>
        </w:tc>
        <w:tc>
          <w:tcPr>
            <w:tcW w:w="517" w:type="dxa"/>
          </w:tcPr>
          <w:p w14:paraId="0E6D1F5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74D9B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F48EB5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79D6CE" w14:textId="77777777" w:rsidR="00CD64EB" w:rsidRDefault="00CD64EB" w:rsidP="00D3355D">
            <w:r>
              <w:rPr>
                <w:sz w:val="16"/>
                <w:szCs w:val="16"/>
              </w:rPr>
              <w:t>R5-232366</w:t>
            </w:r>
          </w:p>
        </w:tc>
        <w:tc>
          <w:tcPr>
            <w:tcW w:w="1597" w:type="dxa"/>
          </w:tcPr>
          <w:p w14:paraId="2C326106" w14:textId="77777777" w:rsidR="00CD64EB" w:rsidRDefault="00CD64EB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C0E1E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A6E94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512A6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87669E8" w14:textId="77777777" w:rsidTr="00D3355D">
        <w:tc>
          <w:tcPr>
            <w:tcW w:w="879" w:type="dxa"/>
          </w:tcPr>
          <w:p w14:paraId="325F5734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EA14295" w14:textId="77777777" w:rsidR="00CD64EB" w:rsidRDefault="00CD64EB" w:rsidP="00D3355D">
            <w:r>
              <w:rPr>
                <w:sz w:val="16"/>
                <w:szCs w:val="16"/>
              </w:rPr>
              <w:t>3706</w:t>
            </w:r>
          </w:p>
        </w:tc>
        <w:tc>
          <w:tcPr>
            <w:tcW w:w="517" w:type="dxa"/>
          </w:tcPr>
          <w:p w14:paraId="5B83F5B1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55D8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9279F5" w14:textId="77777777" w:rsidR="00CD64EB" w:rsidRDefault="00CD64EB" w:rsidP="00D3355D">
            <w:r>
              <w:rPr>
                <w:sz w:val="16"/>
                <w:szCs w:val="16"/>
              </w:rPr>
              <w:t>Correction to RLC UM test case 7.1.2.2.5</w:t>
            </w:r>
          </w:p>
        </w:tc>
        <w:tc>
          <w:tcPr>
            <w:tcW w:w="517" w:type="dxa"/>
          </w:tcPr>
          <w:p w14:paraId="4B5D8B8A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EF74F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F228B28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41683B" w14:textId="77777777" w:rsidR="00CD64EB" w:rsidRDefault="00CD64EB" w:rsidP="00D3355D">
            <w:r>
              <w:rPr>
                <w:sz w:val="16"/>
                <w:szCs w:val="16"/>
              </w:rPr>
              <w:t>R5-232385</w:t>
            </w:r>
          </w:p>
        </w:tc>
        <w:tc>
          <w:tcPr>
            <w:tcW w:w="1597" w:type="dxa"/>
          </w:tcPr>
          <w:p w14:paraId="27486C16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0675ADD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15A614" w14:textId="77777777" w:rsidR="00CD64EB" w:rsidRDefault="00CD64EB" w:rsidP="00D3355D">
            <w:r>
              <w:rPr>
                <w:sz w:val="16"/>
                <w:szCs w:val="16"/>
              </w:rPr>
              <w:t>7.1.2.2.5</w:t>
            </w:r>
          </w:p>
        </w:tc>
        <w:tc>
          <w:tcPr>
            <w:tcW w:w="998" w:type="dxa"/>
          </w:tcPr>
          <w:p w14:paraId="31912648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77B5F5CF" w14:textId="77777777" w:rsidTr="00D3355D">
        <w:tc>
          <w:tcPr>
            <w:tcW w:w="879" w:type="dxa"/>
          </w:tcPr>
          <w:p w14:paraId="61C9A346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F89A4E6" w14:textId="77777777" w:rsidR="00CD64EB" w:rsidRDefault="00CD64EB" w:rsidP="00D3355D">
            <w:r>
              <w:rPr>
                <w:sz w:val="16"/>
                <w:szCs w:val="16"/>
              </w:rPr>
              <w:t>3715</w:t>
            </w:r>
          </w:p>
        </w:tc>
        <w:tc>
          <w:tcPr>
            <w:tcW w:w="517" w:type="dxa"/>
          </w:tcPr>
          <w:p w14:paraId="2E87D7AF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A1D0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E8882E" w14:textId="77777777" w:rsidR="00CD64EB" w:rsidRDefault="00CD64EB" w:rsidP="00D3355D">
            <w:r>
              <w:rPr>
                <w:sz w:val="16"/>
                <w:szCs w:val="16"/>
              </w:rPr>
              <w:t>Corrections to NAS TC 9.1.2.1</w:t>
            </w:r>
          </w:p>
        </w:tc>
        <w:tc>
          <w:tcPr>
            <w:tcW w:w="517" w:type="dxa"/>
          </w:tcPr>
          <w:p w14:paraId="5CBD497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844B4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C308B81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D648CBC" w14:textId="77777777" w:rsidR="00CD64EB" w:rsidRDefault="00CD64EB" w:rsidP="00D3355D">
            <w:r>
              <w:rPr>
                <w:sz w:val="16"/>
                <w:szCs w:val="16"/>
              </w:rPr>
              <w:t>R5-232425</w:t>
            </w:r>
          </w:p>
        </w:tc>
        <w:tc>
          <w:tcPr>
            <w:tcW w:w="1597" w:type="dxa"/>
          </w:tcPr>
          <w:p w14:paraId="5577DCF7" w14:textId="77777777" w:rsidR="00CD64EB" w:rsidRDefault="00CD64EB" w:rsidP="00D3355D">
            <w:r>
              <w:rPr>
                <w:sz w:val="16"/>
                <w:szCs w:val="16"/>
              </w:rPr>
              <w:t>Qualcomm Korea, Keysight Technologies, Rhode and Schwarz</w:t>
            </w:r>
          </w:p>
        </w:tc>
        <w:tc>
          <w:tcPr>
            <w:tcW w:w="1122" w:type="dxa"/>
          </w:tcPr>
          <w:p w14:paraId="7264D34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0B66E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77604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E68A8ED" w14:textId="77777777" w:rsidTr="00D3355D">
        <w:tc>
          <w:tcPr>
            <w:tcW w:w="879" w:type="dxa"/>
          </w:tcPr>
          <w:p w14:paraId="1AA3FADD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DBC315" w14:textId="77777777" w:rsidR="00CD64EB" w:rsidRDefault="00CD64EB" w:rsidP="00D3355D">
            <w:r>
              <w:rPr>
                <w:sz w:val="16"/>
                <w:szCs w:val="16"/>
              </w:rPr>
              <w:t>3733</w:t>
            </w:r>
          </w:p>
        </w:tc>
        <w:tc>
          <w:tcPr>
            <w:tcW w:w="517" w:type="dxa"/>
          </w:tcPr>
          <w:p w14:paraId="4CD7CB74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4FE4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BBBB2B" w14:textId="77777777" w:rsidR="00CD64EB" w:rsidRDefault="00CD64EB" w:rsidP="00D3355D">
            <w:r>
              <w:rPr>
                <w:sz w:val="16"/>
                <w:szCs w:val="16"/>
              </w:rPr>
              <w:t>Correction to NR SA SIG TC 8.1.3.1.18.x additional reporting</w:t>
            </w:r>
          </w:p>
        </w:tc>
        <w:tc>
          <w:tcPr>
            <w:tcW w:w="517" w:type="dxa"/>
          </w:tcPr>
          <w:p w14:paraId="76081E2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79036D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D8536D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A962342" w14:textId="77777777" w:rsidR="00CD64EB" w:rsidRDefault="00CD64EB" w:rsidP="00D3355D">
            <w:r>
              <w:rPr>
                <w:sz w:val="16"/>
                <w:szCs w:val="16"/>
              </w:rPr>
              <w:t>R5-232510</w:t>
            </w:r>
          </w:p>
        </w:tc>
        <w:tc>
          <w:tcPr>
            <w:tcW w:w="1597" w:type="dxa"/>
          </w:tcPr>
          <w:p w14:paraId="1CD3818E" w14:textId="77777777" w:rsidR="00CD64EB" w:rsidRDefault="00CD64EB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1DF19C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CAE363" w14:textId="77777777" w:rsidR="00CD64EB" w:rsidRDefault="00CD64EB" w:rsidP="00D3355D">
            <w:r>
              <w:rPr>
                <w:sz w:val="16"/>
                <w:szCs w:val="16"/>
              </w:rPr>
              <w:t>8.1.3.1.18</w:t>
            </w:r>
          </w:p>
        </w:tc>
        <w:tc>
          <w:tcPr>
            <w:tcW w:w="998" w:type="dxa"/>
          </w:tcPr>
          <w:p w14:paraId="5E820E3A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7CDBAAF0" w14:textId="77777777" w:rsidTr="00D3355D">
        <w:tc>
          <w:tcPr>
            <w:tcW w:w="879" w:type="dxa"/>
          </w:tcPr>
          <w:p w14:paraId="50256E7A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0C2B1E" w14:textId="77777777" w:rsidR="00CD64EB" w:rsidRDefault="00CD64EB" w:rsidP="00D3355D">
            <w:r>
              <w:rPr>
                <w:sz w:val="16"/>
                <w:szCs w:val="16"/>
              </w:rPr>
              <w:t>3739</w:t>
            </w:r>
          </w:p>
        </w:tc>
        <w:tc>
          <w:tcPr>
            <w:tcW w:w="517" w:type="dxa"/>
          </w:tcPr>
          <w:p w14:paraId="38DEEDD9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7706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7FFFB3" w14:textId="77777777" w:rsidR="00CD64EB" w:rsidRDefault="00CD64EB" w:rsidP="00D3355D">
            <w:r>
              <w:rPr>
                <w:sz w:val="16"/>
                <w:szCs w:val="16"/>
              </w:rPr>
              <w:t>Correction to NR MAC test case 7.1.1.9.1</w:t>
            </w:r>
          </w:p>
        </w:tc>
        <w:tc>
          <w:tcPr>
            <w:tcW w:w="517" w:type="dxa"/>
          </w:tcPr>
          <w:p w14:paraId="7D815F86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A8E4A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C719B6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D63952F" w14:textId="77777777" w:rsidR="00CD64EB" w:rsidRDefault="00CD64EB" w:rsidP="00D3355D">
            <w:r>
              <w:rPr>
                <w:sz w:val="16"/>
                <w:szCs w:val="16"/>
              </w:rPr>
              <w:t>R5-232641</w:t>
            </w:r>
          </w:p>
        </w:tc>
        <w:tc>
          <w:tcPr>
            <w:tcW w:w="1597" w:type="dxa"/>
          </w:tcPr>
          <w:p w14:paraId="305F12F4" w14:textId="77777777" w:rsidR="00CD64EB" w:rsidRDefault="00CD64EB" w:rsidP="00D3355D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4A66DD2D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3FEC9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63AC7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0FC3573" w14:textId="77777777" w:rsidTr="00D3355D">
        <w:tc>
          <w:tcPr>
            <w:tcW w:w="879" w:type="dxa"/>
          </w:tcPr>
          <w:p w14:paraId="1239C05C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C9556F9" w14:textId="77777777" w:rsidR="00CD64EB" w:rsidRDefault="00CD64EB" w:rsidP="00D3355D">
            <w:r>
              <w:rPr>
                <w:sz w:val="16"/>
                <w:szCs w:val="16"/>
              </w:rPr>
              <w:t>3761</w:t>
            </w:r>
          </w:p>
        </w:tc>
        <w:tc>
          <w:tcPr>
            <w:tcW w:w="517" w:type="dxa"/>
          </w:tcPr>
          <w:p w14:paraId="18366839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491D6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FA22A7" w14:textId="77777777" w:rsidR="00CD64EB" w:rsidRDefault="00CD64EB" w:rsidP="00D3355D">
            <w:r>
              <w:rPr>
                <w:sz w:val="16"/>
                <w:szCs w:val="16"/>
              </w:rPr>
              <w:t>Correction to NR testcase 7.1.1.3.2b</w:t>
            </w:r>
          </w:p>
        </w:tc>
        <w:tc>
          <w:tcPr>
            <w:tcW w:w="517" w:type="dxa"/>
          </w:tcPr>
          <w:p w14:paraId="541054E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953161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94107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2483784" w14:textId="77777777" w:rsidR="00CD64EB" w:rsidRDefault="00CD64EB" w:rsidP="00D3355D">
            <w:r>
              <w:rPr>
                <w:sz w:val="16"/>
                <w:szCs w:val="16"/>
              </w:rPr>
              <w:t>R5-232872</w:t>
            </w:r>
          </w:p>
        </w:tc>
        <w:tc>
          <w:tcPr>
            <w:tcW w:w="1597" w:type="dxa"/>
          </w:tcPr>
          <w:p w14:paraId="278682B8" w14:textId="77777777" w:rsidR="00CD64EB" w:rsidRDefault="00CD64EB" w:rsidP="00D3355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E51966C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04AC50" w14:textId="77777777" w:rsidR="00CD64EB" w:rsidRDefault="00CD64EB" w:rsidP="00D3355D">
            <w:r>
              <w:rPr>
                <w:sz w:val="16"/>
                <w:szCs w:val="16"/>
              </w:rPr>
              <w:t>7.1.1.3.2b</w:t>
            </w:r>
          </w:p>
        </w:tc>
        <w:tc>
          <w:tcPr>
            <w:tcW w:w="998" w:type="dxa"/>
          </w:tcPr>
          <w:p w14:paraId="0D53554D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2BDFFAF" w14:textId="77777777" w:rsidTr="00D3355D">
        <w:tc>
          <w:tcPr>
            <w:tcW w:w="879" w:type="dxa"/>
          </w:tcPr>
          <w:p w14:paraId="769B6BBE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81589A" w14:textId="77777777" w:rsidR="00CD64EB" w:rsidRDefault="00CD64EB" w:rsidP="00D3355D">
            <w:r>
              <w:rPr>
                <w:sz w:val="16"/>
                <w:szCs w:val="16"/>
              </w:rPr>
              <w:t>3789</w:t>
            </w:r>
          </w:p>
        </w:tc>
        <w:tc>
          <w:tcPr>
            <w:tcW w:w="517" w:type="dxa"/>
          </w:tcPr>
          <w:p w14:paraId="5430DA18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2BB5D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ECD5BF" w14:textId="77777777" w:rsidR="00CD64EB" w:rsidRDefault="00CD64EB" w:rsidP="00D3355D">
            <w:r>
              <w:rPr>
                <w:sz w:val="16"/>
                <w:szCs w:val="16"/>
              </w:rPr>
              <w:t>Correction of NR TC 7.1.2.3.11-RLC re-establishment</w:t>
            </w:r>
          </w:p>
        </w:tc>
        <w:tc>
          <w:tcPr>
            <w:tcW w:w="517" w:type="dxa"/>
          </w:tcPr>
          <w:p w14:paraId="7CD0E0F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53691A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EF3F09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61010F" w14:textId="77777777" w:rsidR="00CD64EB" w:rsidRDefault="00CD64EB" w:rsidP="00D3355D">
            <w:r>
              <w:rPr>
                <w:sz w:val="16"/>
                <w:szCs w:val="16"/>
              </w:rPr>
              <w:t>R5-232972</w:t>
            </w:r>
          </w:p>
        </w:tc>
        <w:tc>
          <w:tcPr>
            <w:tcW w:w="1597" w:type="dxa"/>
          </w:tcPr>
          <w:p w14:paraId="37726521" w14:textId="77777777" w:rsidR="00CD64EB" w:rsidRDefault="00CD64EB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9E842C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E415603" w14:textId="77777777" w:rsidR="00CD64EB" w:rsidRDefault="00CD64EB" w:rsidP="00D3355D">
            <w:r>
              <w:rPr>
                <w:sz w:val="16"/>
                <w:szCs w:val="16"/>
              </w:rPr>
              <w:t>7.1.2.3.11</w:t>
            </w:r>
          </w:p>
        </w:tc>
        <w:tc>
          <w:tcPr>
            <w:tcW w:w="998" w:type="dxa"/>
          </w:tcPr>
          <w:p w14:paraId="5B8D9C9C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0A1ECD0E" w14:textId="77777777" w:rsidTr="00D3355D">
        <w:tc>
          <w:tcPr>
            <w:tcW w:w="879" w:type="dxa"/>
          </w:tcPr>
          <w:p w14:paraId="2E06D5C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453BFE" w14:textId="77777777" w:rsidR="00CD64EB" w:rsidRDefault="00CD64EB" w:rsidP="00D3355D">
            <w:r>
              <w:rPr>
                <w:sz w:val="16"/>
                <w:szCs w:val="16"/>
              </w:rPr>
              <w:t>3798</w:t>
            </w:r>
          </w:p>
        </w:tc>
        <w:tc>
          <w:tcPr>
            <w:tcW w:w="517" w:type="dxa"/>
          </w:tcPr>
          <w:p w14:paraId="161B584B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6E0A1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B460D9" w14:textId="77777777" w:rsidR="00CD64EB" w:rsidRDefault="00CD64EB" w:rsidP="00D3355D">
            <w:r>
              <w:rPr>
                <w:sz w:val="16"/>
                <w:szCs w:val="16"/>
              </w:rPr>
              <w:t>Updates to MAC TC 7.1.1.5.3</w:t>
            </w:r>
          </w:p>
        </w:tc>
        <w:tc>
          <w:tcPr>
            <w:tcW w:w="517" w:type="dxa"/>
          </w:tcPr>
          <w:p w14:paraId="4CF42EF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97950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6FE0E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B130A61" w14:textId="77777777" w:rsidR="00CD64EB" w:rsidRDefault="00CD64EB" w:rsidP="00D3355D">
            <w:r>
              <w:rPr>
                <w:sz w:val="16"/>
                <w:szCs w:val="16"/>
              </w:rPr>
              <w:t>R5-233072</w:t>
            </w:r>
          </w:p>
        </w:tc>
        <w:tc>
          <w:tcPr>
            <w:tcW w:w="1597" w:type="dxa"/>
          </w:tcPr>
          <w:p w14:paraId="148201A2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8567E3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EF469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748BA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D1F3D26" w14:textId="77777777" w:rsidTr="00D3355D">
        <w:tc>
          <w:tcPr>
            <w:tcW w:w="879" w:type="dxa"/>
          </w:tcPr>
          <w:p w14:paraId="5AAD52D3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4F4018" w14:textId="77777777" w:rsidR="00CD64EB" w:rsidRDefault="00CD64EB" w:rsidP="00D3355D">
            <w:r>
              <w:rPr>
                <w:sz w:val="16"/>
                <w:szCs w:val="16"/>
              </w:rPr>
              <w:t>3799</w:t>
            </w:r>
          </w:p>
        </w:tc>
        <w:tc>
          <w:tcPr>
            <w:tcW w:w="517" w:type="dxa"/>
          </w:tcPr>
          <w:p w14:paraId="695AB195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5B8B4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FBF192" w14:textId="77777777" w:rsidR="00CD64EB" w:rsidRDefault="00CD64EB" w:rsidP="00D3355D">
            <w:r>
              <w:rPr>
                <w:sz w:val="16"/>
                <w:szCs w:val="16"/>
              </w:rPr>
              <w:t>Updates to MAC TC 7.1.3.3.1</w:t>
            </w:r>
          </w:p>
        </w:tc>
        <w:tc>
          <w:tcPr>
            <w:tcW w:w="517" w:type="dxa"/>
          </w:tcPr>
          <w:p w14:paraId="756F5DC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CAEB9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077C18F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492FF8" w14:textId="77777777" w:rsidR="00CD64EB" w:rsidRDefault="00CD64EB" w:rsidP="00D3355D">
            <w:r>
              <w:rPr>
                <w:sz w:val="16"/>
                <w:szCs w:val="16"/>
              </w:rPr>
              <w:t>R5-233073</w:t>
            </w:r>
          </w:p>
        </w:tc>
        <w:tc>
          <w:tcPr>
            <w:tcW w:w="1597" w:type="dxa"/>
          </w:tcPr>
          <w:p w14:paraId="4BC1E63B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8AA400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6860B4" w14:textId="77777777" w:rsidR="00CD64EB" w:rsidRDefault="00CD64EB" w:rsidP="00D3355D">
            <w:r>
              <w:rPr>
                <w:sz w:val="16"/>
                <w:szCs w:val="16"/>
              </w:rPr>
              <w:t>7.1.3.3.1</w:t>
            </w:r>
          </w:p>
        </w:tc>
        <w:tc>
          <w:tcPr>
            <w:tcW w:w="998" w:type="dxa"/>
          </w:tcPr>
          <w:p w14:paraId="4D52D0C0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279CE1F" w14:textId="77777777" w:rsidR="00CD64EB" w:rsidRDefault="00CD64EB" w:rsidP="00CD64EB"/>
    <w:p w14:paraId="05E543B9" w14:textId="77777777" w:rsidR="00CD64EB" w:rsidRDefault="00CD64EB" w:rsidP="00CD64EB"/>
    <w:p w14:paraId="520B15C9" w14:textId="77777777" w:rsidR="00CD64EB" w:rsidRPr="00917427" w:rsidRDefault="00CD64EB" w:rsidP="00CD64E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RP-230978</w:t>
      </w:r>
      <w:r>
        <w:rPr>
          <w:b/>
          <w:i/>
          <w:noProof/>
          <w:sz w:val="28"/>
        </w:rPr>
        <w:fldChar w:fldCharType="end"/>
      </w:r>
    </w:p>
    <w:p w14:paraId="0E4FA0C1" w14:textId="77777777" w:rsidR="00CD64EB" w:rsidRPr="00784730" w:rsidRDefault="00CD64EB" w:rsidP="00CD64E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FD6D2B3" w14:textId="77777777" w:rsidR="00CD64EB" w:rsidRPr="00050554" w:rsidRDefault="00CD64EB" w:rsidP="00CD64EB">
      <w:pPr>
        <w:rPr>
          <w:rFonts w:ascii="Arial" w:hAnsi="Arial" w:cs="Arial"/>
          <w:b/>
          <w:bCs/>
          <w:lang w:val="en-US"/>
        </w:rPr>
      </w:pPr>
    </w:p>
    <w:p w14:paraId="0F5DD48D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DAFEF8E" w14:textId="77777777" w:rsidR="00CD64EB" w:rsidRPr="00E145B1" w:rsidRDefault="00CD64EB" w:rsidP="00CD64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6)</w:t>
      </w:r>
      <w:r>
        <w:rPr>
          <w:rFonts w:ascii="Arial" w:hAnsi="Arial" w:cs="Arial"/>
          <w:b/>
          <w:bCs/>
        </w:rPr>
        <w:fldChar w:fldCharType="end"/>
      </w:r>
    </w:p>
    <w:p w14:paraId="0185D542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6530113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5CDCF1" w14:textId="77777777" w:rsidR="00CD64EB" w:rsidRDefault="00CD64EB" w:rsidP="00CD64E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94E0E0" w14:textId="77777777" w:rsidR="00CD64EB" w:rsidRPr="004E535C" w:rsidRDefault="00CD64EB" w:rsidP="00CD64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64EB" w:rsidRPr="004E535C" w14:paraId="41246373" w14:textId="77777777" w:rsidTr="00D3355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83CB5C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1D8E64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EC89D6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70CC14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52067E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CFC07B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17E4B5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ADCC2B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7E7458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42554B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CF0BDE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07139A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87A726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64EB" w14:paraId="504730CB" w14:textId="77777777" w:rsidTr="00D3355D">
        <w:tc>
          <w:tcPr>
            <w:tcW w:w="879" w:type="dxa"/>
          </w:tcPr>
          <w:p w14:paraId="2C081C5A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E347FE9" w14:textId="77777777" w:rsidR="00CD64EB" w:rsidRDefault="00CD64EB" w:rsidP="00D3355D">
            <w:r>
              <w:rPr>
                <w:sz w:val="16"/>
                <w:szCs w:val="16"/>
              </w:rPr>
              <w:t>3682</w:t>
            </w:r>
          </w:p>
        </w:tc>
        <w:tc>
          <w:tcPr>
            <w:tcW w:w="517" w:type="dxa"/>
          </w:tcPr>
          <w:p w14:paraId="4F1BF7F8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04B543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AAD92D" w14:textId="77777777" w:rsidR="00CD64EB" w:rsidRDefault="00CD64EB" w:rsidP="00D3355D">
            <w:r>
              <w:rPr>
                <w:sz w:val="16"/>
                <w:szCs w:val="16"/>
              </w:rPr>
              <w:t>Update NE-DC RRC Radio Bearer test case 8.2.2.7.3</w:t>
            </w:r>
          </w:p>
        </w:tc>
        <w:tc>
          <w:tcPr>
            <w:tcW w:w="517" w:type="dxa"/>
          </w:tcPr>
          <w:p w14:paraId="1F5A8DB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FB240E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0A31BF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753F6D" w14:textId="77777777" w:rsidR="00CD64EB" w:rsidRDefault="00CD64EB" w:rsidP="00D3355D">
            <w:r>
              <w:rPr>
                <w:sz w:val="16"/>
                <w:szCs w:val="16"/>
              </w:rPr>
              <w:t>R5-233329</w:t>
            </w:r>
          </w:p>
        </w:tc>
        <w:tc>
          <w:tcPr>
            <w:tcW w:w="1597" w:type="dxa"/>
          </w:tcPr>
          <w:p w14:paraId="190F313C" w14:textId="77777777" w:rsidR="00CD64EB" w:rsidRDefault="00CD64EB" w:rsidP="00D3355D">
            <w:r>
              <w:rPr>
                <w:sz w:val="16"/>
                <w:szCs w:val="16"/>
              </w:rPr>
              <w:t>ZTE Corporation, Ericsson</w:t>
            </w:r>
          </w:p>
        </w:tc>
        <w:tc>
          <w:tcPr>
            <w:tcW w:w="1122" w:type="dxa"/>
          </w:tcPr>
          <w:p w14:paraId="76E08F34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E2B7E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B4DB2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7E1EDB8" w14:textId="77777777" w:rsidTr="00D3355D">
        <w:tc>
          <w:tcPr>
            <w:tcW w:w="879" w:type="dxa"/>
          </w:tcPr>
          <w:p w14:paraId="5627B13D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BC754AA" w14:textId="77777777" w:rsidR="00CD64EB" w:rsidRDefault="00CD64EB" w:rsidP="00D3355D">
            <w:r>
              <w:rPr>
                <w:sz w:val="16"/>
                <w:szCs w:val="16"/>
              </w:rPr>
              <w:t>3732</w:t>
            </w:r>
          </w:p>
        </w:tc>
        <w:tc>
          <w:tcPr>
            <w:tcW w:w="517" w:type="dxa"/>
          </w:tcPr>
          <w:p w14:paraId="3907DFFD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28CBC4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1E1CC1" w14:textId="77777777" w:rsidR="00CD64EB" w:rsidRDefault="00CD64EB" w:rsidP="00D3355D">
            <w:r>
              <w:rPr>
                <w:sz w:val="16"/>
                <w:szCs w:val="16"/>
              </w:rPr>
              <w:t>Correction to NR SA SIG TC 6.1.2.2 Squal based</w:t>
            </w:r>
          </w:p>
        </w:tc>
        <w:tc>
          <w:tcPr>
            <w:tcW w:w="517" w:type="dxa"/>
          </w:tcPr>
          <w:p w14:paraId="6442105F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7AFAE1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9F778EE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E73194" w14:textId="77777777" w:rsidR="00CD64EB" w:rsidRDefault="00CD64EB" w:rsidP="00D3355D">
            <w:r>
              <w:rPr>
                <w:sz w:val="16"/>
                <w:szCs w:val="16"/>
              </w:rPr>
              <w:t>R5-233322</w:t>
            </w:r>
          </w:p>
        </w:tc>
        <w:tc>
          <w:tcPr>
            <w:tcW w:w="1597" w:type="dxa"/>
          </w:tcPr>
          <w:p w14:paraId="2165E2EB" w14:textId="77777777" w:rsidR="00CD64EB" w:rsidRDefault="00CD64EB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BF1747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ECEAB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F4515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4FB22CF" w14:textId="77777777" w:rsidTr="00D3355D">
        <w:tc>
          <w:tcPr>
            <w:tcW w:w="879" w:type="dxa"/>
          </w:tcPr>
          <w:p w14:paraId="716987A1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852458" w14:textId="77777777" w:rsidR="00CD64EB" w:rsidRDefault="00CD64EB" w:rsidP="00D3355D">
            <w:r>
              <w:rPr>
                <w:sz w:val="16"/>
                <w:szCs w:val="16"/>
              </w:rPr>
              <w:t>3738</w:t>
            </w:r>
          </w:p>
        </w:tc>
        <w:tc>
          <w:tcPr>
            <w:tcW w:w="517" w:type="dxa"/>
          </w:tcPr>
          <w:p w14:paraId="26D043B9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C2DE82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DEF3F3" w14:textId="77777777" w:rsidR="00CD64EB" w:rsidRDefault="00CD64EB" w:rsidP="00D3355D">
            <w:r>
              <w:rPr>
                <w:sz w:val="16"/>
                <w:szCs w:val="16"/>
              </w:rPr>
              <w:t>Correction to NR MAC test cases 7.1.1.7.1.x</w:t>
            </w:r>
          </w:p>
        </w:tc>
        <w:tc>
          <w:tcPr>
            <w:tcW w:w="517" w:type="dxa"/>
          </w:tcPr>
          <w:p w14:paraId="6841792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D0EE9C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45EA7A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533287" w14:textId="77777777" w:rsidR="00CD64EB" w:rsidRDefault="00CD64EB" w:rsidP="00D3355D">
            <w:r>
              <w:rPr>
                <w:sz w:val="16"/>
                <w:szCs w:val="16"/>
              </w:rPr>
              <w:t>R5-233324</w:t>
            </w:r>
          </w:p>
        </w:tc>
        <w:tc>
          <w:tcPr>
            <w:tcW w:w="1597" w:type="dxa"/>
          </w:tcPr>
          <w:p w14:paraId="28C60BA2" w14:textId="77777777" w:rsidR="00CD64EB" w:rsidRDefault="00CD64EB" w:rsidP="00D3355D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50B90E3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63D91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8CBB5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3E3A40F" w14:textId="77777777" w:rsidTr="00D3355D">
        <w:tc>
          <w:tcPr>
            <w:tcW w:w="879" w:type="dxa"/>
          </w:tcPr>
          <w:p w14:paraId="61736039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23F62D2" w14:textId="77777777" w:rsidR="00CD64EB" w:rsidRDefault="00CD64EB" w:rsidP="00D3355D">
            <w:r>
              <w:rPr>
                <w:sz w:val="16"/>
                <w:szCs w:val="16"/>
              </w:rPr>
              <w:t>3800</w:t>
            </w:r>
          </w:p>
        </w:tc>
        <w:tc>
          <w:tcPr>
            <w:tcW w:w="517" w:type="dxa"/>
          </w:tcPr>
          <w:p w14:paraId="74BECC48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AFD69F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C98454" w14:textId="77777777" w:rsidR="00CD64EB" w:rsidRDefault="00CD64EB" w:rsidP="00D3355D">
            <w:r>
              <w:rPr>
                <w:sz w:val="16"/>
                <w:szCs w:val="16"/>
              </w:rPr>
              <w:t>Updates to RRC TC 8.1.1.1.2</w:t>
            </w:r>
          </w:p>
        </w:tc>
        <w:tc>
          <w:tcPr>
            <w:tcW w:w="517" w:type="dxa"/>
          </w:tcPr>
          <w:p w14:paraId="77E659F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53AB5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87A0898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A89D10" w14:textId="77777777" w:rsidR="00CD64EB" w:rsidRDefault="00CD64EB" w:rsidP="00D3355D">
            <w:r>
              <w:rPr>
                <w:sz w:val="16"/>
                <w:szCs w:val="16"/>
              </w:rPr>
              <w:t>R5-233074</w:t>
            </w:r>
          </w:p>
        </w:tc>
        <w:tc>
          <w:tcPr>
            <w:tcW w:w="1597" w:type="dxa"/>
          </w:tcPr>
          <w:p w14:paraId="4B9E5397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3F9AD7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804708" w14:textId="77777777" w:rsidR="00CD64EB" w:rsidRDefault="00CD64EB" w:rsidP="00D3355D">
            <w:r>
              <w:rPr>
                <w:sz w:val="16"/>
                <w:szCs w:val="16"/>
              </w:rPr>
              <w:t>8.1.1.1.2</w:t>
            </w:r>
          </w:p>
        </w:tc>
        <w:tc>
          <w:tcPr>
            <w:tcW w:w="998" w:type="dxa"/>
          </w:tcPr>
          <w:p w14:paraId="1031DC78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7970BC45" w14:textId="77777777" w:rsidTr="00D3355D">
        <w:tc>
          <w:tcPr>
            <w:tcW w:w="879" w:type="dxa"/>
          </w:tcPr>
          <w:p w14:paraId="2F19C3B1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A753AE4" w14:textId="77777777" w:rsidR="00CD64EB" w:rsidRDefault="00CD64EB" w:rsidP="00D3355D">
            <w:r>
              <w:rPr>
                <w:sz w:val="16"/>
                <w:szCs w:val="16"/>
              </w:rPr>
              <w:t>3801</w:t>
            </w:r>
          </w:p>
        </w:tc>
        <w:tc>
          <w:tcPr>
            <w:tcW w:w="517" w:type="dxa"/>
          </w:tcPr>
          <w:p w14:paraId="4E60EB48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2F1AAB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1F1971" w14:textId="77777777" w:rsidR="00CD64EB" w:rsidRDefault="00CD64EB" w:rsidP="00D3355D">
            <w:r>
              <w:rPr>
                <w:sz w:val="16"/>
                <w:szCs w:val="16"/>
              </w:rPr>
              <w:t>Updates to RRC TCs 8.1.3.1.17 and 8.1.3.1.18</w:t>
            </w:r>
          </w:p>
        </w:tc>
        <w:tc>
          <w:tcPr>
            <w:tcW w:w="517" w:type="dxa"/>
          </w:tcPr>
          <w:p w14:paraId="751FDFAF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D54265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A61066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73FF5A9" w14:textId="77777777" w:rsidR="00CD64EB" w:rsidRDefault="00CD64EB" w:rsidP="00D3355D">
            <w:r>
              <w:rPr>
                <w:sz w:val="16"/>
                <w:szCs w:val="16"/>
              </w:rPr>
              <w:t>R5-233327</w:t>
            </w:r>
          </w:p>
        </w:tc>
        <w:tc>
          <w:tcPr>
            <w:tcW w:w="1597" w:type="dxa"/>
          </w:tcPr>
          <w:p w14:paraId="1BC0367A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7F6B73E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E0A5F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4B791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E6798EF" w14:textId="77777777" w:rsidTr="00D3355D">
        <w:tc>
          <w:tcPr>
            <w:tcW w:w="879" w:type="dxa"/>
          </w:tcPr>
          <w:p w14:paraId="74F39242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F3EDD18" w14:textId="77777777" w:rsidR="00CD64EB" w:rsidRDefault="00CD64EB" w:rsidP="00D3355D">
            <w:r>
              <w:rPr>
                <w:sz w:val="16"/>
                <w:szCs w:val="16"/>
              </w:rPr>
              <w:t>3802</w:t>
            </w:r>
          </w:p>
        </w:tc>
        <w:tc>
          <w:tcPr>
            <w:tcW w:w="517" w:type="dxa"/>
          </w:tcPr>
          <w:p w14:paraId="69B4C9F1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415C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B4CE29" w14:textId="77777777" w:rsidR="00CD64EB" w:rsidRDefault="00CD64EB" w:rsidP="00D3355D">
            <w:r>
              <w:rPr>
                <w:sz w:val="16"/>
                <w:szCs w:val="16"/>
              </w:rPr>
              <w:t>Updates to RRC TCs 8.2.2.4.1 and 8.2.2.5.1</w:t>
            </w:r>
          </w:p>
        </w:tc>
        <w:tc>
          <w:tcPr>
            <w:tcW w:w="517" w:type="dxa"/>
          </w:tcPr>
          <w:p w14:paraId="5D55C45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597E4B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4ECA6E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BB8A6DF" w14:textId="77777777" w:rsidR="00CD64EB" w:rsidRDefault="00CD64EB" w:rsidP="00D3355D">
            <w:r>
              <w:rPr>
                <w:sz w:val="16"/>
                <w:szCs w:val="16"/>
              </w:rPr>
              <w:t>R5-233076</w:t>
            </w:r>
          </w:p>
        </w:tc>
        <w:tc>
          <w:tcPr>
            <w:tcW w:w="1597" w:type="dxa"/>
          </w:tcPr>
          <w:p w14:paraId="45E6625F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258BA8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F92CC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37B6A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E9D49F1" w14:textId="77777777" w:rsidTr="00D3355D">
        <w:tc>
          <w:tcPr>
            <w:tcW w:w="879" w:type="dxa"/>
          </w:tcPr>
          <w:p w14:paraId="1762E85C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78DBAD" w14:textId="77777777" w:rsidR="00CD64EB" w:rsidRDefault="00CD64EB" w:rsidP="00D3355D">
            <w:r>
              <w:rPr>
                <w:sz w:val="16"/>
                <w:szCs w:val="16"/>
              </w:rPr>
              <w:t>3803</w:t>
            </w:r>
          </w:p>
        </w:tc>
        <w:tc>
          <w:tcPr>
            <w:tcW w:w="517" w:type="dxa"/>
          </w:tcPr>
          <w:p w14:paraId="5F9055E9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3CB23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8E01BC" w14:textId="77777777" w:rsidR="00CD64EB" w:rsidRDefault="00CD64EB" w:rsidP="00D3355D">
            <w:r>
              <w:rPr>
                <w:sz w:val="16"/>
                <w:szCs w:val="16"/>
              </w:rPr>
              <w:t>Updates to RRC TCs 8.2.3.13.1 and 8.2.3.14.x</w:t>
            </w:r>
          </w:p>
        </w:tc>
        <w:tc>
          <w:tcPr>
            <w:tcW w:w="517" w:type="dxa"/>
          </w:tcPr>
          <w:p w14:paraId="60E558A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86997E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BBB51A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C38A6E5" w14:textId="77777777" w:rsidR="00CD64EB" w:rsidRDefault="00CD64EB" w:rsidP="00D3355D">
            <w:r>
              <w:rPr>
                <w:sz w:val="16"/>
                <w:szCs w:val="16"/>
              </w:rPr>
              <w:t>R5-233077</w:t>
            </w:r>
          </w:p>
        </w:tc>
        <w:tc>
          <w:tcPr>
            <w:tcW w:w="1597" w:type="dxa"/>
          </w:tcPr>
          <w:p w14:paraId="24678B9D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363D995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9EF0EA" w14:textId="77777777" w:rsidR="00CD64EB" w:rsidRDefault="00CD64EB" w:rsidP="00D3355D">
            <w:r>
              <w:rPr>
                <w:sz w:val="16"/>
                <w:szCs w:val="16"/>
              </w:rPr>
              <w:t>8.2.3.13.1, 8.2.3.14.1, 8.2.3.14.2</w:t>
            </w:r>
          </w:p>
        </w:tc>
        <w:tc>
          <w:tcPr>
            <w:tcW w:w="998" w:type="dxa"/>
          </w:tcPr>
          <w:p w14:paraId="248CF4EF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6F9C9DA3" w14:textId="77777777" w:rsidTr="00D3355D">
        <w:tc>
          <w:tcPr>
            <w:tcW w:w="879" w:type="dxa"/>
          </w:tcPr>
          <w:p w14:paraId="032A8995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1ECC33E" w14:textId="77777777" w:rsidR="00CD64EB" w:rsidRDefault="00CD64EB" w:rsidP="00D3355D">
            <w:r>
              <w:rPr>
                <w:sz w:val="16"/>
                <w:szCs w:val="16"/>
              </w:rPr>
              <w:t>3804</w:t>
            </w:r>
          </w:p>
        </w:tc>
        <w:tc>
          <w:tcPr>
            <w:tcW w:w="517" w:type="dxa"/>
          </w:tcPr>
          <w:p w14:paraId="430AD826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3043F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96A193" w14:textId="77777777" w:rsidR="00CD64EB" w:rsidRDefault="00CD64EB" w:rsidP="00D3355D">
            <w:r>
              <w:rPr>
                <w:sz w:val="16"/>
                <w:szCs w:val="16"/>
              </w:rPr>
              <w:t>Updates to RRC TCs 8.2.4.1.1.1 and 8.2.4.2.1.1</w:t>
            </w:r>
          </w:p>
        </w:tc>
        <w:tc>
          <w:tcPr>
            <w:tcW w:w="517" w:type="dxa"/>
          </w:tcPr>
          <w:p w14:paraId="73C1898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C6B785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C7B464D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044E1C6" w14:textId="77777777" w:rsidR="00CD64EB" w:rsidRDefault="00CD64EB" w:rsidP="00D3355D">
            <w:r>
              <w:rPr>
                <w:sz w:val="16"/>
                <w:szCs w:val="16"/>
              </w:rPr>
              <w:t>R5-233078</w:t>
            </w:r>
          </w:p>
        </w:tc>
        <w:tc>
          <w:tcPr>
            <w:tcW w:w="1597" w:type="dxa"/>
          </w:tcPr>
          <w:p w14:paraId="0D962EB1" w14:textId="77777777" w:rsidR="00CD64EB" w:rsidRDefault="00CD64EB" w:rsidP="00D3355D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589F3E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5E8FDB" w14:textId="77777777" w:rsidR="00CD64EB" w:rsidRDefault="00CD64EB" w:rsidP="00D3355D">
            <w:r>
              <w:rPr>
                <w:sz w:val="16"/>
                <w:szCs w:val="16"/>
              </w:rPr>
              <w:t>8.2.4.1.1.1, 8.2.4.2.1.1</w:t>
            </w:r>
          </w:p>
        </w:tc>
        <w:tc>
          <w:tcPr>
            <w:tcW w:w="998" w:type="dxa"/>
          </w:tcPr>
          <w:p w14:paraId="4EC17B1B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1C918D04" w14:textId="77777777" w:rsidTr="00D3355D">
        <w:tc>
          <w:tcPr>
            <w:tcW w:w="879" w:type="dxa"/>
          </w:tcPr>
          <w:p w14:paraId="66586675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85F743D" w14:textId="77777777" w:rsidR="00CD64EB" w:rsidRDefault="00CD64EB" w:rsidP="00D3355D">
            <w:r>
              <w:rPr>
                <w:sz w:val="16"/>
                <w:szCs w:val="16"/>
              </w:rPr>
              <w:t>3807</w:t>
            </w:r>
          </w:p>
        </w:tc>
        <w:tc>
          <w:tcPr>
            <w:tcW w:w="517" w:type="dxa"/>
          </w:tcPr>
          <w:p w14:paraId="30FB2AEB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AA3C4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D777DD" w14:textId="77777777" w:rsidR="00CD64EB" w:rsidRDefault="00CD64EB" w:rsidP="00D3355D">
            <w:r>
              <w:rPr>
                <w:sz w:val="16"/>
                <w:szCs w:val="16"/>
              </w:rPr>
              <w:t>Update to test case 8.2.2.5.1</w:t>
            </w:r>
          </w:p>
        </w:tc>
        <w:tc>
          <w:tcPr>
            <w:tcW w:w="517" w:type="dxa"/>
          </w:tcPr>
          <w:p w14:paraId="0C1E2DB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CD2D9B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65B88DE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09EACB3" w14:textId="77777777" w:rsidR="00CD64EB" w:rsidRDefault="00CD64EB" w:rsidP="00D3355D">
            <w:r>
              <w:rPr>
                <w:sz w:val="16"/>
                <w:szCs w:val="16"/>
              </w:rPr>
              <w:t>R5-233330</w:t>
            </w:r>
          </w:p>
        </w:tc>
        <w:tc>
          <w:tcPr>
            <w:tcW w:w="1597" w:type="dxa"/>
          </w:tcPr>
          <w:p w14:paraId="42543920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206242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664B7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6973F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35248D3" w14:textId="77777777" w:rsidTr="00D3355D">
        <w:tc>
          <w:tcPr>
            <w:tcW w:w="879" w:type="dxa"/>
          </w:tcPr>
          <w:p w14:paraId="16DB893B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2C4770" w14:textId="77777777" w:rsidR="00CD64EB" w:rsidRDefault="00CD64EB" w:rsidP="00D3355D">
            <w:r>
              <w:rPr>
                <w:sz w:val="16"/>
                <w:szCs w:val="16"/>
              </w:rPr>
              <w:t>3808</w:t>
            </w:r>
          </w:p>
        </w:tc>
        <w:tc>
          <w:tcPr>
            <w:tcW w:w="517" w:type="dxa"/>
          </w:tcPr>
          <w:p w14:paraId="60BD9DEE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60923E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D74C1C" w14:textId="77777777" w:rsidR="00CD64EB" w:rsidRDefault="00CD64EB" w:rsidP="00D3355D">
            <w:r>
              <w:rPr>
                <w:sz w:val="16"/>
                <w:szCs w:val="16"/>
              </w:rPr>
              <w:t>Update to test case 8.2.2.5.2</w:t>
            </w:r>
          </w:p>
        </w:tc>
        <w:tc>
          <w:tcPr>
            <w:tcW w:w="517" w:type="dxa"/>
          </w:tcPr>
          <w:p w14:paraId="128FA41E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7D37D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992BE9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136911D" w14:textId="77777777" w:rsidR="00CD64EB" w:rsidRDefault="00CD64EB" w:rsidP="00D3355D">
            <w:r>
              <w:rPr>
                <w:sz w:val="16"/>
                <w:szCs w:val="16"/>
              </w:rPr>
              <w:t>R5-233331</w:t>
            </w:r>
          </w:p>
        </w:tc>
        <w:tc>
          <w:tcPr>
            <w:tcW w:w="1597" w:type="dxa"/>
          </w:tcPr>
          <w:p w14:paraId="0569EEF7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011CA6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B4D88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E2C2A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9490EA4" w14:textId="77777777" w:rsidTr="00D3355D">
        <w:tc>
          <w:tcPr>
            <w:tcW w:w="879" w:type="dxa"/>
          </w:tcPr>
          <w:p w14:paraId="26C09D7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66D89E" w14:textId="77777777" w:rsidR="00CD64EB" w:rsidRDefault="00CD64EB" w:rsidP="00D3355D">
            <w:r>
              <w:rPr>
                <w:sz w:val="16"/>
                <w:szCs w:val="16"/>
              </w:rPr>
              <w:t>3809</w:t>
            </w:r>
          </w:p>
        </w:tc>
        <w:tc>
          <w:tcPr>
            <w:tcW w:w="517" w:type="dxa"/>
          </w:tcPr>
          <w:p w14:paraId="72910A2D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4045F3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C860CE" w14:textId="77777777" w:rsidR="00CD64EB" w:rsidRDefault="00CD64EB" w:rsidP="00D3355D">
            <w:r>
              <w:rPr>
                <w:sz w:val="16"/>
                <w:szCs w:val="16"/>
              </w:rPr>
              <w:t>Update to test case 8.2.2.5.3</w:t>
            </w:r>
          </w:p>
        </w:tc>
        <w:tc>
          <w:tcPr>
            <w:tcW w:w="517" w:type="dxa"/>
          </w:tcPr>
          <w:p w14:paraId="77369D64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410E60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BD134E5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3E6FBA1" w14:textId="77777777" w:rsidR="00CD64EB" w:rsidRDefault="00CD64EB" w:rsidP="00D3355D">
            <w:r>
              <w:rPr>
                <w:sz w:val="16"/>
                <w:szCs w:val="16"/>
              </w:rPr>
              <w:t>R5-233332</w:t>
            </w:r>
          </w:p>
        </w:tc>
        <w:tc>
          <w:tcPr>
            <w:tcW w:w="1597" w:type="dxa"/>
          </w:tcPr>
          <w:p w14:paraId="1F4FF913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132079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D1A23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49E7A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93EF588" w14:textId="77777777" w:rsidTr="00D3355D">
        <w:tc>
          <w:tcPr>
            <w:tcW w:w="879" w:type="dxa"/>
          </w:tcPr>
          <w:p w14:paraId="02C39807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ABEE21" w14:textId="77777777" w:rsidR="00CD64EB" w:rsidRDefault="00CD64EB" w:rsidP="00D3355D">
            <w:r>
              <w:rPr>
                <w:sz w:val="16"/>
                <w:szCs w:val="16"/>
              </w:rPr>
              <w:t>3810</w:t>
            </w:r>
          </w:p>
        </w:tc>
        <w:tc>
          <w:tcPr>
            <w:tcW w:w="517" w:type="dxa"/>
          </w:tcPr>
          <w:p w14:paraId="72DB3A8F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62773C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85193A" w14:textId="77777777" w:rsidR="00CD64EB" w:rsidRDefault="00CD64EB" w:rsidP="00D3355D">
            <w:r>
              <w:rPr>
                <w:sz w:val="16"/>
                <w:szCs w:val="16"/>
              </w:rPr>
              <w:t>Update to test case 8.2.2.6.1</w:t>
            </w:r>
          </w:p>
        </w:tc>
        <w:tc>
          <w:tcPr>
            <w:tcW w:w="517" w:type="dxa"/>
          </w:tcPr>
          <w:p w14:paraId="1025BD8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3EC3C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CEA82A0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BA2233E" w14:textId="77777777" w:rsidR="00CD64EB" w:rsidRDefault="00CD64EB" w:rsidP="00D3355D">
            <w:r>
              <w:rPr>
                <w:sz w:val="16"/>
                <w:szCs w:val="16"/>
              </w:rPr>
              <w:t>R5-233333</w:t>
            </w:r>
          </w:p>
        </w:tc>
        <w:tc>
          <w:tcPr>
            <w:tcW w:w="1597" w:type="dxa"/>
          </w:tcPr>
          <w:p w14:paraId="762EE9AC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C757C3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7E731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11E30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0231C86" w14:textId="77777777" w:rsidTr="00D3355D">
        <w:tc>
          <w:tcPr>
            <w:tcW w:w="879" w:type="dxa"/>
          </w:tcPr>
          <w:p w14:paraId="6F5E3D84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D6AEC5D" w14:textId="77777777" w:rsidR="00CD64EB" w:rsidRDefault="00CD64EB" w:rsidP="00D3355D">
            <w:r>
              <w:rPr>
                <w:sz w:val="16"/>
                <w:szCs w:val="16"/>
              </w:rPr>
              <w:t>3811</w:t>
            </w:r>
          </w:p>
        </w:tc>
        <w:tc>
          <w:tcPr>
            <w:tcW w:w="517" w:type="dxa"/>
          </w:tcPr>
          <w:p w14:paraId="59FA658E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16D42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D58E4B" w14:textId="77777777" w:rsidR="00CD64EB" w:rsidRDefault="00CD64EB" w:rsidP="00D3355D">
            <w:r>
              <w:rPr>
                <w:sz w:val="16"/>
                <w:szCs w:val="16"/>
              </w:rPr>
              <w:t>Update to test case 8.2.2.7.1</w:t>
            </w:r>
          </w:p>
        </w:tc>
        <w:tc>
          <w:tcPr>
            <w:tcW w:w="517" w:type="dxa"/>
          </w:tcPr>
          <w:p w14:paraId="6FC0C10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B99443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79B80F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9722F8" w14:textId="77777777" w:rsidR="00CD64EB" w:rsidRDefault="00CD64EB" w:rsidP="00D3355D">
            <w:r>
              <w:rPr>
                <w:sz w:val="16"/>
                <w:szCs w:val="16"/>
              </w:rPr>
              <w:t>R5-233334</w:t>
            </w:r>
          </w:p>
        </w:tc>
        <w:tc>
          <w:tcPr>
            <w:tcW w:w="1597" w:type="dxa"/>
          </w:tcPr>
          <w:p w14:paraId="03253FF7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139F3A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D04C4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0A8F2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6F07D64" w14:textId="77777777" w:rsidTr="00D3355D">
        <w:tc>
          <w:tcPr>
            <w:tcW w:w="879" w:type="dxa"/>
          </w:tcPr>
          <w:p w14:paraId="5E09E11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C0E550E" w14:textId="77777777" w:rsidR="00CD64EB" w:rsidRDefault="00CD64EB" w:rsidP="00D3355D">
            <w:r>
              <w:rPr>
                <w:sz w:val="16"/>
                <w:szCs w:val="16"/>
              </w:rPr>
              <w:t>3812</w:t>
            </w:r>
          </w:p>
        </w:tc>
        <w:tc>
          <w:tcPr>
            <w:tcW w:w="517" w:type="dxa"/>
          </w:tcPr>
          <w:p w14:paraId="0CE1C671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6940C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EA76A2" w14:textId="77777777" w:rsidR="00CD64EB" w:rsidRDefault="00CD64EB" w:rsidP="00D3355D">
            <w:r>
              <w:rPr>
                <w:sz w:val="16"/>
                <w:szCs w:val="16"/>
              </w:rPr>
              <w:t>Update to test case 8.2.2.7.2</w:t>
            </w:r>
          </w:p>
        </w:tc>
        <w:tc>
          <w:tcPr>
            <w:tcW w:w="517" w:type="dxa"/>
          </w:tcPr>
          <w:p w14:paraId="7AD622BA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FF3FC5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23E2854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9E0E75" w14:textId="77777777" w:rsidR="00CD64EB" w:rsidRDefault="00CD64EB" w:rsidP="00D3355D">
            <w:r>
              <w:rPr>
                <w:sz w:val="16"/>
                <w:szCs w:val="16"/>
              </w:rPr>
              <w:t>R5-233335</w:t>
            </w:r>
          </w:p>
        </w:tc>
        <w:tc>
          <w:tcPr>
            <w:tcW w:w="1597" w:type="dxa"/>
          </w:tcPr>
          <w:p w14:paraId="2B9D86BB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4680CF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C86CF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97C4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90532E8" w14:textId="77777777" w:rsidTr="00D3355D">
        <w:tc>
          <w:tcPr>
            <w:tcW w:w="879" w:type="dxa"/>
          </w:tcPr>
          <w:p w14:paraId="53072C83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437426" w14:textId="77777777" w:rsidR="00CD64EB" w:rsidRDefault="00CD64EB" w:rsidP="00D3355D">
            <w:r>
              <w:rPr>
                <w:sz w:val="16"/>
                <w:szCs w:val="16"/>
              </w:rPr>
              <w:t>3814</w:t>
            </w:r>
          </w:p>
        </w:tc>
        <w:tc>
          <w:tcPr>
            <w:tcW w:w="517" w:type="dxa"/>
          </w:tcPr>
          <w:p w14:paraId="17CBC646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82378E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A3168" w14:textId="77777777" w:rsidR="00CD64EB" w:rsidRDefault="00CD64EB" w:rsidP="00D3355D">
            <w:r>
              <w:rPr>
                <w:sz w:val="16"/>
                <w:szCs w:val="16"/>
              </w:rPr>
              <w:t>Update to test case 8.2.2.8.1</w:t>
            </w:r>
          </w:p>
        </w:tc>
        <w:tc>
          <w:tcPr>
            <w:tcW w:w="517" w:type="dxa"/>
          </w:tcPr>
          <w:p w14:paraId="53662F2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2B08B7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7FA146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ED3E34" w14:textId="77777777" w:rsidR="00CD64EB" w:rsidRDefault="00CD64EB" w:rsidP="00D3355D">
            <w:r>
              <w:rPr>
                <w:sz w:val="16"/>
                <w:szCs w:val="16"/>
              </w:rPr>
              <w:t>R5-233336</w:t>
            </w:r>
          </w:p>
        </w:tc>
        <w:tc>
          <w:tcPr>
            <w:tcW w:w="1597" w:type="dxa"/>
          </w:tcPr>
          <w:p w14:paraId="7B785715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B1CD1E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A16E7E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CBEB0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7B519FA" w14:textId="77777777" w:rsidTr="00D3355D">
        <w:tc>
          <w:tcPr>
            <w:tcW w:w="879" w:type="dxa"/>
          </w:tcPr>
          <w:p w14:paraId="677EB84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719A3A" w14:textId="77777777" w:rsidR="00CD64EB" w:rsidRDefault="00CD64EB" w:rsidP="00D3355D">
            <w:r>
              <w:rPr>
                <w:sz w:val="16"/>
                <w:szCs w:val="16"/>
              </w:rPr>
              <w:t>3815</w:t>
            </w:r>
          </w:p>
        </w:tc>
        <w:tc>
          <w:tcPr>
            <w:tcW w:w="517" w:type="dxa"/>
          </w:tcPr>
          <w:p w14:paraId="38364949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A6416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28A626" w14:textId="77777777" w:rsidR="00CD64EB" w:rsidRDefault="00CD64EB" w:rsidP="00D3355D">
            <w:r>
              <w:rPr>
                <w:sz w:val="16"/>
                <w:szCs w:val="16"/>
              </w:rPr>
              <w:t>Update to test case 8.2.2.8.2</w:t>
            </w:r>
          </w:p>
        </w:tc>
        <w:tc>
          <w:tcPr>
            <w:tcW w:w="517" w:type="dxa"/>
          </w:tcPr>
          <w:p w14:paraId="007AD87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E62B0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ACA22D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CD66C13" w14:textId="77777777" w:rsidR="00CD64EB" w:rsidRDefault="00CD64EB" w:rsidP="00D3355D">
            <w:r>
              <w:rPr>
                <w:sz w:val="16"/>
                <w:szCs w:val="16"/>
              </w:rPr>
              <w:t>R5-233337</w:t>
            </w:r>
          </w:p>
        </w:tc>
        <w:tc>
          <w:tcPr>
            <w:tcW w:w="1597" w:type="dxa"/>
          </w:tcPr>
          <w:p w14:paraId="08FCF9A6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01FDEA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76E51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3F1FD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8C558B2" w14:textId="77777777" w:rsidTr="00D3355D">
        <w:tc>
          <w:tcPr>
            <w:tcW w:w="879" w:type="dxa"/>
          </w:tcPr>
          <w:p w14:paraId="09B25F5E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B0160EF" w14:textId="77777777" w:rsidR="00CD64EB" w:rsidRDefault="00CD64EB" w:rsidP="00D3355D">
            <w:r>
              <w:rPr>
                <w:sz w:val="16"/>
                <w:szCs w:val="16"/>
              </w:rPr>
              <w:t>3816</w:t>
            </w:r>
          </w:p>
        </w:tc>
        <w:tc>
          <w:tcPr>
            <w:tcW w:w="517" w:type="dxa"/>
          </w:tcPr>
          <w:p w14:paraId="1EF064C0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55EEDF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B9A1AE" w14:textId="77777777" w:rsidR="00CD64EB" w:rsidRDefault="00CD64EB" w:rsidP="00D3355D">
            <w:r>
              <w:rPr>
                <w:sz w:val="16"/>
                <w:szCs w:val="16"/>
              </w:rPr>
              <w:t>Update to test case 8.2.2.8.3</w:t>
            </w:r>
          </w:p>
        </w:tc>
        <w:tc>
          <w:tcPr>
            <w:tcW w:w="517" w:type="dxa"/>
          </w:tcPr>
          <w:p w14:paraId="1A7C3A5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D638C7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74CEDB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D48E4B1" w14:textId="77777777" w:rsidR="00CD64EB" w:rsidRDefault="00CD64EB" w:rsidP="00D3355D">
            <w:r>
              <w:rPr>
                <w:sz w:val="16"/>
                <w:szCs w:val="16"/>
              </w:rPr>
              <w:t>R5-233338</w:t>
            </w:r>
          </w:p>
        </w:tc>
        <w:tc>
          <w:tcPr>
            <w:tcW w:w="1597" w:type="dxa"/>
          </w:tcPr>
          <w:p w14:paraId="507A3856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D01381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893B0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A9EBB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86F2F25" w14:textId="77777777" w:rsidTr="00D3355D">
        <w:tc>
          <w:tcPr>
            <w:tcW w:w="879" w:type="dxa"/>
          </w:tcPr>
          <w:p w14:paraId="75E896DA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F02280" w14:textId="77777777" w:rsidR="00CD64EB" w:rsidRDefault="00CD64EB" w:rsidP="00D3355D">
            <w:r>
              <w:rPr>
                <w:sz w:val="16"/>
                <w:szCs w:val="16"/>
              </w:rPr>
              <w:t>3817</w:t>
            </w:r>
          </w:p>
        </w:tc>
        <w:tc>
          <w:tcPr>
            <w:tcW w:w="517" w:type="dxa"/>
          </w:tcPr>
          <w:p w14:paraId="75688BB2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C42DF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2431C6" w14:textId="77777777" w:rsidR="00CD64EB" w:rsidRDefault="00CD64EB" w:rsidP="00D3355D">
            <w:r>
              <w:rPr>
                <w:sz w:val="16"/>
                <w:szCs w:val="16"/>
              </w:rPr>
              <w:t>Update to test case 8.2.2.9.1</w:t>
            </w:r>
          </w:p>
        </w:tc>
        <w:tc>
          <w:tcPr>
            <w:tcW w:w="517" w:type="dxa"/>
          </w:tcPr>
          <w:p w14:paraId="5A9658FD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0B6A7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BCC0F3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70960E" w14:textId="77777777" w:rsidR="00CD64EB" w:rsidRDefault="00CD64EB" w:rsidP="00D3355D">
            <w:r>
              <w:rPr>
                <w:sz w:val="16"/>
                <w:szCs w:val="16"/>
              </w:rPr>
              <w:t>R5-233339</w:t>
            </w:r>
          </w:p>
        </w:tc>
        <w:tc>
          <w:tcPr>
            <w:tcW w:w="1597" w:type="dxa"/>
          </w:tcPr>
          <w:p w14:paraId="7039988F" w14:textId="77777777" w:rsidR="00CD64EB" w:rsidRDefault="00CD64EB" w:rsidP="00D3355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9EA15B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A1003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91337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60723E4" w14:textId="77777777" w:rsidTr="00D3355D">
        <w:tc>
          <w:tcPr>
            <w:tcW w:w="879" w:type="dxa"/>
          </w:tcPr>
          <w:p w14:paraId="6C708803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41ED8AC" w14:textId="77777777" w:rsidR="00CD64EB" w:rsidRDefault="00CD64EB" w:rsidP="00D3355D">
            <w:r>
              <w:rPr>
                <w:sz w:val="16"/>
                <w:szCs w:val="16"/>
              </w:rPr>
              <w:t>3828</w:t>
            </w:r>
          </w:p>
        </w:tc>
        <w:tc>
          <w:tcPr>
            <w:tcW w:w="517" w:type="dxa"/>
          </w:tcPr>
          <w:p w14:paraId="1E6B027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99F9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C24F8" w14:textId="77777777" w:rsidR="00CD64EB" w:rsidRDefault="00CD64EB" w:rsidP="00D3355D">
            <w:r>
              <w:rPr>
                <w:sz w:val="16"/>
                <w:szCs w:val="16"/>
              </w:rPr>
              <w:t>Correction of multi layer test case 11.1.5</w:t>
            </w:r>
          </w:p>
        </w:tc>
        <w:tc>
          <w:tcPr>
            <w:tcW w:w="517" w:type="dxa"/>
          </w:tcPr>
          <w:p w14:paraId="46A31203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F6E7B6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3241D2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B7FAB67" w14:textId="77777777" w:rsidR="00CD64EB" w:rsidRDefault="00CD64EB" w:rsidP="00D3355D">
            <w:r>
              <w:rPr>
                <w:sz w:val="16"/>
                <w:szCs w:val="16"/>
              </w:rPr>
              <w:t>R5-233146</w:t>
            </w:r>
          </w:p>
        </w:tc>
        <w:tc>
          <w:tcPr>
            <w:tcW w:w="1597" w:type="dxa"/>
          </w:tcPr>
          <w:p w14:paraId="3BDF4B69" w14:textId="77777777" w:rsidR="00CD64EB" w:rsidRDefault="00CD64EB" w:rsidP="00D3355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05CCF71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8EE2CB" w14:textId="77777777" w:rsidR="00CD64EB" w:rsidRDefault="00CD64EB" w:rsidP="00D3355D">
            <w:r>
              <w:rPr>
                <w:sz w:val="16"/>
                <w:szCs w:val="16"/>
              </w:rPr>
              <w:t>11.1.5</w:t>
            </w:r>
          </w:p>
        </w:tc>
        <w:tc>
          <w:tcPr>
            <w:tcW w:w="998" w:type="dxa"/>
          </w:tcPr>
          <w:p w14:paraId="1B9F36D4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64EB" w14:paraId="3D32AB4C" w14:textId="77777777" w:rsidTr="00D3355D">
        <w:tc>
          <w:tcPr>
            <w:tcW w:w="879" w:type="dxa"/>
          </w:tcPr>
          <w:p w14:paraId="1AF8B051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90E459" w14:textId="77777777" w:rsidR="00CD64EB" w:rsidRDefault="00CD64EB" w:rsidP="00D3355D">
            <w:r>
              <w:rPr>
                <w:sz w:val="16"/>
                <w:szCs w:val="16"/>
              </w:rPr>
              <w:t>3829</w:t>
            </w:r>
          </w:p>
        </w:tc>
        <w:tc>
          <w:tcPr>
            <w:tcW w:w="517" w:type="dxa"/>
          </w:tcPr>
          <w:p w14:paraId="3E950AC4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CAD246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F1B5CC" w14:textId="77777777" w:rsidR="00CD64EB" w:rsidRDefault="00CD64EB" w:rsidP="00D3355D">
            <w:r>
              <w:rPr>
                <w:sz w:val="16"/>
                <w:szCs w:val="16"/>
              </w:rPr>
              <w:t>Correction of emergency services test case 11.4.11</w:t>
            </w:r>
          </w:p>
        </w:tc>
        <w:tc>
          <w:tcPr>
            <w:tcW w:w="517" w:type="dxa"/>
          </w:tcPr>
          <w:p w14:paraId="1CD8426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752F7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FB68B6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90E8E56" w14:textId="77777777" w:rsidR="00CD64EB" w:rsidRDefault="00CD64EB" w:rsidP="00D3355D">
            <w:r>
              <w:rPr>
                <w:sz w:val="16"/>
                <w:szCs w:val="16"/>
              </w:rPr>
              <w:t>R5-233147</w:t>
            </w:r>
          </w:p>
        </w:tc>
        <w:tc>
          <w:tcPr>
            <w:tcW w:w="1597" w:type="dxa"/>
          </w:tcPr>
          <w:p w14:paraId="6E77619D" w14:textId="77777777" w:rsidR="00CD64EB" w:rsidRDefault="00CD64EB" w:rsidP="00D3355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4E8C535" w14:textId="77777777" w:rsidR="00CD64EB" w:rsidRDefault="00CD64EB" w:rsidP="00D3355D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E28827" w14:textId="77777777" w:rsidR="00CD64EB" w:rsidRDefault="00CD64EB" w:rsidP="00D3355D">
            <w:r>
              <w:rPr>
                <w:sz w:val="16"/>
                <w:szCs w:val="16"/>
              </w:rPr>
              <w:t>11.4.11</w:t>
            </w:r>
          </w:p>
        </w:tc>
        <w:tc>
          <w:tcPr>
            <w:tcW w:w="998" w:type="dxa"/>
          </w:tcPr>
          <w:p w14:paraId="2D8E0A6C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5BE2692F" w14:textId="77777777" w:rsidR="00CD64EB" w:rsidRDefault="00CD64EB" w:rsidP="00CD64EB"/>
    <w:p w14:paraId="4523F00B" w14:textId="77777777" w:rsidR="00687061" w:rsidRDefault="00687061" w:rsidP="00067B07"/>
    <w:p w14:paraId="6EA4C44F" w14:textId="5B13C222" w:rsidR="00673BAA" w:rsidRDefault="00673BAA" w:rsidP="00673BAA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RP-230979</w:t>
      </w:r>
      <w:r>
        <w:rPr>
          <w:b/>
          <w:i/>
          <w:noProof/>
          <w:sz w:val="28"/>
        </w:rPr>
        <w:fldChar w:fldCharType="end"/>
      </w:r>
    </w:p>
    <w:p w14:paraId="200B7017" w14:textId="4C52A6CE" w:rsidR="00673BAA" w:rsidRPr="00917427" w:rsidRDefault="00673BAA" w:rsidP="00673BA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(38.523-1 redone!)</w:t>
      </w:r>
    </w:p>
    <w:p w14:paraId="420C073B" w14:textId="77777777" w:rsidR="00673BAA" w:rsidRPr="00784730" w:rsidRDefault="00673BAA" w:rsidP="00673BA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627E3813" w14:textId="77777777" w:rsidR="00673BAA" w:rsidRPr="00050554" w:rsidRDefault="00673BAA" w:rsidP="00673BAA">
      <w:pPr>
        <w:rPr>
          <w:rFonts w:ascii="Arial" w:hAnsi="Arial" w:cs="Arial"/>
          <w:b/>
          <w:bCs/>
          <w:lang w:val="en-US"/>
        </w:rPr>
      </w:pPr>
    </w:p>
    <w:p w14:paraId="1F3A2259" w14:textId="77777777" w:rsidR="00673BAA" w:rsidRDefault="00673BAA" w:rsidP="00673B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44463F6" w14:textId="77777777" w:rsidR="00673BAA" w:rsidRPr="00E145B1" w:rsidRDefault="00673BAA" w:rsidP="00673B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7)</w:t>
      </w:r>
      <w:r>
        <w:rPr>
          <w:rFonts w:ascii="Arial" w:hAnsi="Arial" w:cs="Arial"/>
          <w:b/>
          <w:bCs/>
        </w:rPr>
        <w:fldChar w:fldCharType="end"/>
      </w:r>
    </w:p>
    <w:p w14:paraId="1EBB8D9D" w14:textId="77777777" w:rsidR="00673BAA" w:rsidRDefault="00673BAA" w:rsidP="00673B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C34912F" w14:textId="77777777" w:rsidR="00673BAA" w:rsidRDefault="00673BAA" w:rsidP="00673B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B2870D" w14:textId="77777777" w:rsidR="00673BAA" w:rsidRDefault="00673BAA" w:rsidP="00673BA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F3C270" w14:textId="77777777" w:rsidR="00673BAA" w:rsidRPr="004E535C" w:rsidRDefault="00673BAA" w:rsidP="00673B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73BAA" w:rsidRPr="004E535C" w14:paraId="3021E866" w14:textId="77777777" w:rsidTr="0077787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76E574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4D77C4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F8983C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F4FD5A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A85171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493D87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CA704F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4361BD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095DBC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5DD979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6CF19D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7DFB23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184529" w14:textId="77777777" w:rsidR="00673BAA" w:rsidRPr="00BF1EB6" w:rsidRDefault="00673BA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73BAA" w14:paraId="4E59CC9F" w14:textId="77777777" w:rsidTr="00777879">
        <w:tc>
          <w:tcPr>
            <w:tcW w:w="879" w:type="dxa"/>
          </w:tcPr>
          <w:p w14:paraId="1FDD54DE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0D8AE4" w14:textId="77777777" w:rsidR="00673BAA" w:rsidRDefault="00673BAA" w:rsidP="00777879">
            <w:r>
              <w:rPr>
                <w:sz w:val="16"/>
                <w:szCs w:val="16"/>
              </w:rPr>
              <w:t>3631</w:t>
            </w:r>
          </w:p>
        </w:tc>
        <w:tc>
          <w:tcPr>
            <w:tcW w:w="517" w:type="dxa"/>
          </w:tcPr>
          <w:p w14:paraId="6795EFD1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1E1E75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83602B" w14:textId="77777777" w:rsidR="00673BAA" w:rsidRDefault="00673BAA" w:rsidP="00777879">
            <w:r>
              <w:rPr>
                <w:sz w:val="16"/>
                <w:szCs w:val="16"/>
              </w:rPr>
              <w:t>Correction to Idle mode TC 6.1.1.4a and 6.1.2.15a</w:t>
            </w:r>
          </w:p>
        </w:tc>
        <w:tc>
          <w:tcPr>
            <w:tcW w:w="517" w:type="dxa"/>
          </w:tcPr>
          <w:p w14:paraId="1F0D4098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73BB11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4DC6FB1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7B59E16" w14:textId="77777777" w:rsidR="00673BAA" w:rsidRDefault="00673BAA" w:rsidP="00777879">
            <w:r>
              <w:rPr>
                <w:sz w:val="16"/>
                <w:szCs w:val="16"/>
              </w:rPr>
              <w:t>R5-232059</w:t>
            </w:r>
          </w:p>
        </w:tc>
        <w:tc>
          <w:tcPr>
            <w:tcW w:w="1597" w:type="dxa"/>
          </w:tcPr>
          <w:p w14:paraId="4D7E8217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9518CDE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95D254" w14:textId="77777777" w:rsidR="00673BAA" w:rsidRDefault="00673BAA" w:rsidP="00777879">
            <w:r>
              <w:rPr>
                <w:sz w:val="16"/>
                <w:szCs w:val="16"/>
              </w:rPr>
              <w:t>6.1.1.4a.3 and 6.1.2.15a.3</w:t>
            </w:r>
          </w:p>
        </w:tc>
        <w:tc>
          <w:tcPr>
            <w:tcW w:w="998" w:type="dxa"/>
          </w:tcPr>
          <w:p w14:paraId="46B2A467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73BAA" w14:paraId="53B8B9B9" w14:textId="77777777" w:rsidTr="00777879">
        <w:tc>
          <w:tcPr>
            <w:tcW w:w="879" w:type="dxa"/>
          </w:tcPr>
          <w:p w14:paraId="660BDB5B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EB2BF7" w14:textId="77777777" w:rsidR="00673BAA" w:rsidRDefault="00673BAA" w:rsidP="00777879">
            <w:r>
              <w:rPr>
                <w:sz w:val="16"/>
                <w:szCs w:val="16"/>
              </w:rPr>
              <w:t>3638</w:t>
            </w:r>
          </w:p>
        </w:tc>
        <w:tc>
          <w:tcPr>
            <w:tcW w:w="517" w:type="dxa"/>
          </w:tcPr>
          <w:p w14:paraId="2C0290E0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7CBBCF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3DFD9E" w14:textId="77777777" w:rsidR="00673BAA" w:rsidRDefault="00673BAA" w:rsidP="00777879">
            <w:r>
              <w:rPr>
                <w:sz w:val="16"/>
                <w:szCs w:val="16"/>
              </w:rPr>
              <w:t>Correction to NR RRC TC 8.1.1.3.7a</w:t>
            </w:r>
          </w:p>
        </w:tc>
        <w:tc>
          <w:tcPr>
            <w:tcW w:w="517" w:type="dxa"/>
          </w:tcPr>
          <w:p w14:paraId="02377556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D1D0A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A6FD656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7E7994" w14:textId="77777777" w:rsidR="00673BAA" w:rsidRDefault="00673BAA" w:rsidP="00777879">
            <w:r>
              <w:rPr>
                <w:sz w:val="16"/>
                <w:szCs w:val="16"/>
              </w:rPr>
              <w:t>R5-233358</w:t>
            </w:r>
          </w:p>
        </w:tc>
        <w:tc>
          <w:tcPr>
            <w:tcW w:w="1597" w:type="dxa"/>
          </w:tcPr>
          <w:p w14:paraId="620B28E3" w14:textId="77777777" w:rsidR="00673BAA" w:rsidRDefault="00673BAA" w:rsidP="00777879">
            <w:r>
              <w:rPr>
                <w:sz w:val="16"/>
                <w:szCs w:val="16"/>
              </w:rPr>
              <w:t>MediaTek Inc., Keysight, Rohde&amp;Schwarz</w:t>
            </w:r>
          </w:p>
        </w:tc>
        <w:tc>
          <w:tcPr>
            <w:tcW w:w="1122" w:type="dxa"/>
          </w:tcPr>
          <w:p w14:paraId="612C6BB2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2C86B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83E3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763C349" w14:textId="77777777" w:rsidTr="00777879">
        <w:tc>
          <w:tcPr>
            <w:tcW w:w="879" w:type="dxa"/>
          </w:tcPr>
          <w:p w14:paraId="70B9D754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86ABA7" w14:textId="77777777" w:rsidR="00673BAA" w:rsidRDefault="00673BAA" w:rsidP="00777879">
            <w:r>
              <w:rPr>
                <w:sz w:val="16"/>
                <w:szCs w:val="16"/>
              </w:rPr>
              <w:t>3640</w:t>
            </w:r>
          </w:p>
        </w:tc>
        <w:tc>
          <w:tcPr>
            <w:tcW w:w="517" w:type="dxa"/>
          </w:tcPr>
          <w:p w14:paraId="5D73DC2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D12CF1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B5E78D" w14:textId="77777777" w:rsidR="00673BAA" w:rsidRDefault="00673BAA" w:rsidP="00777879">
            <w:r>
              <w:rPr>
                <w:sz w:val="16"/>
                <w:szCs w:val="16"/>
              </w:rPr>
              <w:t>Correction to 5GC TC 9.1.1.2</w:t>
            </w:r>
          </w:p>
        </w:tc>
        <w:tc>
          <w:tcPr>
            <w:tcW w:w="517" w:type="dxa"/>
          </w:tcPr>
          <w:p w14:paraId="6480E96E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81FAA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1339C8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4085309" w14:textId="77777777" w:rsidR="00673BAA" w:rsidRDefault="00673BAA" w:rsidP="00777879">
            <w:r>
              <w:rPr>
                <w:sz w:val="16"/>
                <w:szCs w:val="16"/>
              </w:rPr>
              <w:t>R5-233347</w:t>
            </w:r>
          </w:p>
        </w:tc>
        <w:tc>
          <w:tcPr>
            <w:tcW w:w="1597" w:type="dxa"/>
          </w:tcPr>
          <w:p w14:paraId="7E666D5D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A7E749C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4C46D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64221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26A7BBE2" w14:textId="77777777" w:rsidTr="00777879">
        <w:tc>
          <w:tcPr>
            <w:tcW w:w="879" w:type="dxa"/>
          </w:tcPr>
          <w:p w14:paraId="19476C16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0A540B" w14:textId="77777777" w:rsidR="00673BAA" w:rsidRDefault="00673BAA" w:rsidP="00777879">
            <w:r>
              <w:rPr>
                <w:sz w:val="16"/>
                <w:szCs w:val="16"/>
              </w:rPr>
              <w:t>3641</w:t>
            </w:r>
          </w:p>
        </w:tc>
        <w:tc>
          <w:tcPr>
            <w:tcW w:w="517" w:type="dxa"/>
          </w:tcPr>
          <w:p w14:paraId="7B4711D8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84823A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84E787" w14:textId="77777777" w:rsidR="00673BAA" w:rsidRDefault="00673BAA" w:rsidP="00777879">
            <w:r>
              <w:rPr>
                <w:sz w:val="16"/>
                <w:szCs w:val="16"/>
              </w:rPr>
              <w:t>Correction to MICO TC 9.1.5.1.4</w:t>
            </w:r>
          </w:p>
        </w:tc>
        <w:tc>
          <w:tcPr>
            <w:tcW w:w="517" w:type="dxa"/>
          </w:tcPr>
          <w:p w14:paraId="53B2F4A4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0262D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AA543B8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123CC99" w14:textId="77777777" w:rsidR="00673BAA" w:rsidRDefault="00673BAA" w:rsidP="00777879">
            <w:r>
              <w:rPr>
                <w:sz w:val="16"/>
                <w:szCs w:val="16"/>
              </w:rPr>
              <w:t>R5-233348</w:t>
            </w:r>
          </w:p>
        </w:tc>
        <w:tc>
          <w:tcPr>
            <w:tcW w:w="1597" w:type="dxa"/>
          </w:tcPr>
          <w:p w14:paraId="356CF2DB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FAD9D44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770E2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6967B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5D973F99" w14:textId="77777777" w:rsidTr="00777879">
        <w:tc>
          <w:tcPr>
            <w:tcW w:w="879" w:type="dxa"/>
          </w:tcPr>
          <w:p w14:paraId="0BDFA6B8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0B9D9D" w14:textId="77777777" w:rsidR="00673BAA" w:rsidRDefault="00673BAA" w:rsidP="00777879">
            <w:r>
              <w:rPr>
                <w:sz w:val="16"/>
                <w:szCs w:val="16"/>
              </w:rPr>
              <w:t>3642</w:t>
            </w:r>
          </w:p>
        </w:tc>
        <w:tc>
          <w:tcPr>
            <w:tcW w:w="517" w:type="dxa"/>
          </w:tcPr>
          <w:p w14:paraId="3EAA4F6D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B5D5B3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D40A59" w14:textId="77777777" w:rsidR="00673BAA" w:rsidRDefault="00673BAA" w:rsidP="00777879">
            <w:r>
              <w:rPr>
                <w:sz w:val="16"/>
                <w:szCs w:val="16"/>
              </w:rPr>
              <w:t>Correction to 5GC TC 9.1.5.x</w:t>
            </w:r>
          </w:p>
        </w:tc>
        <w:tc>
          <w:tcPr>
            <w:tcW w:w="517" w:type="dxa"/>
          </w:tcPr>
          <w:p w14:paraId="699DB565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4E551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81E3769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A40689A" w14:textId="77777777" w:rsidR="00673BAA" w:rsidRDefault="00673BAA" w:rsidP="00777879">
            <w:r>
              <w:rPr>
                <w:sz w:val="16"/>
                <w:szCs w:val="16"/>
              </w:rPr>
              <w:t>R5-232070</w:t>
            </w:r>
          </w:p>
        </w:tc>
        <w:tc>
          <w:tcPr>
            <w:tcW w:w="1597" w:type="dxa"/>
          </w:tcPr>
          <w:p w14:paraId="63F98AEC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7537BAA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BC133B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3A9C9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16DF1AD6" w14:textId="77777777" w:rsidTr="00777879">
        <w:tc>
          <w:tcPr>
            <w:tcW w:w="879" w:type="dxa"/>
          </w:tcPr>
          <w:p w14:paraId="0E6FC77F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4510BA" w14:textId="77777777" w:rsidR="00673BAA" w:rsidRDefault="00673BAA" w:rsidP="00777879">
            <w:r>
              <w:rPr>
                <w:sz w:val="16"/>
                <w:szCs w:val="16"/>
              </w:rPr>
              <w:t>3645</w:t>
            </w:r>
          </w:p>
        </w:tc>
        <w:tc>
          <w:tcPr>
            <w:tcW w:w="517" w:type="dxa"/>
          </w:tcPr>
          <w:p w14:paraId="019F9541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2D7E75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592FEA" w14:textId="77777777" w:rsidR="00673BAA" w:rsidRDefault="00673BAA" w:rsidP="00777879">
            <w:r>
              <w:rPr>
                <w:sz w:val="16"/>
                <w:szCs w:val="16"/>
              </w:rPr>
              <w:t>Correction to 5GC TC 9.2.5.1.1</w:t>
            </w:r>
          </w:p>
        </w:tc>
        <w:tc>
          <w:tcPr>
            <w:tcW w:w="517" w:type="dxa"/>
          </w:tcPr>
          <w:p w14:paraId="268FE80B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5C522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328B312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6A8DFC" w14:textId="77777777" w:rsidR="00673BAA" w:rsidRDefault="00673BAA" w:rsidP="00777879">
            <w:r>
              <w:rPr>
                <w:sz w:val="16"/>
                <w:szCs w:val="16"/>
              </w:rPr>
              <w:t>R5-232073</w:t>
            </w:r>
          </w:p>
        </w:tc>
        <w:tc>
          <w:tcPr>
            <w:tcW w:w="1597" w:type="dxa"/>
          </w:tcPr>
          <w:p w14:paraId="01D5CB3A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1E218E9" w14:textId="77777777" w:rsidR="00673BAA" w:rsidRDefault="00673BAA" w:rsidP="00777879">
            <w:r>
              <w:rPr>
                <w:sz w:val="16"/>
                <w:szCs w:val="16"/>
              </w:rPr>
              <w:t>TEI15_Test, 5GS_Ph1-CT_n3GPPA-UEConTest</w:t>
            </w:r>
          </w:p>
        </w:tc>
        <w:tc>
          <w:tcPr>
            <w:tcW w:w="2323" w:type="dxa"/>
          </w:tcPr>
          <w:p w14:paraId="59E255E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062C52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1DCC99AF" w14:textId="77777777" w:rsidTr="00777879">
        <w:tc>
          <w:tcPr>
            <w:tcW w:w="879" w:type="dxa"/>
          </w:tcPr>
          <w:p w14:paraId="08153D7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E2C648" w14:textId="77777777" w:rsidR="00673BAA" w:rsidRDefault="00673BAA" w:rsidP="00777879">
            <w:r>
              <w:rPr>
                <w:sz w:val="16"/>
                <w:szCs w:val="16"/>
              </w:rPr>
              <w:t>3646</w:t>
            </w:r>
          </w:p>
        </w:tc>
        <w:tc>
          <w:tcPr>
            <w:tcW w:w="517" w:type="dxa"/>
          </w:tcPr>
          <w:p w14:paraId="63DD94C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A11086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3BF0B" w14:textId="77777777" w:rsidR="00673BAA" w:rsidRDefault="00673BAA" w:rsidP="00777879">
            <w:r>
              <w:rPr>
                <w:sz w:val="16"/>
                <w:szCs w:val="16"/>
              </w:rPr>
              <w:t>Correction to 5GC TC 9.3.1.3</w:t>
            </w:r>
          </w:p>
        </w:tc>
        <w:tc>
          <w:tcPr>
            <w:tcW w:w="517" w:type="dxa"/>
          </w:tcPr>
          <w:p w14:paraId="26C4E516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953988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CD0D9D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903FDD" w14:textId="77777777" w:rsidR="00673BAA" w:rsidRDefault="00673BAA" w:rsidP="00777879">
            <w:r>
              <w:rPr>
                <w:sz w:val="16"/>
                <w:szCs w:val="16"/>
              </w:rPr>
              <w:t>R5-233349</w:t>
            </w:r>
          </w:p>
        </w:tc>
        <w:tc>
          <w:tcPr>
            <w:tcW w:w="1597" w:type="dxa"/>
          </w:tcPr>
          <w:p w14:paraId="1AEED6A2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7ACB40E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84679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85B70F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77AD46F0" w14:textId="77777777" w:rsidTr="00777879">
        <w:tc>
          <w:tcPr>
            <w:tcW w:w="879" w:type="dxa"/>
          </w:tcPr>
          <w:p w14:paraId="4D30A33E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F3651A" w14:textId="77777777" w:rsidR="00673BAA" w:rsidRDefault="00673BAA" w:rsidP="00777879">
            <w:r>
              <w:rPr>
                <w:sz w:val="16"/>
                <w:szCs w:val="16"/>
              </w:rPr>
              <w:t>3648</w:t>
            </w:r>
          </w:p>
        </w:tc>
        <w:tc>
          <w:tcPr>
            <w:tcW w:w="517" w:type="dxa"/>
          </w:tcPr>
          <w:p w14:paraId="5D7A7FA5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7FB7AE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B666C7" w14:textId="77777777" w:rsidR="00673BAA" w:rsidRDefault="00673BAA" w:rsidP="00777879">
            <w:r>
              <w:rPr>
                <w:sz w:val="16"/>
                <w:szCs w:val="16"/>
              </w:rPr>
              <w:t>Correction to emergency service TC 11.4.12</w:t>
            </w:r>
          </w:p>
        </w:tc>
        <w:tc>
          <w:tcPr>
            <w:tcW w:w="517" w:type="dxa"/>
          </w:tcPr>
          <w:p w14:paraId="6D91AE97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E3CFF1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6AD1869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8E2F09" w14:textId="77777777" w:rsidR="00673BAA" w:rsidRDefault="00673BAA" w:rsidP="00777879">
            <w:r>
              <w:rPr>
                <w:sz w:val="16"/>
                <w:szCs w:val="16"/>
              </w:rPr>
              <w:t>R5-233353</w:t>
            </w:r>
          </w:p>
        </w:tc>
        <w:tc>
          <w:tcPr>
            <w:tcW w:w="1597" w:type="dxa"/>
          </w:tcPr>
          <w:p w14:paraId="3EAF63A1" w14:textId="77777777" w:rsidR="00673BAA" w:rsidRDefault="00673BAA" w:rsidP="0077787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8DFEE3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783DC9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E6EA0A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BE25ED5" w14:textId="77777777" w:rsidTr="00777879">
        <w:tc>
          <w:tcPr>
            <w:tcW w:w="879" w:type="dxa"/>
          </w:tcPr>
          <w:p w14:paraId="4D876610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635DD6" w14:textId="77777777" w:rsidR="00673BAA" w:rsidRDefault="00673BAA" w:rsidP="00777879">
            <w:r>
              <w:rPr>
                <w:sz w:val="16"/>
                <w:szCs w:val="16"/>
              </w:rPr>
              <w:t>3660</w:t>
            </w:r>
          </w:p>
        </w:tc>
        <w:tc>
          <w:tcPr>
            <w:tcW w:w="517" w:type="dxa"/>
          </w:tcPr>
          <w:p w14:paraId="2513B568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23286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D0E3A8" w14:textId="77777777" w:rsidR="00673BAA" w:rsidRDefault="00673BAA" w:rsidP="00777879">
            <w:r>
              <w:rPr>
                <w:sz w:val="16"/>
                <w:szCs w:val="16"/>
              </w:rPr>
              <w:t>Correction to NR Inter-RAT test case 6.2.3.4</w:t>
            </w:r>
          </w:p>
        </w:tc>
        <w:tc>
          <w:tcPr>
            <w:tcW w:w="517" w:type="dxa"/>
          </w:tcPr>
          <w:p w14:paraId="6BBA9CB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1BFEC9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A0A563C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9B2751" w14:textId="77777777" w:rsidR="00673BAA" w:rsidRDefault="00673BAA" w:rsidP="00777879">
            <w:r>
              <w:rPr>
                <w:sz w:val="16"/>
                <w:szCs w:val="16"/>
              </w:rPr>
              <w:t>R5-232131</w:t>
            </w:r>
          </w:p>
        </w:tc>
        <w:tc>
          <w:tcPr>
            <w:tcW w:w="1597" w:type="dxa"/>
          </w:tcPr>
          <w:p w14:paraId="3040415E" w14:textId="77777777" w:rsidR="00673BAA" w:rsidRDefault="00673BAA" w:rsidP="00777879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C187F0D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CEEFA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CC18DC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5E494BBB" w14:textId="77777777" w:rsidTr="00777879">
        <w:tc>
          <w:tcPr>
            <w:tcW w:w="879" w:type="dxa"/>
          </w:tcPr>
          <w:p w14:paraId="065CB99F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E49AAA1" w14:textId="77777777" w:rsidR="00673BAA" w:rsidRDefault="00673BAA" w:rsidP="00777879">
            <w:r>
              <w:rPr>
                <w:sz w:val="16"/>
                <w:szCs w:val="16"/>
              </w:rPr>
              <w:t>3675</w:t>
            </w:r>
          </w:p>
        </w:tc>
        <w:tc>
          <w:tcPr>
            <w:tcW w:w="517" w:type="dxa"/>
          </w:tcPr>
          <w:p w14:paraId="5B23C039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922D77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E6F124" w14:textId="77777777" w:rsidR="00673BAA" w:rsidRDefault="00673BAA" w:rsidP="00777879">
            <w:r>
              <w:rPr>
                <w:sz w:val="16"/>
                <w:szCs w:val="16"/>
              </w:rPr>
              <w:t>Updates for NR RRC test case 8.1.5.1.1</w:t>
            </w:r>
          </w:p>
        </w:tc>
        <w:tc>
          <w:tcPr>
            <w:tcW w:w="517" w:type="dxa"/>
          </w:tcPr>
          <w:p w14:paraId="5DBDD3C8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729A76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59C95E9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2FB47B" w14:textId="77777777" w:rsidR="00673BAA" w:rsidRDefault="00673BAA" w:rsidP="00777879">
            <w:r>
              <w:rPr>
                <w:sz w:val="16"/>
                <w:szCs w:val="16"/>
              </w:rPr>
              <w:t>R5-232202</w:t>
            </w:r>
          </w:p>
        </w:tc>
        <w:tc>
          <w:tcPr>
            <w:tcW w:w="1597" w:type="dxa"/>
          </w:tcPr>
          <w:p w14:paraId="382BAC4C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E7DC2BC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A4B26A" w14:textId="77777777" w:rsidR="00673BAA" w:rsidRDefault="00673BAA" w:rsidP="00777879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7E5D59C1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006A232E" w14:textId="77777777" w:rsidTr="00777879">
        <w:tc>
          <w:tcPr>
            <w:tcW w:w="879" w:type="dxa"/>
          </w:tcPr>
          <w:p w14:paraId="3CEB2046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41E104" w14:textId="77777777" w:rsidR="00673BAA" w:rsidRDefault="00673BAA" w:rsidP="00777879">
            <w:r>
              <w:rPr>
                <w:sz w:val="16"/>
                <w:szCs w:val="16"/>
              </w:rPr>
              <w:t>3676</w:t>
            </w:r>
          </w:p>
        </w:tc>
        <w:tc>
          <w:tcPr>
            <w:tcW w:w="517" w:type="dxa"/>
          </w:tcPr>
          <w:p w14:paraId="31622A26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F7C986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FAEBBA" w14:textId="77777777" w:rsidR="00673BAA" w:rsidRDefault="00673BAA" w:rsidP="00777879">
            <w:r>
              <w:rPr>
                <w:sz w:val="16"/>
                <w:szCs w:val="16"/>
              </w:rPr>
              <w:t>Updates for EN-DC RRC test case 8.2.1.1.1</w:t>
            </w:r>
          </w:p>
        </w:tc>
        <w:tc>
          <w:tcPr>
            <w:tcW w:w="517" w:type="dxa"/>
          </w:tcPr>
          <w:p w14:paraId="46321470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6ECAD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DF2501C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3F822E8" w14:textId="77777777" w:rsidR="00673BAA" w:rsidRDefault="00673BAA" w:rsidP="00777879">
            <w:r>
              <w:rPr>
                <w:sz w:val="16"/>
                <w:szCs w:val="16"/>
              </w:rPr>
              <w:t>R5-232203</w:t>
            </w:r>
          </w:p>
        </w:tc>
        <w:tc>
          <w:tcPr>
            <w:tcW w:w="1597" w:type="dxa"/>
          </w:tcPr>
          <w:p w14:paraId="515FE4DD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6DBD02B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CDF251" w14:textId="77777777" w:rsidR="00673BAA" w:rsidRDefault="00673BAA" w:rsidP="00777879"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 w14:paraId="0CD5C819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418E5276" w14:textId="77777777" w:rsidTr="00777879">
        <w:tc>
          <w:tcPr>
            <w:tcW w:w="879" w:type="dxa"/>
          </w:tcPr>
          <w:p w14:paraId="02D442C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118B95" w14:textId="77777777" w:rsidR="00673BAA" w:rsidRDefault="00673BAA" w:rsidP="00777879">
            <w:r>
              <w:rPr>
                <w:sz w:val="16"/>
                <w:szCs w:val="16"/>
              </w:rPr>
              <w:t>3677</w:t>
            </w:r>
          </w:p>
        </w:tc>
        <w:tc>
          <w:tcPr>
            <w:tcW w:w="517" w:type="dxa"/>
          </w:tcPr>
          <w:p w14:paraId="50248B36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FD6B07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FFA397" w14:textId="77777777" w:rsidR="00673BAA" w:rsidRDefault="00673BAA" w:rsidP="00777879">
            <w:r>
              <w:rPr>
                <w:sz w:val="16"/>
                <w:szCs w:val="16"/>
              </w:rPr>
              <w:t>Updates for NE-DC RRC test case 8.2.1.1.2</w:t>
            </w:r>
          </w:p>
        </w:tc>
        <w:tc>
          <w:tcPr>
            <w:tcW w:w="517" w:type="dxa"/>
          </w:tcPr>
          <w:p w14:paraId="7233AC99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15421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DB55B37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1793607" w14:textId="77777777" w:rsidR="00673BAA" w:rsidRDefault="00673BAA" w:rsidP="00777879">
            <w:r>
              <w:rPr>
                <w:sz w:val="16"/>
                <w:szCs w:val="16"/>
              </w:rPr>
              <w:t>R5-232204</w:t>
            </w:r>
          </w:p>
        </w:tc>
        <w:tc>
          <w:tcPr>
            <w:tcW w:w="1597" w:type="dxa"/>
          </w:tcPr>
          <w:p w14:paraId="021A9DDD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226C94D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057AA6" w14:textId="77777777" w:rsidR="00673BAA" w:rsidRDefault="00673BAA" w:rsidP="00777879">
            <w:r>
              <w:rPr>
                <w:sz w:val="16"/>
                <w:szCs w:val="16"/>
              </w:rPr>
              <w:t>8.2.1.1.2</w:t>
            </w:r>
          </w:p>
        </w:tc>
        <w:tc>
          <w:tcPr>
            <w:tcW w:w="998" w:type="dxa"/>
          </w:tcPr>
          <w:p w14:paraId="2E3EFD76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74C2F790" w14:textId="77777777" w:rsidTr="00777879">
        <w:tc>
          <w:tcPr>
            <w:tcW w:w="879" w:type="dxa"/>
          </w:tcPr>
          <w:p w14:paraId="0BFE545C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F6F895" w14:textId="77777777" w:rsidR="00673BAA" w:rsidRDefault="00673BAA" w:rsidP="00777879">
            <w:r>
              <w:rPr>
                <w:sz w:val="16"/>
                <w:szCs w:val="16"/>
              </w:rPr>
              <w:t>3682</w:t>
            </w:r>
          </w:p>
        </w:tc>
        <w:tc>
          <w:tcPr>
            <w:tcW w:w="517" w:type="dxa"/>
          </w:tcPr>
          <w:p w14:paraId="3BAB3795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802599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2F2995" w14:textId="77777777" w:rsidR="00673BAA" w:rsidRDefault="00673BAA" w:rsidP="00777879">
            <w:r>
              <w:rPr>
                <w:sz w:val="16"/>
                <w:szCs w:val="16"/>
              </w:rPr>
              <w:t>Update NE-DC RRC Radio Bearer test case 8.2.2.7.3</w:t>
            </w:r>
          </w:p>
        </w:tc>
        <w:tc>
          <w:tcPr>
            <w:tcW w:w="517" w:type="dxa"/>
          </w:tcPr>
          <w:p w14:paraId="215B3284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ADAF52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C2BAD90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AE3FCF" w14:textId="77777777" w:rsidR="00673BAA" w:rsidRDefault="00673BAA" w:rsidP="00777879">
            <w:r>
              <w:rPr>
                <w:sz w:val="16"/>
                <w:szCs w:val="16"/>
              </w:rPr>
              <w:t>R5-233329</w:t>
            </w:r>
          </w:p>
        </w:tc>
        <w:tc>
          <w:tcPr>
            <w:tcW w:w="1597" w:type="dxa"/>
          </w:tcPr>
          <w:p w14:paraId="01D2C185" w14:textId="77777777" w:rsidR="00673BAA" w:rsidRDefault="00673BAA" w:rsidP="00777879">
            <w:r>
              <w:rPr>
                <w:sz w:val="16"/>
                <w:szCs w:val="16"/>
              </w:rPr>
              <w:t>ZTE Corporation, Ericsson</w:t>
            </w:r>
          </w:p>
        </w:tc>
        <w:tc>
          <w:tcPr>
            <w:tcW w:w="1122" w:type="dxa"/>
          </w:tcPr>
          <w:p w14:paraId="0D56AC37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19637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0ABB5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9417C3F" w14:textId="77777777" w:rsidTr="00777879">
        <w:tc>
          <w:tcPr>
            <w:tcW w:w="879" w:type="dxa"/>
          </w:tcPr>
          <w:p w14:paraId="76A03729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B7116CD" w14:textId="77777777" w:rsidR="00673BAA" w:rsidRDefault="00673BAA" w:rsidP="00777879">
            <w:r>
              <w:rPr>
                <w:sz w:val="16"/>
                <w:szCs w:val="16"/>
              </w:rPr>
              <w:t>3683</w:t>
            </w:r>
          </w:p>
        </w:tc>
        <w:tc>
          <w:tcPr>
            <w:tcW w:w="517" w:type="dxa"/>
          </w:tcPr>
          <w:p w14:paraId="3C84C0DE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E7CB01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63D4B6" w14:textId="77777777" w:rsidR="00673BAA" w:rsidRDefault="00673BAA" w:rsidP="00777879">
            <w:r>
              <w:rPr>
                <w:sz w:val="16"/>
                <w:szCs w:val="16"/>
              </w:rPr>
              <w:t>Update NE-DC Handover test case 8.2.3.13.2</w:t>
            </w:r>
          </w:p>
        </w:tc>
        <w:tc>
          <w:tcPr>
            <w:tcW w:w="517" w:type="dxa"/>
          </w:tcPr>
          <w:p w14:paraId="0EE3FA73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0BC752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DEA81CF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882C70D" w14:textId="77777777" w:rsidR="00673BAA" w:rsidRDefault="00673BAA" w:rsidP="00777879">
            <w:r>
              <w:rPr>
                <w:sz w:val="16"/>
                <w:szCs w:val="16"/>
              </w:rPr>
              <w:t>R5-232281</w:t>
            </w:r>
          </w:p>
        </w:tc>
        <w:tc>
          <w:tcPr>
            <w:tcW w:w="1597" w:type="dxa"/>
          </w:tcPr>
          <w:p w14:paraId="2C1B2A72" w14:textId="77777777" w:rsidR="00673BAA" w:rsidRDefault="00673BAA" w:rsidP="0077787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9382065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3F9962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EC2482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662EBE32" w14:textId="77777777" w:rsidTr="00777879">
        <w:tc>
          <w:tcPr>
            <w:tcW w:w="879" w:type="dxa"/>
          </w:tcPr>
          <w:p w14:paraId="704861BD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DA7C3C" w14:textId="77777777" w:rsidR="00673BAA" w:rsidRDefault="00673BAA" w:rsidP="00777879">
            <w:r>
              <w:rPr>
                <w:sz w:val="16"/>
                <w:szCs w:val="16"/>
              </w:rPr>
              <w:t>3684</w:t>
            </w:r>
          </w:p>
        </w:tc>
        <w:tc>
          <w:tcPr>
            <w:tcW w:w="517" w:type="dxa"/>
          </w:tcPr>
          <w:p w14:paraId="0FDCC4EB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7B2AEA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2A07AF" w14:textId="77777777" w:rsidR="00673BAA" w:rsidRDefault="00673BAA" w:rsidP="00777879">
            <w:r>
              <w:rPr>
                <w:sz w:val="16"/>
                <w:szCs w:val="16"/>
              </w:rPr>
              <w:t>Update NE-DC  Measurement Configuration Control and Reporting test case 8.2.3.7.2a</w:t>
            </w:r>
          </w:p>
        </w:tc>
        <w:tc>
          <w:tcPr>
            <w:tcW w:w="517" w:type="dxa"/>
          </w:tcPr>
          <w:p w14:paraId="327592A7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87CE7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C093F4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9CCF3D6" w14:textId="77777777" w:rsidR="00673BAA" w:rsidRDefault="00673BAA" w:rsidP="00777879">
            <w:r>
              <w:rPr>
                <w:sz w:val="16"/>
                <w:szCs w:val="16"/>
              </w:rPr>
              <w:t>R5-232282</w:t>
            </w:r>
          </w:p>
        </w:tc>
        <w:tc>
          <w:tcPr>
            <w:tcW w:w="1597" w:type="dxa"/>
          </w:tcPr>
          <w:p w14:paraId="06B33462" w14:textId="77777777" w:rsidR="00673BAA" w:rsidRDefault="00673BAA" w:rsidP="0077787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3ED4CB3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A4323C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28256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D5D837F" w14:textId="77777777" w:rsidTr="00777879">
        <w:tc>
          <w:tcPr>
            <w:tcW w:w="879" w:type="dxa"/>
          </w:tcPr>
          <w:p w14:paraId="2A437AC7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C9EC5F" w14:textId="77777777" w:rsidR="00673BAA" w:rsidRDefault="00673BAA" w:rsidP="00777879">
            <w:r>
              <w:rPr>
                <w:sz w:val="16"/>
                <w:szCs w:val="16"/>
              </w:rPr>
              <w:t>3685</w:t>
            </w:r>
          </w:p>
        </w:tc>
        <w:tc>
          <w:tcPr>
            <w:tcW w:w="517" w:type="dxa"/>
          </w:tcPr>
          <w:p w14:paraId="527DEEAC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A278F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C6215" w14:textId="77777777" w:rsidR="00673BAA" w:rsidRDefault="00673BAA" w:rsidP="00777879">
            <w:r>
              <w:rPr>
                <w:sz w:val="16"/>
                <w:szCs w:val="16"/>
              </w:rPr>
              <w:t>Update NE-DC  Measurement Configuration Control and Reporting  test case 8.2.3.8.2a</w:t>
            </w:r>
          </w:p>
        </w:tc>
        <w:tc>
          <w:tcPr>
            <w:tcW w:w="517" w:type="dxa"/>
          </w:tcPr>
          <w:p w14:paraId="241B7DE5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B991D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31D6C5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AD1B053" w14:textId="77777777" w:rsidR="00673BAA" w:rsidRDefault="00673BAA" w:rsidP="00777879">
            <w:r>
              <w:rPr>
                <w:sz w:val="16"/>
                <w:szCs w:val="16"/>
              </w:rPr>
              <w:t>R5-232283</w:t>
            </w:r>
          </w:p>
        </w:tc>
        <w:tc>
          <w:tcPr>
            <w:tcW w:w="1597" w:type="dxa"/>
          </w:tcPr>
          <w:p w14:paraId="596649E0" w14:textId="77777777" w:rsidR="00673BAA" w:rsidRDefault="00673BAA" w:rsidP="0077787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42CFB9A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BD2C0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4DA27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71BDDE28" w14:textId="77777777" w:rsidTr="00777879">
        <w:tc>
          <w:tcPr>
            <w:tcW w:w="879" w:type="dxa"/>
          </w:tcPr>
          <w:p w14:paraId="178A6CB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47875B4" w14:textId="77777777" w:rsidR="00673BAA" w:rsidRDefault="00673BAA" w:rsidP="00777879">
            <w:r>
              <w:rPr>
                <w:sz w:val="16"/>
                <w:szCs w:val="16"/>
              </w:rPr>
              <w:t>3694</w:t>
            </w:r>
          </w:p>
        </w:tc>
        <w:tc>
          <w:tcPr>
            <w:tcW w:w="517" w:type="dxa"/>
          </w:tcPr>
          <w:p w14:paraId="0C484519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8F873B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43B048" w14:textId="77777777" w:rsidR="00673BAA" w:rsidRDefault="00673BAA" w:rsidP="00777879">
            <w:r>
              <w:rPr>
                <w:sz w:val="16"/>
                <w:szCs w:val="16"/>
              </w:rPr>
              <w:t>Addition of inter-system mobility test case 11.8.1</w:t>
            </w:r>
          </w:p>
        </w:tc>
        <w:tc>
          <w:tcPr>
            <w:tcW w:w="517" w:type="dxa"/>
          </w:tcPr>
          <w:p w14:paraId="2BCEAFCC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ADF54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4967886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9A92CE" w14:textId="77777777" w:rsidR="00673BAA" w:rsidRDefault="00673BAA" w:rsidP="00777879">
            <w:r>
              <w:rPr>
                <w:sz w:val="16"/>
                <w:szCs w:val="16"/>
              </w:rPr>
              <w:t>R5-233355</w:t>
            </w:r>
          </w:p>
        </w:tc>
        <w:tc>
          <w:tcPr>
            <w:tcW w:w="1597" w:type="dxa"/>
          </w:tcPr>
          <w:p w14:paraId="03FED8DC" w14:textId="77777777" w:rsidR="00673BAA" w:rsidRDefault="00673BAA" w:rsidP="0077787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2D2123D" w14:textId="77777777" w:rsidR="00673BAA" w:rsidRDefault="00673BAA" w:rsidP="00777879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0128F5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11ECFF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638378F2" w14:textId="77777777" w:rsidTr="00777879">
        <w:tc>
          <w:tcPr>
            <w:tcW w:w="879" w:type="dxa"/>
          </w:tcPr>
          <w:p w14:paraId="1C009779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BFC902" w14:textId="77777777" w:rsidR="00673BAA" w:rsidRDefault="00673BAA" w:rsidP="00777879">
            <w:r>
              <w:rPr>
                <w:sz w:val="16"/>
                <w:szCs w:val="16"/>
              </w:rPr>
              <w:t>3695</w:t>
            </w:r>
          </w:p>
        </w:tc>
        <w:tc>
          <w:tcPr>
            <w:tcW w:w="517" w:type="dxa"/>
          </w:tcPr>
          <w:p w14:paraId="218F399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A0B32B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062847" w14:textId="77777777" w:rsidR="00673BAA" w:rsidRDefault="00673BAA" w:rsidP="00777879">
            <w:r>
              <w:rPr>
                <w:sz w:val="16"/>
                <w:szCs w:val="16"/>
              </w:rPr>
              <w:t>Addition of inter-system mobility test case 11.8.3</w:t>
            </w:r>
          </w:p>
        </w:tc>
        <w:tc>
          <w:tcPr>
            <w:tcW w:w="517" w:type="dxa"/>
          </w:tcPr>
          <w:p w14:paraId="7543F359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DB8914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326A5E5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B73607" w14:textId="77777777" w:rsidR="00673BAA" w:rsidRDefault="00673BAA" w:rsidP="00777879">
            <w:r>
              <w:rPr>
                <w:sz w:val="16"/>
                <w:szCs w:val="16"/>
              </w:rPr>
              <w:t>R5-233356</w:t>
            </w:r>
          </w:p>
        </w:tc>
        <w:tc>
          <w:tcPr>
            <w:tcW w:w="1597" w:type="dxa"/>
          </w:tcPr>
          <w:p w14:paraId="7BA0A3B3" w14:textId="77777777" w:rsidR="00673BAA" w:rsidRDefault="00673BAA" w:rsidP="0077787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CB4FF37" w14:textId="77777777" w:rsidR="00673BAA" w:rsidRDefault="00673BAA" w:rsidP="00777879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6AFBE1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1D564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6CB242C5" w14:textId="77777777" w:rsidTr="00777879">
        <w:tc>
          <w:tcPr>
            <w:tcW w:w="879" w:type="dxa"/>
          </w:tcPr>
          <w:p w14:paraId="45C3BAA0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0DB5662" w14:textId="77777777" w:rsidR="00673BAA" w:rsidRDefault="00673BAA" w:rsidP="00777879">
            <w:r>
              <w:rPr>
                <w:sz w:val="16"/>
                <w:szCs w:val="16"/>
              </w:rPr>
              <w:t>3698</w:t>
            </w:r>
          </w:p>
        </w:tc>
        <w:tc>
          <w:tcPr>
            <w:tcW w:w="517" w:type="dxa"/>
          </w:tcPr>
          <w:p w14:paraId="798DA14D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71ED8D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B312DD" w14:textId="77777777" w:rsidR="00673BAA" w:rsidRDefault="00673BAA" w:rsidP="00777879">
            <w:r>
              <w:rPr>
                <w:sz w:val="16"/>
                <w:szCs w:val="16"/>
              </w:rPr>
              <w:t>Correction to FR2 Power level tables for NR Idle mode test cases</w:t>
            </w:r>
          </w:p>
        </w:tc>
        <w:tc>
          <w:tcPr>
            <w:tcW w:w="517" w:type="dxa"/>
          </w:tcPr>
          <w:p w14:paraId="1AE77D8E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C87F30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FC41CA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8CA9DC" w14:textId="77777777" w:rsidR="00673BAA" w:rsidRDefault="00673BAA" w:rsidP="00777879">
            <w:r>
              <w:rPr>
                <w:sz w:val="16"/>
                <w:szCs w:val="16"/>
              </w:rPr>
              <w:t>R5-233445</w:t>
            </w:r>
          </w:p>
        </w:tc>
        <w:tc>
          <w:tcPr>
            <w:tcW w:w="1597" w:type="dxa"/>
          </w:tcPr>
          <w:p w14:paraId="7C5D1950" w14:textId="77777777" w:rsidR="00673BAA" w:rsidRDefault="00673BAA" w:rsidP="00777879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1AA0FB57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D6F40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5C6597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73A3EF0" w14:textId="77777777" w:rsidTr="00777879">
        <w:tc>
          <w:tcPr>
            <w:tcW w:w="879" w:type="dxa"/>
          </w:tcPr>
          <w:p w14:paraId="0DB87582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80AC1A" w14:textId="77777777" w:rsidR="00673BAA" w:rsidRDefault="00673BAA" w:rsidP="00777879">
            <w:r>
              <w:rPr>
                <w:sz w:val="16"/>
                <w:szCs w:val="16"/>
              </w:rPr>
              <w:t>3703</w:t>
            </w:r>
          </w:p>
        </w:tc>
        <w:tc>
          <w:tcPr>
            <w:tcW w:w="517" w:type="dxa"/>
          </w:tcPr>
          <w:p w14:paraId="7B576444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AE8A99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080033" w14:textId="77777777" w:rsidR="00673BAA" w:rsidRDefault="00673BAA" w:rsidP="00777879">
            <w:r>
              <w:rPr>
                <w:sz w:val="16"/>
                <w:szCs w:val="16"/>
              </w:rPr>
              <w:t>Correction to NR5GC testcase 11.3.5</w:t>
            </w:r>
          </w:p>
        </w:tc>
        <w:tc>
          <w:tcPr>
            <w:tcW w:w="517" w:type="dxa"/>
          </w:tcPr>
          <w:p w14:paraId="16FC7E98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14D6E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54685A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534140C" w14:textId="77777777" w:rsidR="00673BAA" w:rsidRDefault="00673BAA" w:rsidP="00777879">
            <w:r>
              <w:rPr>
                <w:sz w:val="16"/>
                <w:szCs w:val="16"/>
              </w:rPr>
              <w:t>R5-232361</w:t>
            </w:r>
          </w:p>
        </w:tc>
        <w:tc>
          <w:tcPr>
            <w:tcW w:w="1597" w:type="dxa"/>
          </w:tcPr>
          <w:p w14:paraId="59F1D18C" w14:textId="77777777" w:rsidR="00673BAA" w:rsidRDefault="00673BAA" w:rsidP="00777879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2D00C2C0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3BFFE4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D493E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2BFFF34" w14:textId="77777777" w:rsidTr="00777879">
        <w:tc>
          <w:tcPr>
            <w:tcW w:w="879" w:type="dxa"/>
          </w:tcPr>
          <w:p w14:paraId="608D3E00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906469" w14:textId="77777777" w:rsidR="00673BAA" w:rsidRDefault="00673BAA" w:rsidP="00777879">
            <w:r>
              <w:rPr>
                <w:sz w:val="16"/>
                <w:szCs w:val="16"/>
              </w:rPr>
              <w:t>3704</w:t>
            </w:r>
          </w:p>
        </w:tc>
        <w:tc>
          <w:tcPr>
            <w:tcW w:w="517" w:type="dxa"/>
          </w:tcPr>
          <w:p w14:paraId="2F68E4E4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21C303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432F2B" w14:textId="77777777" w:rsidR="00673BAA" w:rsidRDefault="00673BAA" w:rsidP="00777879">
            <w:r>
              <w:rPr>
                <w:sz w:val="16"/>
                <w:szCs w:val="16"/>
              </w:rPr>
              <w:t>Correction to NR testcase 7.1.1.6.2</w:t>
            </w:r>
          </w:p>
        </w:tc>
        <w:tc>
          <w:tcPr>
            <w:tcW w:w="517" w:type="dxa"/>
          </w:tcPr>
          <w:p w14:paraId="04755FB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68458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76FDDA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997975A" w14:textId="77777777" w:rsidR="00673BAA" w:rsidRDefault="00673BAA" w:rsidP="00777879">
            <w:r>
              <w:rPr>
                <w:sz w:val="16"/>
                <w:szCs w:val="16"/>
              </w:rPr>
              <w:t>R5-232366</w:t>
            </w:r>
          </w:p>
        </w:tc>
        <w:tc>
          <w:tcPr>
            <w:tcW w:w="1597" w:type="dxa"/>
          </w:tcPr>
          <w:p w14:paraId="0796344F" w14:textId="77777777" w:rsidR="00673BAA" w:rsidRDefault="00673BA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86181A8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FB7E46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C1D2C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3CFDCC52" w14:textId="77777777" w:rsidTr="00777879">
        <w:tc>
          <w:tcPr>
            <w:tcW w:w="879" w:type="dxa"/>
          </w:tcPr>
          <w:p w14:paraId="1AAE186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E9F458" w14:textId="77777777" w:rsidR="00673BAA" w:rsidRDefault="00673BAA" w:rsidP="00777879">
            <w:r>
              <w:rPr>
                <w:sz w:val="16"/>
                <w:szCs w:val="16"/>
              </w:rPr>
              <w:t>3705</w:t>
            </w:r>
          </w:p>
        </w:tc>
        <w:tc>
          <w:tcPr>
            <w:tcW w:w="517" w:type="dxa"/>
          </w:tcPr>
          <w:p w14:paraId="614F99CD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CC3267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66698" w14:textId="77777777" w:rsidR="00673BAA" w:rsidRDefault="00673BAA" w:rsidP="00777879">
            <w:r>
              <w:rPr>
                <w:sz w:val="16"/>
                <w:szCs w:val="16"/>
              </w:rPr>
              <w:t>Correction to NR testcase 7.1.3.5.3</w:t>
            </w:r>
          </w:p>
        </w:tc>
        <w:tc>
          <w:tcPr>
            <w:tcW w:w="517" w:type="dxa"/>
          </w:tcPr>
          <w:p w14:paraId="018AB282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EEDE2C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6CE19A0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B9D3AF" w14:textId="77777777" w:rsidR="00673BAA" w:rsidRDefault="00673BAA" w:rsidP="00777879">
            <w:r>
              <w:rPr>
                <w:sz w:val="16"/>
                <w:szCs w:val="16"/>
              </w:rPr>
              <w:t>R5-233449</w:t>
            </w:r>
          </w:p>
        </w:tc>
        <w:tc>
          <w:tcPr>
            <w:tcW w:w="1597" w:type="dxa"/>
          </w:tcPr>
          <w:p w14:paraId="32FAC222" w14:textId="77777777" w:rsidR="00673BAA" w:rsidRDefault="00673BAA" w:rsidP="00777879">
            <w:r>
              <w:rPr>
                <w:sz w:val="16"/>
                <w:szCs w:val="16"/>
              </w:rPr>
              <w:t>ROHDE &amp; SCHWARZ, Anritsu Ltd, Qualcomm, Keysight</w:t>
            </w:r>
          </w:p>
        </w:tc>
        <w:tc>
          <w:tcPr>
            <w:tcW w:w="1122" w:type="dxa"/>
          </w:tcPr>
          <w:p w14:paraId="58F658DC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BBC6D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C7F48F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9F38BE8" w14:textId="77777777" w:rsidTr="00777879">
        <w:tc>
          <w:tcPr>
            <w:tcW w:w="879" w:type="dxa"/>
          </w:tcPr>
          <w:p w14:paraId="6F942C5E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2771666" w14:textId="77777777" w:rsidR="00673BAA" w:rsidRDefault="00673BAA" w:rsidP="00777879">
            <w:r>
              <w:rPr>
                <w:sz w:val="16"/>
                <w:szCs w:val="16"/>
              </w:rPr>
              <w:t>3706</w:t>
            </w:r>
          </w:p>
        </w:tc>
        <w:tc>
          <w:tcPr>
            <w:tcW w:w="517" w:type="dxa"/>
          </w:tcPr>
          <w:p w14:paraId="4DA31175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19D8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643C34" w14:textId="77777777" w:rsidR="00673BAA" w:rsidRDefault="00673BAA" w:rsidP="00777879">
            <w:r>
              <w:rPr>
                <w:sz w:val="16"/>
                <w:szCs w:val="16"/>
              </w:rPr>
              <w:t>Correction to RLC UM test case 7.1.2.2.5</w:t>
            </w:r>
          </w:p>
        </w:tc>
        <w:tc>
          <w:tcPr>
            <w:tcW w:w="517" w:type="dxa"/>
          </w:tcPr>
          <w:p w14:paraId="7D663E4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70FEA4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7E5C9E5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7F3ABF" w14:textId="77777777" w:rsidR="00673BAA" w:rsidRDefault="00673BAA" w:rsidP="00777879">
            <w:r>
              <w:rPr>
                <w:sz w:val="16"/>
                <w:szCs w:val="16"/>
              </w:rPr>
              <w:t>R5-232385</w:t>
            </w:r>
          </w:p>
        </w:tc>
        <w:tc>
          <w:tcPr>
            <w:tcW w:w="1597" w:type="dxa"/>
          </w:tcPr>
          <w:p w14:paraId="0CFD8217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4745184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6838C1" w14:textId="77777777" w:rsidR="00673BAA" w:rsidRDefault="00673BAA" w:rsidP="00777879">
            <w:r>
              <w:rPr>
                <w:sz w:val="16"/>
                <w:szCs w:val="16"/>
              </w:rPr>
              <w:t>7.1.2.2.5</w:t>
            </w:r>
          </w:p>
        </w:tc>
        <w:tc>
          <w:tcPr>
            <w:tcW w:w="998" w:type="dxa"/>
          </w:tcPr>
          <w:p w14:paraId="12560B13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589E1CCF" w14:textId="77777777" w:rsidTr="00777879">
        <w:tc>
          <w:tcPr>
            <w:tcW w:w="879" w:type="dxa"/>
          </w:tcPr>
          <w:p w14:paraId="5F4AF90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3F7E44" w14:textId="77777777" w:rsidR="00673BAA" w:rsidRDefault="00673BAA" w:rsidP="00777879">
            <w:r>
              <w:rPr>
                <w:sz w:val="16"/>
                <w:szCs w:val="16"/>
              </w:rPr>
              <w:t>3707</w:t>
            </w:r>
          </w:p>
        </w:tc>
        <w:tc>
          <w:tcPr>
            <w:tcW w:w="517" w:type="dxa"/>
          </w:tcPr>
          <w:p w14:paraId="50DBEDEA" w14:textId="77777777" w:rsidR="00673BAA" w:rsidRDefault="00673BAA" w:rsidP="0077787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0430379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90E27" w14:textId="77777777" w:rsidR="00673BAA" w:rsidRDefault="00673BAA" w:rsidP="00777879">
            <w:r>
              <w:rPr>
                <w:sz w:val="16"/>
                <w:szCs w:val="16"/>
              </w:rPr>
              <w:t>Correction to Emergency Services test case 11.4.1</w:t>
            </w:r>
          </w:p>
        </w:tc>
        <w:tc>
          <w:tcPr>
            <w:tcW w:w="517" w:type="dxa"/>
          </w:tcPr>
          <w:p w14:paraId="18D0B5C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DB45D4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C128D0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B8925E" w14:textId="77777777" w:rsidR="00673BAA" w:rsidRDefault="00673BAA" w:rsidP="00777879">
            <w:r>
              <w:rPr>
                <w:sz w:val="16"/>
                <w:szCs w:val="16"/>
              </w:rPr>
              <w:t>R5-233779</w:t>
            </w:r>
          </w:p>
        </w:tc>
        <w:tc>
          <w:tcPr>
            <w:tcW w:w="1597" w:type="dxa"/>
          </w:tcPr>
          <w:p w14:paraId="49D3F7AA" w14:textId="77777777" w:rsidR="00673BAA" w:rsidRDefault="00673BAA" w:rsidP="00777879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63D11497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0FCAE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E80F41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16AF395" w14:textId="77777777" w:rsidTr="00777879">
        <w:tc>
          <w:tcPr>
            <w:tcW w:w="879" w:type="dxa"/>
          </w:tcPr>
          <w:p w14:paraId="44C4162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91BD2A" w14:textId="77777777" w:rsidR="00673BAA" w:rsidRDefault="00673BAA" w:rsidP="00777879">
            <w:r>
              <w:rPr>
                <w:sz w:val="16"/>
                <w:szCs w:val="16"/>
              </w:rPr>
              <w:t>3715</w:t>
            </w:r>
          </w:p>
        </w:tc>
        <w:tc>
          <w:tcPr>
            <w:tcW w:w="517" w:type="dxa"/>
          </w:tcPr>
          <w:p w14:paraId="3F12D18B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FDA0CE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0EDA79" w14:textId="77777777" w:rsidR="00673BAA" w:rsidRDefault="00673BAA" w:rsidP="00777879">
            <w:r>
              <w:rPr>
                <w:sz w:val="16"/>
                <w:szCs w:val="16"/>
              </w:rPr>
              <w:t>Corrections to NAS TC 9.1.2.1</w:t>
            </w:r>
          </w:p>
        </w:tc>
        <w:tc>
          <w:tcPr>
            <w:tcW w:w="517" w:type="dxa"/>
          </w:tcPr>
          <w:p w14:paraId="64E0336A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215316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17D23D9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8D4FFCB" w14:textId="77777777" w:rsidR="00673BAA" w:rsidRDefault="00673BAA" w:rsidP="00777879">
            <w:r>
              <w:rPr>
                <w:sz w:val="16"/>
                <w:szCs w:val="16"/>
              </w:rPr>
              <w:t>R5-232425</w:t>
            </w:r>
          </w:p>
        </w:tc>
        <w:tc>
          <w:tcPr>
            <w:tcW w:w="1597" w:type="dxa"/>
          </w:tcPr>
          <w:p w14:paraId="5E65DEEB" w14:textId="77777777" w:rsidR="00673BAA" w:rsidRDefault="00673BAA" w:rsidP="00777879">
            <w:r>
              <w:rPr>
                <w:sz w:val="16"/>
                <w:szCs w:val="16"/>
              </w:rPr>
              <w:t>Qualcomm Korea, Keysight Technologies, Rhode and Schwarz</w:t>
            </w:r>
          </w:p>
        </w:tc>
        <w:tc>
          <w:tcPr>
            <w:tcW w:w="1122" w:type="dxa"/>
          </w:tcPr>
          <w:p w14:paraId="0525D051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B558F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22D5A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16CB22EF" w14:textId="77777777" w:rsidTr="00777879">
        <w:tc>
          <w:tcPr>
            <w:tcW w:w="879" w:type="dxa"/>
          </w:tcPr>
          <w:p w14:paraId="3F0F7066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E57C7A7" w14:textId="77777777" w:rsidR="00673BAA" w:rsidRDefault="00673BAA" w:rsidP="00777879">
            <w:r>
              <w:rPr>
                <w:sz w:val="16"/>
                <w:szCs w:val="16"/>
              </w:rPr>
              <w:t>3732</w:t>
            </w:r>
          </w:p>
        </w:tc>
        <w:tc>
          <w:tcPr>
            <w:tcW w:w="517" w:type="dxa"/>
          </w:tcPr>
          <w:p w14:paraId="1893404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152813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AF43A9" w14:textId="77777777" w:rsidR="00673BAA" w:rsidRDefault="00673BAA" w:rsidP="00777879">
            <w:r>
              <w:rPr>
                <w:sz w:val="16"/>
                <w:szCs w:val="16"/>
              </w:rPr>
              <w:t>Correction to NR SA SIG TC 6.1.2.2 Squal based</w:t>
            </w:r>
          </w:p>
        </w:tc>
        <w:tc>
          <w:tcPr>
            <w:tcW w:w="517" w:type="dxa"/>
          </w:tcPr>
          <w:p w14:paraId="50C36D4E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52B0A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C911971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89D2CE" w14:textId="77777777" w:rsidR="00673BAA" w:rsidRDefault="00673BAA" w:rsidP="00777879">
            <w:r>
              <w:rPr>
                <w:sz w:val="16"/>
                <w:szCs w:val="16"/>
              </w:rPr>
              <w:t>R5-233322</w:t>
            </w:r>
          </w:p>
        </w:tc>
        <w:tc>
          <w:tcPr>
            <w:tcW w:w="1597" w:type="dxa"/>
          </w:tcPr>
          <w:p w14:paraId="1368D8A5" w14:textId="77777777" w:rsidR="00673BAA" w:rsidRDefault="00673BAA" w:rsidP="0077787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4BE112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206530B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ACAF3A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49BD6B6" w14:textId="77777777" w:rsidTr="00777879">
        <w:tc>
          <w:tcPr>
            <w:tcW w:w="879" w:type="dxa"/>
          </w:tcPr>
          <w:p w14:paraId="0A07DCA8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AA8C47D" w14:textId="77777777" w:rsidR="00673BAA" w:rsidRDefault="00673BAA" w:rsidP="00777879">
            <w:r>
              <w:rPr>
                <w:sz w:val="16"/>
                <w:szCs w:val="16"/>
              </w:rPr>
              <w:t>3733</w:t>
            </w:r>
          </w:p>
        </w:tc>
        <w:tc>
          <w:tcPr>
            <w:tcW w:w="517" w:type="dxa"/>
          </w:tcPr>
          <w:p w14:paraId="6786D6BC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E8D6A5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7F4472" w14:textId="77777777" w:rsidR="00673BAA" w:rsidRDefault="00673BAA" w:rsidP="00777879">
            <w:r>
              <w:rPr>
                <w:sz w:val="16"/>
                <w:szCs w:val="16"/>
              </w:rPr>
              <w:t>Correction to NR SA SIG TC 8.1.3.1.18.x additional reporting</w:t>
            </w:r>
          </w:p>
        </w:tc>
        <w:tc>
          <w:tcPr>
            <w:tcW w:w="517" w:type="dxa"/>
          </w:tcPr>
          <w:p w14:paraId="5A718E59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ECA5E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256506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457CB4C" w14:textId="77777777" w:rsidR="00673BAA" w:rsidRDefault="00673BAA" w:rsidP="00777879">
            <w:r>
              <w:rPr>
                <w:sz w:val="16"/>
                <w:szCs w:val="16"/>
              </w:rPr>
              <w:t>R5-232510</w:t>
            </w:r>
          </w:p>
        </w:tc>
        <w:tc>
          <w:tcPr>
            <w:tcW w:w="1597" w:type="dxa"/>
          </w:tcPr>
          <w:p w14:paraId="171F05D1" w14:textId="77777777" w:rsidR="00673BAA" w:rsidRDefault="00673BAA" w:rsidP="0077787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2EE949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B85E80" w14:textId="77777777" w:rsidR="00673BAA" w:rsidRDefault="00673BAA" w:rsidP="00777879">
            <w:r>
              <w:rPr>
                <w:sz w:val="16"/>
                <w:szCs w:val="16"/>
              </w:rPr>
              <w:t>8.1.3.1.18</w:t>
            </w:r>
          </w:p>
        </w:tc>
        <w:tc>
          <w:tcPr>
            <w:tcW w:w="998" w:type="dxa"/>
          </w:tcPr>
          <w:p w14:paraId="120E2B32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6AA35156" w14:textId="77777777" w:rsidTr="00777879">
        <w:tc>
          <w:tcPr>
            <w:tcW w:w="879" w:type="dxa"/>
          </w:tcPr>
          <w:p w14:paraId="2988CAC7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D7F2C8" w14:textId="77777777" w:rsidR="00673BAA" w:rsidRDefault="00673BAA" w:rsidP="00777879">
            <w:r>
              <w:rPr>
                <w:sz w:val="16"/>
                <w:szCs w:val="16"/>
              </w:rPr>
              <w:t>3738</w:t>
            </w:r>
          </w:p>
        </w:tc>
        <w:tc>
          <w:tcPr>
            <w:tcW w:w="517" w:type="dxa"/>
          </w:tcPr>
          <w:p w14:paraId="1A89CF3B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DFC58E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AA9820" w14:textId="77777777" w:rsidR="00673BAA" w:rsidRDefault="00673BAA" w:rsidP="00777879">
            <w:r>
              <w:rPr>
                <w:sz w:val="16"/>
                <w:szCs w:val="16"/>
              </w:rPr>
              <w:t>Correction to NR MAC test cases 7.1.1.7.1.x</w:t>
            </w:r>
          </w:p>
        </w:tc>
        <w:tc>
          <w:tcPr>
            <w:tcW w:w="517" w:type="dxa"/>
          </w:tcPr>
          <w:p w14:paraId="6D9ADEA9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CEDD5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D1CE8B6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91849E9" w14:textId="77777777" w:rsidR="00673BAA" w:rsidRDefault="00673BAA" w:rsidP="00777879">
            <w:r>
              <w:rPr>
                <w:sz w:val="16"/>
                <w:szCs w:val="16"/>
              </w:rPr>
              <w:t>R5-233324</w:t>
            </w:r>
          </w:p>
        </w:tc>
        <w:tc>
          <w:tcPr>
            <w:tcW w:w="1597" w:type="dxa"/>
          </w:tcPr>
          <w:p w14:paraId="43D84789" w14:textId="77777777" w:rsidR="00673BAA" w:rsidRDefault="00673BAA" w:rsidP="00777879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5B3D2F14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440A1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4365C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34576654" w14:textId="77777777" w:rsidTr="00777879">
        <w:tc>
          <w:tcPr>
            <w:tcW w:w="879" w:type="dxa"/>
          </w:tcPr>
          <w:p w14:paraId="1674413D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4F77158" w14:textId="77777777" w:rsidR="00673BAA" w:rsidRDefault="00673BAA" w:rsidP="00777879">
            <w:r>
              <w:rPr>
                <w:sz w:val="16"/>
                <w:szCs w:val="16"/>
              </w:rPr>
              <w:t>3739</w:t>
            </w:r>
          </w:p>
        </w:tc>
        <w:tc>
          <w:tcPr>
            <w:tcW w:w="517" w:type="dxa"/>
          </w:tcPr>
          <w:p w14:paraId="23C3E894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BE44AB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5D11DC" w14:textId="77777777" w:rsidR="00673BAA" w:rsidRDefault="00673BAA" w:rsidP="00777879">
            <w:r>
              <w:rPr>
                <w:sz w:val="16"/>
                <w:szCs w:val="16"/>
              </w:rPr>
              <w:t>Correction to NR MAC test case 7.1.1.9.1</w:t>
            </w:r>
          </w:p>
        </w:tc>
        <w:tc>
          <w:tcPr>
            <w:tcW w:w="517" w:type="dxa"/>
          </w:tcPr>
          <w:p w14:paraId="48831889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12419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E2B53E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34FBD0E" w14:textId="77777777" w:rsidR="00673BAA" w:rsidRDefault="00673BAA" w:rsidP="00777879">
            <w:r>
              <w:rPr>
                <w:sz w:val="16"/>
                <w:szCs w:val="16"/>
              </w:rPr>
              <w:t>R5-232641</w:t>
            </w:r>
          </w:p>
        </w:tc>
        <w:tc>
          <w:tcPr>
            <w:tcW w:w="1597" w:type="dxa"/>
          </w:tcPr>
          <w:p w14:paraId="75147808" w14:textId="77777777" w:rsidR="00673BAA" w:rsidRDefault="00673BAA" w:rsidP="00777879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2D4DC2B8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33D16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F53DFA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7FA597B5" w14:textId="77777777" w:rsidTr="00777879">
        <w:tc>
          <w:tcPr>
            <w:tcW w:w="879" w:type="dxa"/>
          </w:tcPr>
          <w:p w14:paraId="17FD7B6F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2751FC5" w14:textId="77777777" w:rsidR="00673BAA" w:rsidRDefault="00673BAA" w:rsidP="00777879">
            <w:r>
              <w:rPr>
                <w:sz w:val="16"/>
                <w:szCs w:val="16"/>
              </w:rPr>
              <w:t>3742</w:t>
            </w:r>
          </w:p>
        </w:tc>
        <w:tc>
          <w:tcPr>
            <w:tcW w:w="517" w:type="dxa"/>
          </w:tcPr>
          <w:p w14:paraId="1250CF97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38939F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840458" w14:textId="77777777" w:rsidR="00673BAA" w:rsidRDefault="00673BAA" w:rsidP="00777879">
            <w:r>
              <w:rPr>
                <w:sz w:val="16"/>
                <w:szCs w:val="16"/>
              </w:rPr>
              <w:t>Addition of FR2 cell power levels for Idle mode test cases</w:t>
            </w:r>
          </w:p>
        </w:tc>
        <w:tc>
          <w:tcPr>
            <w:tcW w:w="517" w:type="dxa"/>
          </w:tcPr>
          <w:p w14:paraId="0DA765AF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F4A983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A17F69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5C875A" w14:textId="77777777" w:rsidR="00673BAA" w:rsidRDefault="00673BAA" w:rsidP="00777879">
            <w:r>
              <w:rPr>
                <w:sz w:val="16"/>
                <w:szCs w:val="16"/>
              </w:rPr>
              <w:t>R5-233462</w:t>
            </w:r>
          </w:p>
        </w:tc>
        <w:tc>
          <w:tcPr>
            <w:tcW w:w="1597" w:type="dxa"/>
          </w:tcPr>
          <w:p w14:paraId="5CC168E0" w14:textId="77777777" w:rsidR="00673BAA" w:rsidRDefault="00673BAA" w:rsidP="00777879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02E149C6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D7CFBA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48DF2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8D06E15" w14:textId="77777777" w:rsidTr="00777879">
        <w:tc>
          <w:tcPr>
            <w:tcW w:w="879" w:type="dxa"/>
          </w:tcPr>
          <w:p w14:paraId="0EB9F1F8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E846A46" w14:textId="77777777" w:rsidR="00673BAA" w:rsidRDefault="00673BAA" w:rsidP="00777879">
            <w:r>
              <w:rPr>
                <w:sz w:val="16"/>
                <w:szCs w:val="16"/>
              </w:rPr>
              <w:t>3748</w:t>
            </w:r>
          </w:p>
        </w:tc>
        <w:tc>
          <w:tcPr>
            <w:tcW w:w="517" w:type="dxa"/>
          </w:tcPr>
          <w:p w14:paraId="08EDB53B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4E5BF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2A1FA4" w14:textId="77777777" w:rsidR="00673BAA" w:rsidRDefault="00673BAA" w:rsidP="00777879">
            <w:r>
              <w:rPr>
                <w:sz w:val="16"/>
                <w:szCs w:val="16"/>
              </w:rPr>
              <w:t>Addition of new Idle mode TC to test the intraFreqReselection in MIB message is set to not allowed</w:t>
            </w:r>
          </w:p>
        </w:tc>
        <w:tc>
          <w:tcPr>
            <w:tcW w:w="517" w:type="dxa"/>
          </w:tcPr>
          <w:p w14:paraId="720CB06A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8CA8A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6DF1008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6770581" w14:textId="77777777" w:rsidR="00673BAA" w:rsidRDefault="00673BAA" w:rsidP="00777879">
            <w:r>
              <w:rPr>
                <w:sz w:val="16"/>
                <w:szCs w:val="16"/>
              </w:rPr>
              <w:t>R5-233463</w:t>
            </w:r>
          </w:p>
        </w:tc>
        <w:tc>
          <w:tcPr>
            <w:tcW w:w="1597" w:type="dxa"/>
          </w:tcPr>
          <w:p w14:paraId="7F1B16C7" w14:textId="77777777" w:rsidR="00673BAA" w:rsidRDefault="00673BAA" w:rsidP="00777879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4D45C63B" w14:textId="77777777" w:rsidR="00673BAA" w:rsidRDefault="00673BAA" w:rsidP="00777879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8D29BA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B185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133BAB5" w14:textId="77777777" w:rsidTr="00777879">
        <w:tc>
          <w:tcPr>
            <w:tcW w:w="879" w:type="dxa"/>
          </w:tcPr>
          <w:p w14:paraId="7F1BFE3B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FF51F22" w14:textId="77777777" w:rsidR="00673BAA" w:rsidRDefault="00673BAA" w:rsidP="00777879">
            <w:r>
              <w:rPr>
                <w:sz w:val="16"/>
                <w:szCs w:val="16"/>
              </w:rPr>
              <w:t>3761</w:t>
            </w:r>
          </w:p>
        </w:tc>
        <w:tc>
          <w:tcPr>
            <w:tcW w:w="517" w:type="dxa"/>
          </w:tcPr>
          <w:p w14:paraId="29B84560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A4E9E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B6B59A" w14:textId="77777777" w:rsidR="00673BAA" w:rsidRDefault="00673BAA" w:rsidP="00777879">
            <w:r>
              <w:rPr>
                <w:sz w:val="16"/>
                <w:szCs w:val="16"/>
              </w:rPr>
              <w:t>Correction to NR testcase 7.1.1.3.2b</w:t>
            </w:r>
          </w:p>
        </w:tc>
        <w:tc>
          <w:tcPr>
            <w:tcW w:w="517" w:type="dxa"/>
          </w:tcPr>
          <w:p w14:paraId="6A61A33E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07A9C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2C7A86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656E4D" w14:textId="77777777" w:rsidR="00673BAA" w:rsidRDefault="00673BAA" w:rsidP="00777879">
            <w:r>
              <w:rPr>
                <w:sz w:val="16"/>
                <w:szCs w:val="16"/>
              </w:rPr>
              <w:t>R5-232872</w:t>
            </w:r>
          </w:p>
        </w:tc>
        <w:tc>
          <w:tcPr>
            <w:tcW w:w="1597" w:type="dxa"/>
          </w:tcPr>
          <w:p w14:paraId="6045511E" w14:textId="77777777" w:rsidR="00673BAA" w:rsidRDefault="00673BA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45E13C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DEA5DF" w14:textId="77777777" w:rsidR="00673BAA" w:rsidRDefault="00673BAA" w:rsidP="00777879">
            <w:r>
              <w:rPr>
                <w:sz w:val="16"/>
                <w:szCs w:val="16"/>
              </w:rPr>
              <w:t>7.1.1.3.2b</w:t>
            </w:r>
          </w:p>
        </w:tc>
        <w:tc>
          <w:tcPr>
            <w:tcW w:w="998" w:type="dxa"/>
          </w:tcPr>
          <w:p w14:paraId="2D8E252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260C1A03" w14:textId="77777777" w:rsidTr="00777879">
        <w:tc>
          <w:tcPr>
            <w:tcW w:w="879" w:type="dxa"/>
          </w:tcPr>
          <w:p w14:paraId="788E896B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F3ABBA5" w14:textId="77777777" w:rsidR="00673BAA" w:rsidRDefault="00673BAA" w:rsidP="00777879">
            <w:r>
              <w:rPr>
                <w:sz w:val="16"/>
                <w:szCs w:val="16"/>
              </w:rPr>
              <w:t>3789</w:t>
            </w:r>
          </w:p>
        </w:tc>
        <w:tc>
          <w:tcPr>
            <w:tcW w:w="517" w:type="dxa"/>
          </w:tcPr>
          <w:p w14:paraId="5B3D6076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AA7F8F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EC71FC" w14:textId="77777777" w:rsidR="00673BAA" w:rsidRDefault="00673BAA" w:rsidP="00777879">
            <w:r>
              <w:rPr>
                <w:sz w:val="16"/>
                <w:szCs w:val="16"/>
              </w:rPr>
              <w:t>Correction of NR TC 7.1.2.3.11-RLC re-establishment</w:t>
            </w:r>
          </w:p>
        </w:tc>
        <w:tc>
          <w:tcPr>
            <w:tcW w:w="517" w:type="dxa"/>
          </w:tcPr>
          <w:p w14:paraId="70DD8CA3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93CFA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6553516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DE266FC" w14:textId="77777777" w:rsidR="00673BAA" w:rsidRDefault="00673BAA" w:rsidP="00777879">
            <w:r>
              <w:rPr>
                <w:sz w:val="16"/>
                <w:szCs w:val="16"/>
              </w:rPr>
              <w:t>R5-232972</w:t>
            </w:r>
          </w:p>
        </w:tc>
        <w:tc>
          <w:tcPr>
            <w:tcW w:w="1597" w:type="dxa"/>
          </w:tcPr>
          <w:p w14:paraId="61958ACA" w14:textId="77777777" w:rsidR="00673BAA" w:rsidRDefault="00673BAA" w:rsidP="0077787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FA5EE5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17462A" w14:textId="77777777" w:rsidR="00673BAA" w:rsidRDefault="00673BAA" w:rsidP="00777879">
            <w:r>
              <w:rPr>
                <w:sz w:val="16"/>
                <w:szCs w:val="16"/>
              </w:rPr>
              <w:t>7.1.2.3.11</w:t>
            </w:r>
          </w:p>
        </w:tc>
        <w:tc>
          <w:tcPr>
            <w:tcW w:w="998" w:type="dxa"/>
          </w:tcPr>
          <w:p w14:paraId="77EBA454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73BAA" w14:paraId="307F577B" w14:textId="77777777" w:rsidTr="00777879">
        <w:tc>
          <w:tcPr>
            <w:tcW w:w="879" w:type="dxa"/>
          </w:tcPr>
          <w:p w14:paraId="394EA35B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DDB1BA" w14:textId="77777777" w:rsidR="00673BAA" w:rsidRDefault="00673BAA" w:rsidP="00777879">
            <w:r>
              <w:rPr>
                <w:sz w:val="16"/>
                <w:szCs w:val="16"/>
              </w:rPr>
              <w:t>3798</w:t>
            </w:r>
          </w:p>
        </w:tc>
        <w:tc>
          <w:tcPr>
            <w:tcW w:w="517" w:type="dxa"/>
          </w:tcPr>
          <w:p w14:paraId="0BF7F3FB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579BA1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A5937" w14:textId="77777777" w:rsidR="00673BAA" w:rsidRDefault="00673BAA" w:rsidP="00777879">
            <w:r>
              <w:rPr>
                <w:sz w:val="16"/>
                <w:szCs w:val="16"/>
              </w:rPr>
              <w:t>Updates to MAC TC 7.1.1.5.3</w:t>
            </w:r>
          </w:p>
        </w:tc>
        <w:tc>
          <w:tcPr>
            <w:tcW w:w="517" w:type="dxa"/>
          </w:tcPr>
          <w:p w14:paraId="603D51C5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76D4A6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8C8B53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DD5282" w14:textId="77777777" w:rsidR="00673BAA" w:rsidRDefault="00673BAA" w:rsidP="00777879">
            <w:r>
              <w:rPr>
                <w:sz w:val="16"/>
                <w:szCs w:val="16"/>
              </w:rPr>
              <w:t>R5-233072</w:t>
            </w:r>
          </w:p>
        </w:tc>
        <w:tc>
          <w:tcPr>
            <w:tcW w:w="1597" w:type="dxa"/>
          </w:tcPr>
          <w:p w14:paraId="43B2EFF0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AB9232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1450F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40F64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AD987CB" w14:textId="77777777" w:rsidTr="00777879">
        <w:tc>
          <w:tcPr>
            <w:tcW w:w="879" w:type="dxa"/>
          </w:tcPr>
          <w:p w14:paraId="204BCF98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67BFC1" w14:textId="77777777" w:rsidR="00673BAA" w:rsidRDefault="00673BAA" w:rsidP="00777879">
            <w:r>
              <w:rPr>
                <w:sz w:val="16"/>
                <w:szCs w:val="16"/>
              </w:rPr>
              <w:t>3799</w:t>
            </w:r>
          </w:p>
        </w:tc>
        <w:tc>
          <w:tcPr>
            <w:tcW w:w="517" w:type="dxa"/>
          </w:tcPr>
          <w:p w14:paraId="0234182C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900749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7430F2" w14:textId="77777777" w:rsidR="00673BAA" w:rsidRDefault="00673BAA" w:rsidP="00777879">
            <w:r>
              <w:rPr>
                <w:sz w:val="16"/>
                <w:szCs w:val="16"/>
              </w:rPr>
              <w:t>Updates to MAC TC 7.1.3.3.1</w:t>
            </w:r>
          </w:p>
        </w:tc>
        <w:tc>
          <w:tcPr>
            <w:tcW w:w="517" w:type="dxa"/>
          </w:tcPr>
          <w:p w14:paraId="6F8691F2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9EF8C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487806F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D571377" w14:textId="77777777" w:rsidR="00673BAA" w:rsidRDefault="00673BAA" w:rsidP="00777879">
            <w:r>
              <w:rPr>
                <w:sz w:val="16"/>
                <w:szCs w:val="16"/>
              </w:rPr>
              <w:t>R5-233073</w:t>
            </w:r>
          </w:p>
        </w:tc>
        <w:tc>
          <w:tcPr>
            <w:tcW w:w="1597" w:type="dxa"/>
          </w:tcPr>
          <w:p w14:paraId="5092A0B5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42C2FD9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34677B" w14:textId="77777777" w:rsidR="00673BAA" w:rsidRDefault="00673BAA" w:rsidP="00777879">
            <w:r>
              <w:rPr>
                <w:sz w:val="16"/>
                <w:szCs w:val="16"/>
              </w:rPr>
              <w:t>7.1.3.3.1</w:t>
            </w:r>
          </w:p>
        </w:tc>
        <w:tc>
          <w:tcPr>
            <w:tcW w:w="998" w:type="dxa"/>
          </w:tcPr>
          <w:p w14:paraId="4B72B6BF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73BAA" w14:paraId="3CEE7C35" w14:textId="77777777" w:rsidTr="00777879">
        <w:tc>
          <w:tcPr>
            <w:tcW w:w="879" w:type="dxa"/>
          </w:tcPr>
          <w:p w14:paraId="563B3862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EEE5F0" w14:textId="77777777" w:rsidR="00673BAA" w:rsidRDefault="00673BAA" w:rsidP="00777879">
            <w:r>
              <w:rPr>
                <w:sz w:val="16"/>
                <w:szCs w:val="16"/>
              </w:rPr>
              <w:t>3800</w:t>
            </w:r>
          </w:p>
        </w:tc>
        <w:tc>
          <w:tcPr>
            <w:tcW w:w="517" w:type="dxa"/>
          </w:tcPr>
          <w:p w14:paraId="3FF7F5F7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A3CD0A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FDB6F8" w14:textId="77777777" w:rsidR="00673BAA" w:rsidRDefault="00673BAA" w:rsidP="00777879">
            <w:r>
              <w:rPr>
                <w:sz w:val="16"/>
                <w:szCs w:val="16"/>
              </w:rPr>
              <w:t>Updates to RRC TC 8.1.1.1.2</w:t>
            </w:r>
          </w:p>
        </w:tc>
        <w:tc>
          <w:tcPr>
            <w:tcW w:w="517" w:type="dxa"/>
          </w:tcPr>
          <w:p w14:paraId="44614D17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D75514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6E7C56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8D7BF5" w14:textId="77777777" w:rsidR="00673BAA" w:rsidRDefault="00673BAA" w:rsidP="00777879">
            <w:r>
              <w:rPr>
                <w:sz w:val="16"/>
                <w:szCs w:val="16"/>
              </w:rPr>
              <w:t>R5-233074</w:t>
            </w:r>
          </w:p>
        </w:tc>
        <w:tc>
          <w:tcPr>
            <w:tcW w:w="1597" w:type="dxa"/>
          </w:tcPr>
          <w:p w14:paraId="12D91091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5D44BF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232476" w14:textId="77777777" w:rsidR="00673BAA" w:rsidRDefault="00673BAA" w:rsidP="00777879">
            <w:r>
              <w:rPr>
                <w:sz w:val="16"/>
                <w:szCs w:val="16"/>
              </w:rPr>
              <w:t>8.1.1.1.2</w:t>
            </w:r>
          </w:p>
        </w:tc>
        <w:tc>
          <w:tcPr>
            <w:tcW w:w="998" w:type="dxa"/>
          </w:tcPr>
          <w:p w14:paraId="0C3A8AE0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73BAA" w14:paraId="538C8322" w14:textId="77777777" w:rsidTr="00777879">
        <w:tc>
          <w:tcPr>
            <w:tcW w:w="879" w:type="dxa"/>
          </w:tcPr>
          <w:p w14:paraId="241FC603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FC22E0" w14:textId="77777777" w:rsidR="00673BAA" w:rsidRDefault="00673BAA" w:rsidP="00777879">
            <w:r>
              <w:rPr>
                <w:sz w:val="16"/>
                <w:szCs w:val="16"/>
              </w:rPr>
              <w:t>3801</w:t>
            </w:r>
          </w:p>
        </w:tc>
        <w:tc>
          <w:tcPr>
            <w:tcW w:w="517" w:type="dxa"/>
          </w:tcPr>
          <w:p w14:paraId="70D2D7A5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A7C0E9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A0A11B" w14:textId="77777777" w:rsidR="00673BAA" w:rsidRDefault="00673BAA" w:rsidP="00777879">
            <w:r>
              <w:rPr>
                <w:sz w:val="16"/>
                <w:szCs w:val="16"/>
              </w:rPr>
              <w:t>Updates to RRC TCs 8.1.3.1.17 and 8.1.3.1.18</w:t>
            </w:r>
          </w:p>
        </w:tc>
        <w:tc>
          <w:tcPr>
            <w:tcW w:w="517" w:type="dxa"/>
          </w:tcPr>
          <w:p w14:paraId="6E516950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422077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7E45F8E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F329AC2" w14:textId="77777777" w:rsidR="00673BAA" w:rsidRDefault="00673BAA" w:rsidP="00777879">
            <w:r>
              <w:rPr>
                <w:sz w:val="16"/>
                <w:szCs w:val="16"/>
              </w:rPr>
              <w:t>R5-233327</w:t>
            </w:r>
          </w:p>
        </w:tc>
        <w:tc>
          <w:tcPr>
            <w:tcW w:w="1597" w:type="dxa"/>
          </w:tcPr>
          <w:p w14:paraId="6367EBF3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4D3C390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022F92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E7E01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2BB807D2" w14:textId="77777777" w:rsidTr="00777879">
        <w:tc>
          <w:tcPr>
            <w:tcW w:w="879" w:type="dxa"/>
          </w:tcPr>
          <w:p w14:paraId="508F92B5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EFBFE0D" w14:textId="77777777" w:rsidR="00673BAA" w:rsidRDefault="00673BAA" w:rsidP="00777879">
            <w:r>
              <w:rPr>
                <w:sz w:val="16"/>
                <w:szCs w:val="16"/>
              </w:rPr>
              <w:t>3802</w:t>
            </w:r>
          </w:p>
        </w:tc>
        <w:tc>
          <w:tcPr>
            <w:tcW w:w="517" w:type="dxa"/>
          </w:tcPr>
          <w:p w14:paraId="144DF977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67FB50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20DE90" w14:textId="77777777" w:rsidR="00673BAA" w:rsidRDefault="00673BAA" w:rsidP="00777879">
            <w:r>
              <w:rPr>
                <w:sz w:val="16"/>
                <w:szCs w:val="16"/>
              </w:rPr>
              <w:t>Updates to RRC TCs 8.2.2.4.1 and 8.2.2.5.1</w:t>
            </w:r>
          </w:p>
        </w:tc>
        <w:tc>
          <w:tcPr>
            <w:tcW w:w="517" w:type="dxa"/>
          </w:tcPr>
          <w:p w14:paraId="7607247C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F91A6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F5356A8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B306490" w14:textId="77777777" w:rsidR="00673BAA" w:rsidRDefault="00673BAA" w:rsidP="00777879">
            <w:r>
              <w:rPr>
                <w:sz w:val="16"/>
                <w:szCs w:val="16"/>
              </w:rPr>
              <w:t>R5-233076</w:t>
            </w:r>
          </w:p>
        </w:tc>
        <w:tc>
          <w:tcPr>
            <w:tcW w:w="1597" w:type="dxa"/>
          </w:tcPr>
          <w:p w14:paraId="3A8EDA21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552FA89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620561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75292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A9AE5A4" w14:textId="77777777" w:rsidTr="00777879">
        <w:tc>
          <w:tcPr>
            <w:tcW w:w="879" w:type="dxa"/>
          </w:tcPr>
          <w:p w14:paraId="4E10D08A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1D2262" w14:textId="77777777" w:rsidR="00673BAA" w:rsidRDefault="00673BAA" w:rsidP="00777879">
            <w:r>
              <w:rPr>
                <w:sz w:val="16"/>
                <w:szCs w:val="16"/>
              </w:rPr>
              <w:t>3803</w:t>
            </w:r>
          </w:p>
        </w:tc>
        <w:tc>
          <w:tcPr>
            <w:tcW w:w="517" w:type="dxa"/>
          </w:tcPr>
          <w:p w14:paraId="56BD0B27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61B34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26A785" w14:textId="77777777" w:rsidR="00673BAA" w:rsidRDefault="00673BAA" w:rsidP="00777879">
            <w:r>
              <w:rPr>
                <w:sz w:val="16"/>
                <w:szCs w:val="16"/>
              </w:rPr>
              <w:t>Updates to RRC TCs 8.2.3.13.1 and 8.2.3.14.x</w:t>
            </w:r>
          </w:p>
        </w:tc>
        <w:tc>
          <w:tcPr>
            <w:tcW w:w="517" w:type="dxa"/>
          </w:tcPr>
          <w:p w14:paraId="1DF56A2B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F6A6B8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366DC67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22231F" w14:textId="77777777" w:rsidR="00673BAA" w:rsidRDefault="00673BAA" w:rsidP="00777879">
            <w:r>
              <w:rPr>
                <w:sz w:val="16"/>
                <w:szCs w:val="16"/>
              </w:rPr>
              <w:t>R5-233077</w:t>
            </w:r>
          </w:p>
        </w:tc>
        <w:tc>
          <w:tcPr>
            <w:tcW w:w="1597" w:type="dxa"/>
          </w:tcPr>
          <w:p w14:paraId="74AA55F1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5AFFE27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B604E6" w14:textId="77777777" w:rsidR="00673BAA" w:rsidRDefault="00673BAA" w:rsidP="00777879">
            <w:r>
              <w:rPr>
                <w:sz w:val="16"/>
                <w:szCs w:val="16"/>
              </w:rPr>
              <w:t>8.2.3.13.1, 8.2.3.14.1, 8.2.3.14.2</w:t>
            </w:r>
          </w:p>
        </w:tc>
        <w:tc>
          <w:tcPr>
            <w:tcW w:w="998" w:type="dxa"/>
          </w:tcPr>
          <w:p w14:paraId="60E6A027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73BAA" w14:paraId="77396D59" w14:textId="77777777" w:rsidTr="00777879">
        <w:tc>
          <w:tcPr>
            <w:tcW w:w="879" w:type="dxa"/>
          </w:tcPr>
          <w:p w14:paraId="73688683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BFD49CD" w14:textId="77777777" w:rsidR="00673BAA" w:rsidRDefault="00673BAA" w:rsidP="00777879">
            <w:r>
              <w:rPr>
                <w:sz w:val="16"/>
                <w:szCs w:val="16"/>
              </w:rPr>
              <w:t>3804</w:t>
            </w:r>
          </w:p>
        </w:tc>
        <w:tc>
          <w:tcPr>
            <w:tcW w:w="517" w:type="dxa"/>
          </w:tcPr>
          <w:p w14:paraId="0F04FAD8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7DAE1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34BC3C" w14:textId="77777777" w:rsidR="00673BAA" w:rsidRDefault="00673BAA" w:rsidP="00777879">
            <w:r>
              <w:rPr>
                <w:sz w:val="16"/>
                <w:szCs w:val="16"/>
              </w:rPr>
              <w:t>Updates to RRC TCs 8.2.4.1.1.1 and 8.2.4.2.1.1</w:t>
            </w:r>
          </w:p>
        </w:tc>
        <w:tc>
          <w:tcPr>
            <w:tcW w:w="517" w:type="dxa"/>
          </w:tcPr>
          <w:p w14:paraId="2D26231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DD6C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2C5F99F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006145D" w14:textId="77777777" w:rsidR="00673BAA" w:rsidRDefault="00673BAA" w:rsidP="00777879">
            <w:r>
              <w:rPr>
                <w:sz w:val="16"/>
                <w:szCs w:val="16"/>
              </w:rPr>
              <w:t>R5-233078</w:t>
            </w:r>
          </w:p>
        </w:tc>
        <w:tc>
          <w:tcPr>
            <w:tcW w:w="1597" w:type="dxa"/>
          </w:tcPr>
          <w:p w14:paraId="34481831" w14:textId="77777777" w:rsidR="00673BAA" w:rsidRDefault="00673BAA" w:rsidP="00777879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CD4D290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9EB216" w14:textId="77777777" w:rsidR="00673BAA" w:rsidRDefault="00673BAA" w:rsidP="00777879">
            <w:r>
              <w:rPr>
                <w:sz w:val="16"/>
                <w:szCs w:val="16"/>
              </w:rPr>
              <w:t>8.2.4.1.1.1, 8.2.4.2.1.1</w:t>
            </w:r>
          </w:p>
        </w:tc>
        <w:tc>
          <w:tcPr>
            <w:tcW w:w="998" w:type="dxa"/>
          </w:tcPr>
          <w:p w14:paraId="3222AC51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73BAA" w14:paraId="06E77EC2" w14:textId="77777777" w:rsidTr="00777879">
        <w:tc>
          <w:tcPr>
            <w:tcW w:w="879" w:type="dxa"/>
          </w:tcPr>
          <w:p w14:paraId="7124EBEF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7C32BA" w14:textId="77777777" w:rsidR="00673BAA" w:rsidRDefault="00673BAA" w:rsidP="00777879">
            <w:r>
              <w:rPr>
                <w:sz w:val="16"/>
                <w:szCs w:val="16"/>
              </w:rPr>
              <w:t>3807</w:t>
            </w:r>
          </w:p>
        </w:tc>
        <w:tc>
          <w:tcPr>
            <w:tcW w:w="517" w:type="dxa"/>
          </w:tcPr>
          <w:p w14:paraId="27B2C9A3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EE314F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654EE" w14:textId="77777777" w:rsidR="00673BAA" w:rsidRDefault="00673BAA" w:rsidP="00777879">
            <w:r>
              <w:rPr>
                <w:sz w:val="16"/>
                <w:szCs w:val="16"/>
              </w:rPr>
              <w:t>Update to test case 8.2.2.5.1</w:t>
            </w:r>
          </w:p>
        </w:tc>
        <w:tc>
          <w:tcPr>
            <w:tcW w:w="517" w:type="dxa"/>
          </w:tcPr>
          <w:p w14:paraId="4B54EEE6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5DCF7D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DEDB165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BB585E" w14:textId="77777777" w:rsidR="00673BAA" w:rsidRDefault="00673BAA" w:rsidP="00777879">
            <w:r>
              <w:rPr>
                <w:sz w:val="16"/>
                <w:szCs w:val="16"/>
              </w:rPr>
              <w:t>R5-233330</w:t>
            </w:r>
          </w:p>
        </w:tc>
        <w:tc>
          <w:tcPr>
            <w:tcW w:w="1597" w:type="dxa"/>
          </w:tcPr>
          <w:p w14:paraId="7839DE8B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1B76E0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AC5D4C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3F1F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1BB00FA" w14:textId="77777777" w:rsidTr="00777879">
        <w:tc>
          <w:tcPr>
            <w:tcW w:w="879" w:type="dxa"/>
          </w:tcPr>
          <w:p w14:paraId="79F69803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432AC7F" w14:textId="77777777" w:rsidR="00673BAA" w:rsidRDefault="00673BAA" w:rsidP="00777879">
            <w:r>
              <w:rPr>
                <w:sz w:val="16"/>
                <w:szCs w:val="16"/>
              </w:rPr>
              <w:t>3808</w:t>
            </w:r>
          </w:p>
        </w:tc>
        <w:tc>
          <w:tcPr>
            <w:tcW w:w="517" w:type="dxa"/>
          </w:tcPr>
          <w:p w14:paraId="27102BED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1E7E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99933" w14:textId="77777777" w:rsidR="00673BAA" w:rsidRDefault="00673BAA" w:rsidP="00777879">
            <w:r>
              <w:rPr>
                <w:sz w:val="16"/>
                <w:szCs w:val="16"/>
              </w:rPr>
              <w:t>Update to test case 8.2.2.5.2</w:t>
            </w:r>
          </w:p>
        </w:tc>
        <w:tc>
          <w:tcPr>
            <w:tcW w:w="517" w:type="dxa"/>
          </w:tcPr>
          <w:p w14:paraId="74D71A08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0EA34F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B9BF805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986CE6E" w14:textId="77777777" w:rsidR="00673BAA" w:rsidRDefault="00673BAA" w:rsidP="00777879">
            <w:r>
              <w:rPr>
                <w:sz w:val="16"/>
                <w:szCs w:val="16"/>
              </w:rPr>
              <w:t>R5-233331</w:t>
            </w:r>
          </w:p>
        </w:tc>
        <w:tc>
          <w:tcPr>
            <w:tcW w:w="1597" w:type="dxa"/>
          </w:tcPr>
          <w:p w14:paraId="33AA1A1E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B8C7AB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D0ABA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554EC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72A216E0" w14:textId="77777777" w:rsidTr="00777879">
        <w:tc>
          <w:tcPr>
            <w:tcW w:w="879" w:type="dxa"/>
          </w:tcPr>
          <w:p w14:paraId="3E215FF2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16A9AB0" w14:textId="77777777" w:rsidR="00673BAA" w:rsidRDefault="00673BAA" w:rsidP="00777879">
            <w:r>
              <w:rPr>
                <w:sz w:val="16"/>
                <w:szCs w:val="16"/>
              </w:rPr>
              <w:t>3809</w:t>
            </w:r>
          </w:p>
        </w:tc>
        <w:tc>
          <w:tcPr>
            <w:tcW w:w="517" w:type="dxa"/>
          </w:tcPr>
          <w:p w14:paraId="11BD0843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F2C045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C6C6F2" w14:textId="77777777" w:rsidR="00673BAA" w:rsidRDefault="00673BAA" w:rsidP="00777879">
            <w:r>
              <w:rPr>
                <w:sz w:val="16"/>
                <w:szCs w:val="16"/>
              </w:rPr>
              <w:t>Update to test case 8.2.2.5.3</w:t>
            </w:r>
          </w:p>
        </w:tc>
        <w:tc>
          <w:tcPr>
            <w:tcW w:w="517" w:type="dxa"/>
          </w:tcPr>
          <w:p w14:paraId="46CB0E60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F35841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08DBE9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D53578" w14:textId="77777777" w:rsidR="00673BAA" w:rsidRDefault="00673BAA" w:rsidP="00777879">
            <w:r>
              <w:rPr>
                <w:sz w:val="16"/>
                <w:szCs w:val="16"/>
              </w:rPr>
              <w:t>R5-233332</w:t>
            </w:r>
          </w:p>
        </w:tc>
        <w:tc>
          <w:tcPr>
            <w:tcW w:w="1597" w:type="dxa"/>
          </w:tcPr>
          <w:p w14:paraId="76710040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239846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95AD8A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2F677D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1E933EF" w14:textId="77777777" w:rsidTr="00777879">
        <w:tc>
          <w:tcPr>
            <w:tcW w:w="879" w:type="dxa"/>
          </w:tcPr>
          <w:p w14:paraId="4F5481DD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06EA1A" w14:textId="77777777" w:rsidR="00673BAA" w:rsidRDefault="00673BAA" w:rsidP="00777879">
            <w:r>
              <w:rPr>
                <w:sz w:val="16"/>
                <w:szCs w:val="16"/>
              </w:rPr>
              <w:t>3810</w:t>
            </w:r>
          </w:p>
        </w:tc>
        <w:tc>
          <w:tcPr>
            <w:tcW w:w="517" w:type="dxa"/>
          </w:tcPr>
          <w:p w14:paraId="3C4FDA16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6E5488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ADDDBE" w14:textId="77777777" w:rsidR="00673BAA" w:rsidRDefault="00673BAA" w:rsidP="00777879">
            <w:r>
              <w:rPr>
                <w:sz w:val="16"/>
                <w:szCs w:val="16"/>
              </w:rPr>
              <w:t>Update to test case 8.2.2.6.1</w:t>
            </w:r>
          </w:p>
        </w:tc>
        <w:tc>
          <w:tcPr>
            <w:tcW w:w="517" w:type="dxa"/>
          </w:tcPr>
          <w:p w14:paraId="2E2090E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6491D7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73BB25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8363150" w14:textId="77777777" w:rsidR="00673BAA" w:rsidRDefault="00673BAA" w:rsidP="00777879">
            <w:r>
              <w:rPr>
                <w:sz w:val="16"/>
                <w:szCs w:val="16"/>
              </w:rPr>
              <w:t>R5-233333</w:t>
            </w:r>
          </w:p>
        </w:tc>
        <w:tc>
          <w:tcPr>
            <w:tcW w:w="1597" w:type="dxa"/>
          </w:tcPr>
          <w:p w14:paraId="420EA540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E66443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A13A4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58AC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C8D766C" w14:textId="77777777" w:rsidTr="00777879">
        <w:tc>
          <w:tcPr>
            <w:tcW w:w="879" w:type="dxa"/>
          </w:tcPr>
          <w:p w14:paraId="6A7A0A2C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6E53C96" w14:textId="77777777" w:rsidR="00673BAA" w:rsidRDefault="00673BAA" w:rsidP="00777879">
            <w:r>
              <w:rPr>
                <w:sz w:val="16"/>
                <w:szCs w:val="16"/>
              </w:rPr>
              <w:t>3811</w:t>
            </w:r>
          </w:p>
        </w:tc>
        <w:tc>
          <w:tcPr>
            <w:tcW w:w="517" w:type="dxa"/>
          </w:tcPr>
          <w:p w14:paraId="035227FA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D4615D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A7E176" w14:textId="77777777" w:rsidR="00673BAA" w:rsidRDefault="00673BAA" w:rsidP="00777879">
            <w:r>
              <w:rPr>
                <w:sz w:val="16"/>
                <w:szCs w:val="16"/>
              </w:rPr>
              <w:t>Update to test case 8.2.2.7.1</w:t>
            </w:r>
          </w:p>
        </w:tc>
        <w:tc>
          <w:tcPr>
            <w:tcW w:w="517" w:type="dxa"/>
          </w:tcPr>
          <w:p w14:paraId="028150F2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B0106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F3303FE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2D1CB0" w14:textId="77777777" w:rsidR="00673BAA" w:rsidRDefault="00673BAA" w:rsidP="00777879">
            <w:r>
              <w:rPr>
                <w:sz w:val="16"/>
                <w:szCs w:val="16"/>
              </w:rPr>
              <w:t>R5-233334</w:t>
            </w:r>
          </w:p>
        </w:tc>
        <w:tc>
          <w:tcPr>
            <w:tcW w:w="1597" w:type="dxa"/>
          </w:tcPr>
          <w:p w14:paraId="34B2579E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D80D68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8733C9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DA7A2B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AF66765" w14:textId="77777777" w:rsidTr="00777879">
        <w:tc>
          <w:tcPr>
            <w:tcW w:w="879" w:type="dxa"/>
          </w:tcPr>
          <w:p w14:paraId="6A04ECEA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01CB7C" w14:textId="77777777" w:rsidR="00673BAA" w:rsidRDefault="00673BAA" w:rsidP="00777879">
            <w:r>
              <w:rPr>
                <w:sz w:val="16"/>
                <w:szCs w:val="16"/>
              </w:rPr>
              <w:t>3812</w:t>
            </w:r>
          </w:p>
        </w:tc>
        <w:tc>
          <w:tcPr>
            <w:tcW w:w="517" w:type="dxa"/>
          </w:tcPr>
          <w:p w14:paraId="11E8454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B606CA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2F38FD" w14:textId="77777777" w:rsidR="00673BAA" w:rsidRDefault="00673BAA" w:rsidP="00777879">
            <w:r>
              <w:rPr>
                <w:sz w:val="16"/>
                <w:szCs w:val="16"/>
              </w:rPr>
              <w:t>Update to test case 8.2.2.7.2</w:t>
            </w:r>
          </w:p>
        </w:tc>
        <w:tc>
          <w:tcPr>
            <w:tcW w:w="517" w:type="dxa"/>
          </w:tcPr>
          <w:p w14:paraId="0EAA384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E9526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2ECAEF8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D01239B" w14:textId="77777777" w:rsidR="00673BAA" w:rsidRDefault="00673BAA" w:rsidP="00777879">
            <w:r>
              <w:rPr>
                <w:sz w:val="16"/>
                <w:szCs w:val="16"/>
              </w:rPr>
              <w:t>R5-233335</w:t>
            </w:r>
          </w:p>
        </w:tc>
        <w:tc>
          <w:tcPr>
            <w:tcW w:w="1597" w:type="dxa"/>
          </w:tcPr>
          <w:p w14:paraId="3FBFBE0A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EA501D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10312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A0C4B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2E3F8823" w14:textId="77777777" w:rsidTr="00777879">
        <w:tc>
          <w:tcPr>
            <w:tcW w:w="879" w:type="dxa"/>
          </w:tcPr>
          <w:p w14:paraId="69E978D6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CCDA034" w14:textId="77777777" w:rsidR="00673BAA" w:rsidRDefault="00673BAA" w:rsidP="00777879">
            <w:r>
              <w:rPr>
                <w:sz w:val="16"/>
                <w:szCs w:val="16"/>
              </w:rPr>
              <w:t>3814</w:t>
            </w:r>
          </w:p>
        </w:tc>
        <w:tc>
          <w:tcPr>
            <w:tcW w:w="517" w:type="dxa"/>
          </w:tcPr>
          <w:p w14:paraId="3787CB66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92E018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ABE2F7" w14:textId="77777777" w:rsidR="00673BAA" w:rsidRDefault="00673BAA" w:rsidP="00777879">
            <w:r>
              <w:rPr>
                <w:sz w:val="16"/>
                <w:szCs w:val="16"/>
              </w:rPr>
              <w:t>Update to test case 8.2.2.8.1</w:t>
            </w:r>
          </w:p>
        </w:tc>
        <w:tc>
          <w:tcPr>
            <w:tcW w:w="517" w:type="dxa"/>
          </w:tcPr>
          <w:p w14:paraId="0D2F0D74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3C805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BD607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02A068C" w14:textId="77777777" w:rsidR="00673BAA" w:rsidRDefault="00673BAA" w:rsidP="00777879">
            <w:r>
              <w:rPr>
                <w:sz w:val="16"/>
                <w:szCs w:val="16"/>
              </w:rPr>
              <w:t>R5-233336</w:t>
            </w:r>
          </w:p>
        </w:tc>
        <w:tc>
          <w:tcPr>
            <w:tcW w:w="1597" w:type="dxa"/>
          </w:tcPr>
          <w:p w14:paraId="474A22D8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278739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7B458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268816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2429EEAF" w14:textId="77777777" w:rsidTr="00777879">
        <w:tc>
          <w:tcPr>
            <w:tcW w:w="879" w:type="dxa"/>
          </w:tcPr>
          <w:p w14:paraId="56567FE1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74BA6C" w14:textId="77777777" w:rsidR="00673BAA" w:rsidRDefault="00673BAA" w:rsidP="00777879">
            <w:r>
              <w:rPr>
                <w:sz w:val="16"/>
                <w:szCs w:val="16"/>
              </w:rPr>
              <w:t>3815</w:t>
            </w:r>
          </w:p>
        </w:tc>
        <w:tc>
          <w:tcPr>
            <w:tcW w:w="517" w:type="dxa"/>
          </w:tcPr>
          <w:p w14:paraId="4C20995A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A7DC8D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C4D24E" w14:textId="77777777" w:rsidR="00673BAA" w:rsidRDefault="00673BAA" w:rsidP="00777879">
            <w:r>
              <w:rPr>
                <w:sz w:val="16"/>
                <w:szCs w:val="16"/>
              </w:rPr>
              <w:t>Update to test case 8.2.2.8.2</w:t>
            </w:r>
          </w:p>
        </w:tc>
        <w:tc>
          <w:tcPr>
            <w:tcW w:w="517" w:type="dxa"/>
          </w:tcPr>
          <w:p w14:paraId="34C4E64F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434BA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22776C0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F03598D" w14:textId="77777777" w:rsidR="00673BAA" w:rsidRDefault="00673BAA" w:rsidP="00777879">
            <w:r>
              <w:rPr>
                <w:sz w:val="16"/>
                <w:szCs w:val="16"/>
              </w:rPr>
              <w:t>R5-233337</w:t>
            </w:r>
          </w:p>
        </w:tc>
        <w:tc>
          <w:tcPr>
            <w:tcW w:w="1597" w:type="dxa"/>
          </w:tcPr>
          <w:p w14:paraId="7E8F453B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95FD335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366BF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D81EFE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0E696027" w14:textId="77777777" w:rsidTr="00777879">
        <w:tc>
          <w:tcPr>
            <w:tcW w:w="879" w:type="dxa"/>
          </w:tcPr>
          <w:p w14:paraId="77B68570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2A2009" w14:textId="77777777" w:rsidR="00673BAA" w:rsidRDefault="00673BAA" w:rsidP="00777879">
            <w:r>
              <w:rPr>
                <w:sz w:val="16"/>
                <w:szCs w:val="16"/>
              </w:rPr>
              <w:t>3816</w:t>
            </w:r>
          </w:p>
        </w:tc>
        <w:tc>
          <w:tcPr>
            <w:tcW w:w="517" w:type="dxa"/>
          </w:tcPr>
          <w:p w14:paraId="5B1BC6F8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ACFFCB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DF792" w14:textId="77777777" w:rsidR="00673BAA" w:rsidRDefault="00673BAA" w:rsidP="00777879">
            <w:r>
              <w:rPr>
                <w:sz w:val="16"/>
                <w:szCs w:val="16"/>
              </w:rPr>
              <w:t>Update to test case 8.2.2.8.3</w:t>
            </w:r>
          </w:p>
        </w:tc>
        <w:tc>
          <w:tcPr>
            <w:tcW w:w="517" w:type="dxa"/>
          </w:tcPr>
          <w:p w14:paraId="146F7A4D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B3A2C8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D789F15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7BCCF5" w14:textId="77777777" w:rsidR="00673BAA" w:rsidRDefault="00673BAA" w:rsidP="00777879">
            <w:r>
              <w:rPr>
                <w:sz w:val="16"/>
                <w:szCs w:val="16"/>
              </w:rPr>
              <w:t>R5-233338</w:t>
            </w:r>
          </w:p>
        </w:tc>
        <w:tc>
          <w:tcPr>
            <w:tcW w:w="1597" w:type="dxa"/>
          </w:tcPr>
          <w:p w14:paraId="7372B53B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9F9DA9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700E6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E4324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3D9C1FEB" w14:textId="77777777" w:rsidTr="00777879">
        <w:tc>
          <w:tcPr>
            <w:tcW w:w="879" w:type="dxa"/>
          </w:tcPr>
          <w:p w14:paraId="7B9A7EE6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032960" w14:textId="77777777" w:rsidR="00673BAA" w:rsidRDefault="00673BAA" w:rsidP="00777879">
            <w:r>
              <w:rPr>
                <w:sz w:val="16"/>
                <w:szCs w:val="16"/>
              </w:rPr>
              <w:t>3817</w:t>
            </w:r>
          </w:p>
        </w:tc>
        <w:tc>
          <w:tcPr>
            <w:tcW w:w="517" w:type="dxa"/>
          </w:tcPr>
          <w:p w14:paraId="21573067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8A1E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9712FF" w14:textId="77777777" w:rsidR="00673BAA" w:rsidRDefault="00673BAA" w:rsidP="00777879">
            <w:r>
              <w:rPr>
                <w:sz w:val="16"/>
                <w:szCs w:val="16"/>
              </w:rPr>
              <w:t>Update to test case 8.2.2.9.1</w:t>
            </w:r>
          </w:p>
        </w:tc>
        <w:tc>
          <w:tcPr>
            <w:tcW w:w="517" w:type="dxa"/>
          </w:tcPr>
          <w:p w14:paraId="61C0ADCE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8AAB4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E198054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35CCE31" w14:textId="77777777" w:rsidR="00673BAA" w:rsidRDefault="00673BAA" w:rsidP="00777879">
            <w:r>
              <w:rPr>
                <w:sz w:val="16"/>
                <w:szCs w:val="16"/>
              </w:rPr>
              <w:t>R5-233339</w:t>
            </w:r>
          </w:p>
        </w:tc>
        <w:tc>
          <w:tcPr>
            <w:tcW w:w="1597" w:type="dxa"/>
          </w:tcPr>
          <w:p w14:paraId="1A5EDFB5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B8D52E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D728EC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4985BB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74D58B37" w14:textId="77777777" w:rsidTr="00777879">
        <w:tc>
          <w:tcPr>
            <w:tcW w:w="879" w:type="dxa"/>
          </w:tcPr>
          <w:p w14:paraId="298141B4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C26D3B" w14:textId="77777777" w:rsidR="00673BAA" w:rsidRDefault="00673BAA" w:rsidP="00777879">
            <w:r>
              <w:rPr>
                <w:sz w:val="16"/>
                <w:szCs w:val="16"/>
              </w:rPr>
              <w:t>3818</w:t>
            </w:r>
          </w:p>
        </w:tc>
        <w:tc>
          <w:tcPr>
            <w:tcW w:w="517" w:type="dxa"/>
          </w:tcPr>
          <w:p w14:paraId="63E55E47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5EAE92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5BFCA4" w14:textId="77777777" w:rsidR="00673BAA" w:rsidRDefault="00673BAA" w:rsidP="00777879">
            <w:r>
              <w:rPr>
                <w:sz w:val="16"/>
                <w:szCs w:val="16"/>
              </w:rPr>
              <w:t>Update to test case 8.2.2.9.2</w:t>
            </w:r>
          </w:p>
        </w:tc>
        <w:tc>
          <w:tcPr>
            <w:tcW w:w="517" w:type="dxa"/>
          </w:tcPr>
          <w:p w14:paraId="5BF8051B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8BB5E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F68E7D3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929252" w14:textId="77777777" w:rsidR="00673BAA" w:rsidRDefault="00673BAA" w:rsidP="00777879">
            <w:r>
              <w:rPr>
                <w:sz w:val="16"/>
                <w:szCs w:val="16"/>
              </w:rPr>
              <w:t>R5-233340</w:t>
            </w:r>
          </w:p>
        </w:tc>
        <w:tc>
          <w:tcPr>
            <w:tcW w:w="1597" w:type="dxa"/>
          </w:tcPr>
          <w:p w14:paraId="7004399D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23368A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F04BBC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6520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6A740F68" w14:textId="77777777" w:rsidTr="00777879">
        <w:tc>
          <w:tcPr>
            <w:tcW w:w="879" w:type="dxa"/>
          </w:tcPr>
          <w:p w14:paraId="3F4AB17F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F8819FF" w14:textId="77777777" w:rsidR="00673BAA" w:rsidRDefault="00673BAA" w:rsidP="00777879">
            <w:r>
              <w:rPr>
                <w:sz w:val="16"/>
                <w:szCs w:val="16"/>
              </w:rPr>
              <w:t>3819</w:t>
            </w:r>
          </w:p>
        </w:tc>
        <w:tc>
          <w:tcPr>
            <w:tcW w:w="517" w:type="dxa"/>
          </w:tcPr>
          <w:p w14:paraId="135A22B5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F22FC8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1FBDB4" w14:textId="77777777" w:rsidR="00673BAA" w:rsidRDefault="00673BAA" w:rsidP="00777879">
            <w:r>
              <w:rPr>
                <w:sz w:val="16"/>
                <w:szCs w:val="16"/>
              </w:rPr>
              <w:t>Update to test case 8.2.2.9.3</w:t>
            </w:r>
          </w:p>
        </w:tc>
        <w:tc>
          <w:tcPr>
            <w:tcW w:w="517" w:type="dxa"/>
          </w:tcPr>
          <w:p w14:paraId="45BDAF7B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01DCB9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77D7347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2BC7556" w14:textId="77777777" w:rsidR="00673BAA" w:rsidRDefault="00673BAA" w:rsidP="00777879">
            <w:r>
              <w:rPr>
                <w:sz w:val="16"/>
                <w:szCs w:val="16"/>
              </w:rPr>
              <w:t>R5-233341</w:t>
            </w:r>
          </w:p>
        </w:tc>
        <w:tc>
          <w:tcPr>
            <w:tcW w:w="1597" w:type="dxa"/>
          </w:tcPr>
          <w:p w14:paraId="32EE388A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FBC6DE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09307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94AB15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59F44F39" w14:textId="77777777" w:rsidTr="00777879">
        <w:tc>
          <w:tcPr>
            <w:tcW w:w="879" w:type="dxa"/>
          </w:tcPr>
          <w:p w14:paraId="017FED44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BDED12" w14:textId="77777777" w:rsidR="00673BAA" w:rsidRDefault="00673BAA" w:rsidP="00777879">
            <w:r>
              <w:rPr>
                <w:sz w:val="16"/>
                <w:szCs w:val="16"/>
              </w:rPr>
              <w:t>3820</w:t>
            </w:r>
          </w:p>
        </w:tc>
        <w:tc>
          <w:tcPr>
            <w:tcW w:w="517" w:type="dxa"/>
          </w:tcPr>
          <w:p w14:paraId="483C9B30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1A6900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3AFE05" w14:textId="77777777" w:rsidR="00673BAA" w:rsidRDefault="00673BAA" w:rsidP="00777879">
            <w:r>
              <w:rPr>
                <w:sz w:val="16"/>
                <w:szCs w:val="16"/>
              </w:rPr>
              <w:t>Update to test case 8.2.3.13.1</w:t>
            </w:r>
          </w:p>
        </w:tc>
        <w:tc>
          <w:tcPr>
            <w:tcW w:w="517" w:type="dxa"/>
          </w:tcPr>
          <w:p w14:paraId="5A2FB133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ADD1E2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159BB92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7D9C3E" w14:textId="77777777" w:rsidR="00673BAA" w:rsidRDefault="00673BAA" w:rsidP="00777879">
            <w:r>
              <w:rPr>
                <w:sz w:val="16"/>
                <w:szCs w:val="16"/>
              </w:rPr>
              <w:t>R5-233342</w:t>
            </w:r>
          </w:p>
        </w:tc>
        <w:tc>
          <w:tcPr>
            <w:tcW w:w="1597" w:type="dxa"/>
          </w:tcPr>
          <w:p w14:paraId="7FDFC5F2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B9C36F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8B502A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8F4919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F1C8373" w14:textId="77777777" w:rsidTr="00777879">
        <w:tc>
          <w:tcPr>
            <w:tcW w:w="879" w:type="dxa"/>
          </w:tcPr>
          <w:p w14:paraId="0C902363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0AA531A" w14:textId="77777777" w:rsidR="00673BAA" w:rsidRDefault="00673BAA" w:rsidP="00777879">
            <w:r>
              <w:rPr>
                <w:sz w:val="16"/>
                <w:szCs w:val="16"/>
              </w:rPr>
              <w:t>3821</w:t>
            </w:r>
          </w:p>
        </w:tc>
        <w:tc>
          <w:tcPr>
            <w:tcW w:w="517" w:type="dxa"/>
          </w:tcPr>
          <w:p w14:paraId="7142C085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09160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35C872" w14:textId="77777777" w:rsidR="00673BAA" w:rsidRDefault="00673BAA" w:rsidP="00777879">
            <w:r>
              <w:rPr>
                <w:sz w:val="16"/>
                <w:szCs w:val="16"/>
              </w:rPr>
              <w:t>Update to test case 8.2.3.13.2</w:t>
            </w:r>
          </w:p>
        </w:tc>
        <w:tc>
          <w:tcPr>
            <w:tcW w:w="517" w:type="dxa"/>
          </w:tcPr>
          <w:p w14:paraId="0C579C94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1E811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54BAA25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2CB3645" w14:textId="77777777" w:rsidR="00673BAA" w:rsidRDefault="00673BAA" w:rsidP="00777879">
            <w:r>
              <w:rPr>
                <w:sz w:val="16"/>
                <w:szCs w:val="16"/>
              </w:rPr>
              <w:t>R5-233343</w:t>
            </w:r>
          </w:p>
        </w:tc>
        <w:tc>
          <w:tcPr>
            <w:tcW w:w="1597" w:type="dxa"/>
          </w:tcPr>
          <w:p w14:paraId="68EDACF6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11468B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CBE89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A59A4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566D7275" w14:textId="77777777" w:rsidTr="00777879">
        <w:tc>
          <w:tcPr>
            <w:tcW w:w="879" w:type="dxa"/>
          </w:tcPr>
          <w:p w14:paraId="13EBB948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2FC537" w14:textId="77777777" w:rsidR="00673BAA" w:rsidRDefault="00673BAA" w:rsidP="00777879">
            <w:r>
              <w:rPr>
                <w:sz w:val="16"/>
                <w:szCs w:val="16"/>
              </w:rPr>
              <w:t>3822</w:t>
            </w:r>
          </w:p>
        </w:tc>
        <w:tc>
          <w:tcPr>
            <w:tcW w:w="517" w:type="dxa"/>
          </w:tcPr>
          <w:p w14:paraId="24ADA27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3DFCF4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1DFB0D" w14:textId="77777777" w:rsidR="00673BAA" w:rsidRDefault="00673BAA" w:rsidP="00777879">
            <w:r>
              <w:rPr>
                <w:sz w:val="16"/>
                <w:szCs w:val="16"/>
              </w:rPr>
              <w:t>Update to test case 8.2.3.14.1</w:t>
            </w:r>
          </w:p>
        </w:tc>
        <w:tc>
          <w:tcPr>
            <w:tcW w:w="517" w:type="dxa"/>
          </w:tcPr>
          <w:p w14:paraId="1E34F678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01DC7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0E3405F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92957B4" w14:textId="77777777" w:rsidR="00673BAA" w:rsidRDefault="00673BAA" w:rsidP="00777879">
            <w:r>
              <w:rPr>
                <w:sz w:val="16"/>
                <w:szCs w:val="16"/>
              </w:rPr>
              <w:t>R5-233344</w:t>
            </w:r>
          </w:p>
        </w:tc>
        <w:tc>
          <w:tcPr>
            <w:tcW w:w="1597" w:type="dxa"/>
          </w:tcPr>
          <w:p w14:paraId="12164A0B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233D91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EFDDF01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128F8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590A66E8" w14:textId="77777777" w:rsidTr="00777879">
        <w:tc>
          <w:tcPr>
            <w:tcW w:w="879" w:type="dxa"/>
          </w:tcPr>
          <w:p w14:paraId="3FCCCD78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EF33BB4" w14:textId="77777777" w:rsidR="00673BAA" w:rsidRDefault="00673BAA" w:rsidP="00777879">
            <w:r>
              <w:rPr>
                <w:sz w:val="16"/>
                <w:szCs w:val="16"/>
              </w:rPr>
              <w:t>3823</w:t>
            </w:r>
          </w:p>
        </w:tc>
        <w:tc>
          <w:tcPr>
            <w:tcW w:w="517" w:type="dxa"/>
          </w:tcPr>
          <w:p w14:paraId="44462A54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D2AC5C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2B2913" w14:textId="77777777" w:rsidR="00673BAA" w:rsidRDefault="00673BAA" w:rsidP="00777879">
            <w:r>
              <w:rPr>
                <w:sz w:val="16"/>
                <w:szCs w:val="16"/>
              </w:rPr>
              <w:t>Update to test case 8.2.3.14.2</w:t>
            </w:r>
          </w:p>
        </w:tc>
        <w:tc>
          <w:tcPr>
            <w:tcW w:w="517" w:type="dxa"/>
          </w:tcPr>
          <w:p w14:paraId="4DD3AE12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9BF3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2BA1A57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89168A0" w14:textId="77777777" w:rsidR="00673BAA" w:rsidRDefault="00673BAA" w:rsidP="00777879">
            <w:r>
              <w:rPr>
                <w:sz w:val="16"/>
                <w:szCs w:val="16"/>
              </w:rPr>
              <w:t>R5-233345</w:t>
            </w:r>
          </w:p>
        </w:tc>
        <w:tc>
          <w:tcPr>
            <w:tcW w:w="1597" w:type="dxa"/>
          </w:tcPr>
          <w:p w14:paraId="2D67A70E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809142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5194A0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BF9D8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6B408F62" w14:textId="77777777" w:rsidTr="00777879">
        <w:tc>
          <w:tcPr>
            <w:tcW w:w="879" w:type="dxa"/>
          </w:tcPr>
          <w:p w14:paraId="7F1AB495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8EC452" w14:textId="77777777" w:rsidR="00673BAA" w:rsidRDefault="00673BAA" w:rsidP="00777879">
            <w:r>
              <w:rPr>
                <w:sz w:val="16"/>
                <w:szCs w:val="16"/>
              </w:rPr>
              <w:t>3824</w:t>
            </w:r>
          </w:p>
        </w:tc>
        <w:tc>
          <w:tcPr>
            <w:tcW w:w="517" w:type="dxa"/>
          </w:tcPr>
          <w:p w14:paraId="060E51F0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6A16FD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00C797" w14:textId="77777777" w:rsidR="00673BAA" w:rsidRDefault="00673BAA" w:rsidP="00777879">
            <w:r>
              <w:rPr>
                <w:sz w:val="16"/>
                <w:szCs w:val="16"/>
              </w:rPr>
              <w:t>Update to test case 8.2.3.14.3</w:t>
            </w:r>
          </w:p>
        </w:tc>
        <w:tc>
          <w:tcPr>
            <w:tcW w:w="517" w:type="dxa"/>
          </w:tcPr>
          <w:p w14:paraId="73F5EA68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E900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158BE00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47DF532" w14:textId="77777777" w:rsidR="00673BAA" w:rsidRDefault="00673BAA" w:rsidP="00777879">
            <w:r>
              <w:rPr>
                <w:sz w:val="16"/>
                <w:szCs w:val="16"/>
              </w:rPr>
              <w:t>R5-233346</w:t>
            </w:r>
          </w:p>
        </w:tc>
        <w:tc>
          <w:tcPr>
            <w:tcW w:w="1597" w:type="dxa"/>
          </w:tcPr>
          <w:p w14:paraId="0F3447EC" w14:textId="77777777" w:rsidR="00673BAA" w:rsidRDefault="00673BAA" w:rsidP="0077787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B7EA85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ACDC97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975263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  <w:tr w:rsidR="00673BAA" w14:paraId="4B3A9282" w14:textId="77777777" w:rsidTr="00777879">
        <w:tc>
          <w:tcPr>
            <w:tcW w:w="879" w:type="dxa"/>
          </w:tcPr>
          <w:p w14:paraId="26C98057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B4D4613" w14:textId="77777777" w:rsidR="00673BAA" w:rsidRDefault="00673BAA" w:rsidP="00777879">
            <w:r>
              <w:rPr>
                <w:sz w:val="16"/>
                <w:szCs w:val="16"/>
              </w:rPr>
              <w:t>3828</w:t>
            </w:r>
          </w:p>
        </w:tc>
        <w:tc>
          <w:tcPr>
            <w:tcW w:w="517" w:type="dxa"/>
          </w:tcPr>
          <w:p w14:paraId="7E8610C7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3EA63D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7C6D6C" w14:textId="77777777" w:rsidR="00673BAA" w:rsidRDefault="00673BAA" w:rsidP="00777879">
            <w:r>
              <w:rPr>
                <w:sz w:val="16"/>
                <w:szCs w:val="16"/>
              </w:rPr>
              <w:t>Correction of multi layer test case 11.1.5</w:t>
            </w:r>
          </w:p>
        </w:tc>
        <w:tc>
          <w:tcPr>
            <w:tcW w:w="517" w:type="dxa"/>
          </w:tcPr>
          <w:p w14:paraId="3E7E7411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3793FC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334DBED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E5E17A" w14:textId="77777777" w:rsidR="00673BAA" w:rsidRDefault="00673BAA" w:rsidP="00777879">
            <w:r>
              <w:rPr>
                <w:sz w:val="16"/>
                <w:szCs w:val="16"/>
              </w:rPr>
              <w:t>R5-233146</w:t>
            </w:r>
          </w:p>
        </w:tc>
        <w:tc>
          <w:tcPr>
            <w:tcW w:w="1597" w:type="dxa"/>
          </w:tcPr>
          <w:p w14:paraId="4707B8A5" w14:textId="77777777" w:rsidR="00673BAA" w:rsidRDefault="00673BAA" w:rsidP="0077787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E437C0B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FA6D44" w14:textId="77777777" w:rsidR="00673BAA" w:rsidRDefault="00673BAA" w:rsidP="00777879">
            <w:r>
              <w:rPr>
                <w:sz w:val="16"/>
                <w:szCs w:val="16"/>
              </w:rPr>
              <w:t>11.1.5</w:t>
            </w:r>
          </w:p>
        </w:tc>
        <w:tc>
          <w:tcPr>
            <w:tcW w:w="998" w:type="dxa"/>
          </w:tcPr>
          <w:p w14:paraId="1B3E972E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589BE09A" w14:textId="77777777" w:rsidTr="00777879">
        <w:tc>
          <w:tcPr>
            <w:tcW w:w="879" w:type="dxa"/>
          </w:tcPr>
          <w:p w14:paraId="2113540E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8C53DB" w14:textId="77777777" w:rsidR="00673BAA" w:rsidRDefault="00673BAA" w:rsidP="00777879">
            <w:r>
              <w:rPr>
                <w:sz w:val="16"/>
                <w:szCs w:val="16"/>
              </w:rPr>
              <w:t>3829</w:t>
            </w:r>
          </w:p>
        </w:tc>
        <w:tc>
          <w:tcPr>
            <w:tcW w:w="517" w:type="dxa"/>
          </w:tcPr>
          <w:p w14:paraId="0B79F04C" w14:textId="77777777" w:rsidR="00673BAA" w:rsidRDefault="00673BA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45146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AED714" w14:textId="77777777" w:rsidR="00673BAA" w:rsidRDefault="00673BAA" w:rsidP="00777879">
            <w:r>
              <w:rPr>
                <w:sz w:val="16"/>
                <w:szCs w:val="16"/>
              </w:rPr>
              <w:t>Correction of emergency services test case 11.4.11</w:t>
            </w:r>
          </w:p>
        </w:tc>
        <w:tc>
          <w:tcPr>
            <w:tcW w:w="517" w:type="dxa"/>
          </w:tcPr>
          <w:p w14:paraId="6E7DDC46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786A9B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F9E9BD8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2CD77B9" w14:textId="77777777" w:rsidR="00673BAA" w:rsidRDefault="00673BAA" w:rsidP="00777879">
            <w:r>
              <w:rPr>
                <w:sz w:val="16"/>
                <w:szCs w:val="16"/>
              </w:rPr>
              <w:t>R5-233147</w:t>
            </w:r>
          </w:p>
        </w:tc>
        <w:tc>
          <w:tcPr>
            <w:tcW w:w="1597" w:type="dxa"/>
          </w:tcPr>
          <w:p w14:paraId="5F76CE45" w14:textId="77777777" w:rsidR="00673BAA" w:rsidRDefault="00673BAA" w:rsidP="0077787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BD413A4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026DF8" w14:textId="77777777" w:rsidR="00673BAA" w:rsidRDefault="00673BAA" w:rsidP="00777879">
            <w:r>
              <w:rPr>
                <w:sz w:val="16"/>
                <w:szCs w:val="16"/>
              </w:rPr>
              <w:t>11.4.11</w:t>
            </w:r>
          </w:p>
        </w:tc>
        <w:tc>
          <w:tcPr>
            <w:tcW w:w="998" w:type="dxa"/>
          </w:tcPr>
          <w:p w14:paraId="72419271" w14:textId="77777777" w:rsidR="00673BAA" w:rsidRDefault="00673BA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73BAA" w14:paraId="699FE7C4" w14:textId="77777777" w:rsidTr="00777879">
        <w:tc>
          <w:tcPr>
            <w:tcW w:w="879" w:type="dxa"/>
          </w:tcPr>
          <w:p w14:paraId="6F044EFB" w14:textId="77777777" w:rsidR="00673BAA" w:rsidRDefault="00673BAA" w:rsidP="00777879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56E7A0" w14:textId="77777777" w:rsidR="00673BAA" w:rsidRDefault="00673BAA" w:rsidP="00777879">
            <w:r>
              <w:rPr>
                <w:sz w:val="16"/>
                <w:szCs w:val="16"/>
              </w:rPr>
              <w:t>3833</w:t>
            </w:r>
          </w:p>
        </w:tc>
        <w:tc>
          <w:tcPr>
            <w:tcW w:w="517" w:type="dxa"/>
          </w:tcPr>
          <w:p w14:paraId="0800A318" w14:textId="77777777" w:rsidR="00673BAA" w:rsidRDefault="00673BA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7D8B84" w14:textId="77777777" w:rsidR="00673BAA" w:rsidRDefault="00673BA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5DF87B" w14:textId="77777777" w:rsidR="00673BAA" w:rsidRDefault="00673BAA" w:rsidP="00777879">
            <w:r>
              <w:rPr>
                <w:sz w:val="16"/>
                <w:szCs w:val="16"/>
              </w:rPr>
              <w:t>Update 5GMM Emergency Service test case 11.4.13</w:t>
            </w:r>
          </w:p>
        </w:tc>
        <w:tc>
          <w:tcPr>
            <w:tcW w:w="517" w:type="dxa"/>
          </w:tcPr>
          <w:p w14:paraId="421262FF" w14:textId="77777777" w:rsidR="00673BAA" w:rsidRDefault="00673BA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6CA215" w14:textId="77777777" w:rsidR="00673BAA" w:rsidRDefault="00673BAA" w:rsidP="00777879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092EA7B" w14:textId="77777777" w:rsidR="00673BAA" w:rsidRDefault="00673BA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F3A24E9" w14:textId="77777777" w:rsidR="00673BAA" w:rsidRDefault="00673BAA" w:rsidP="00777879">
            <w:r>
              <w:rPr>
                <w:sz w:val="16"/>
                <w:szCs w:val="16"/>
              </w:rPr>
              <w:t>R5-233354</w:t>
            </w:r>
          </w:p>
        </w:tc>
        <w:tc>
          <w:tcPr>
            <w:tcW w:w="1597" w:type="dxa"/>
          </w:tcPr>
          <w:p w14:paraId="34A6C946" w14:textId="77777777" w:rsidR="00673BAA" w:rsidRDefault="00673BAA" w:rsidP="0077787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D8458F8" w14:textId="77777777" w:rsidR="00673BAA" w:rsidRDefault="00673BA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561A6D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0BD02" w14:textId="77777777" w:rsidR="00673BAA" w:rsidRDefault="00673BAA" w:rsidP="00777879">
            <w:pPr>
              <w:rPr>
                <w:sz w:val="16"/>
                <w:szCs w:val="16"/>
              </w:rPr>
            </w:pPr>
          </w:p>
        </w:tc>
      </w:tr>
    </w:tbl>
    <w:p w14:paraId="368B3594" w14:textId="77777777" w:rsidR="00673BAA" w:rsidRDefault="00673BAA" w:rsidP="00673BAA"/>
    <w:p w14:paraId="15932D69" w14:textId="77777777" w:rsidR="00673BAA" w:rsidRDefault="00673BAA" w:rsidP="00673BAA"/>
    <w:p w14:paraId="59B4107F" w14:textId="50972619" w:rsidR="00695C2A" w:rsidRDefault="00695C2A" w:rsidP="00695C2A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RP-230980</w:t>
      </w:r>
      <w:r>
        <w:rPr>
          <w:b/>
          <w:i/>
          <w:noProof/>
          <w:sz w:val="28"/>
        </w:rPr>
        <w:fldChar w:fldCharType="end"/>
      </w:r>
    </w:p>
    <w:p w14:paraId="519D632D" w14:textId="06D01E8E" w:rsidR="00695C2A" w:rsidRPr="00917427" w:rsidRDefault="00695C2A" w:rsidP="00695C2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(38.533 - redone!)</w:t>
      </w:r>
    </w:p>
    <w:p w14:paraId="6BE9CC20" w14:textId="77777777" w:rsidR="00695C2A" w:rsidRPr="00784730" w:rsidRDefault="00695C2A" w:rsidP="00695C2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0348C85D" w14:textId="77777777" w:rsidR="00695C2A" w:rsidRPr="00050554" w:rsidRDefault="00695C2A" w:rsidP="00695C2A">
      <w:pPr>
        <w:rPr>
          <w:rFonts w:ascii="Arial" w:hAnsi="Arial" w:cs="Arial"/>
          <w:b/>
          <w:bCs/>
          <w:lang w:val="en-US"/>
        </w:rPr>
      </w:pPr>
    </w:p>
    <w:p w14:paraId="1A3B3815" w14:textId="77777777" w:rsidR="00695C2A" w:rsidRDefault="00695C2A" w:rsidP="00695C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CE33C1E" w14:textId="77777777" w:rsidR="00695C2A" w:rsidRPr="00E145B1" w:rsidRDefault="00695C2A" w:rsidP="00695C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8)</w:t>
      </w:r>
      <w:r>
        <w:rPr>
          <w:rFonts w:ascii="Arial" w:hAnsi="Arial" w:cs="Arial"/>
          <w:b/>
          <w:bCs/>
        </w:rPr>
        <w:fldChar w:fldCharType="end"/>
      </w:r>
    </w:p>
    <w:p w14:paraId="64864E78" w14:textId="77777777" w:rsidR="00695C2A" w:rsidRDefault="00695C2A" w:rsidP="00695C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F7D504D" w14:textId="77777777" w:rsidR="00695C2A" w:rsidRDefault="00695C2A" w:rsidP="00695C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7E535E" w14:textId="77777777" w:rsidR="00695C2A" w:rsidRDefault="00695C2A" w:rsidP="00695C2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A511C3B" w14:textId="77777777" w:rsidR="00695C2A" w:rsidRPr="004E535C" w:rsidRDefault="00695C2A" w:rsidP="00695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5C2A" w:rsidRPr="004E535C" w14:paraId="5BE39889" w14:textId="77777777" w:rsidTr="0077787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B4F087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7C56DD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1D44BB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2C23A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421480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19157F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5A55F3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9FFE97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F6D111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BF521E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BE13AD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05B854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7D383F" w14:textId="77777777" w:rsidR="00695C2A" w:rsidRPr="00BF1EB6" w:rsidRDefault="00695C2A" w:rsidP="0077787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5C2A" w14:paraId="345F4BC6" w14:textId="77777777" w:rsidTr="00777879">
        <w:tc>
          <w:tcPr>
            <w:tcW w:w="879" w:type="dxa"/>
          </w:tcPr>
          <w:p w14:paraId="455F9CD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1061C9" w14:textId="77777777" w:rsidR="00695C2A" w:rsidRDefault="00695C2A" w:rsidP="00777879">
            <w:r>
              <w:rPr>
                <w:sz w:val="16"/>
                <w:szCs w:val="16"/>
              </w:rPr>
              <w:t>2353</w:t>
            </w:r>
          </w:p>
        </w:tc>
        <w:tc>
          <w:tcPr>
            <w:tcW w:w="517" w:type="dxa"/>
          </w:tcPr>
          <w:p w14:paraId="0F841DA9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2945E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B2B594" w14:textId="77777777" w:rsidR="00695C2A" w:rsidRDefault="00695C2A" w:rsidP="00777879">
            <w:r>
              <w:rPr>
                <w:sz w:val="16"/>
                <w:szCs w:val="16"/>
              </w:rPr>
              <w:t>Core spec alignment for SMTC value for TC 6.1.1.1</w:t>
            </w:r>
          </w:p>
        </w:tc>
        <w:tc>
          <w:tcPr>
            <w:tcW w:w="517" w:type="dxa"/>
          </w:tcPr>
          <w:p w14:paraId="7AECD7D0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2039E0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E593532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F5A8B84" w14:textId="77777777" w:rsidR="00695C2A" w:rsidRDefault="00695C2A" w:rsidP="00777879">
            <w:r>
              <w:rPr>
                <w:sz w:val="16"/>
                <w:szCs w:val="16"/>
              </w:rPr>
              <w:t>R5-232174</w:t>
            </w:r>
          </w:p>
        </w:tc>
        <w:tc>
          <w:tcPr>
            <w:tcW w:w="1597" w:type="dxa"/>
          </w:tcPr>
          <w:p w14:paraId="5FA72450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28F757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A59C20" w14:textId="77777777" w:rsidR="00695C2A" w:rsidRDefault="00695C2A" w:rsidP="00777879"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998" w:type="dxa"/>
          </w:tcPr>
          <w:p w14:paraId="6C633118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5C2A" w14:paraId="6A7BFAF8" w14:textId="77777777" w:rsidTr="00777879">
        <w:tc>
          <w:tcPr>
            <w:tcW w:w="879" w:type="dxa"/>
          </w:tcPr>
          <w:p w14:paraId="46EAB914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5CB1F6A" w14:textId="77777777" w:rsidR="00695C2A" w:rsidRDefault="00695C2A" w:rsidP="00777879">
            <w:r>
              <w:rPr>
                <w:sz w:val="16"/>
                <w:szCs w:val="16"/>
              </w:rPr>
              <w:t>2354</w:t>
            </w:r>
          </w:p>
        </w:tc>
        <w:tc>
          <w:tcPr>
            <w:tcW w:w="517" w:type="dxa"/>
          </w:tcPr>
          <w:p w14:paraId="4C80F59B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5B1BD2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46F8F7" w14:textId="77777777" w:rsidR="00695C2A" w:rsidRDefault="00695C2A" w:rsidP="00777879">
            <w:r>
              <w:rPr>
                <w:sz w:val="16"/>
                <w:szCs w:val="16"/>
              </w:rPr>
              <w:t>Correction to Test frequencies reference for active BWP switch TCs: 4.5.6.1.1, 4.5.6.1.2, 4.5.6.2.1</w:t>
            </w:r>
          </w:p>
        </w:tc>
        <w:tc>
          <w:tcPr>
            <w:tcW w:w="517" w:type="dxa"/>
          </w:tcPr>
          <w:p w14:paraId="11CA05FB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43764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FDDBC90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97B3DC" w14:textId="77777777" w:rsidR="00695C2A" w:rsidRDefault="00695C2A" w:rsidP="00777879">
            <w:r>
              <w:rPr>
                <w:sz w:val="16"/>
                <w:szCs w:val="16"/>
              </w:rPr>
              <w:t>R5-232175</w:t>
            </w:r>
          </w:p>
        </w:tc>
        <w:tc>
          <w:tcPr>
            <w:tcW w:w="1597" w:type="dxa"/>
          </w:tcPr>
          <w:p w14:paraId="3EDBC6B4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062C1AF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AD0555" w14:textId="77777777" w:rsidR="00695C2A" w:rsidRDefault="00695C2A" w:rsidP="00777879">
            <w:r>
              <w:rPr>
                <w:sz w:val="16"/>
                <w:szCs w:val="16"/>
              </w:rPr>
              <w:t>4.5.6.1.1, 4.5.6.1.2, 4.5.6.2.1</w:t>
            </w:r>
          </w:p>
        </w:tc>
        <w:tc>
          <w:tcPr>
            <w:tcW w:w="998" w:type="dxa"/>
          </w:tcPr>
          <w:p w14:paraId="03B24E8C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5C2A" w14:paraId="4916C4FE" w14:textId="77777777" w:rsidTr="00777879">
        <w:tc>
          <w:tcPr>
            <w:tcW w:w="879" w:type="dxa"/>
          </w:tcPr>
          <w:p w14:paraId="3157D91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2FBE11" w14:textId="77777777" w:rsidR="00695C2A" w:rsidRDefault="00695C2A" w:rsidP="00777879">
            <w:r>
              <w:rPr>
                <w:sz w:val="16"/>
                <w:szCs w:val="16"/>
              </w:rPr>
              <w:t>2355</w:t>
            </w:r>
          </w:p>
        </w:tc>
        <w:tc>
          <w:tcPr>
            <w:tcW w:w="517" w:type="dxa"/>
          </w:tcPr>
          <w:p w14:paraId="4C9B57EF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8949C8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E07550" w14:textId="77777777" w:rsidR="00695C2A" w:rsidRDefault="00695C2A" w:rsidP="00777879">
            <w:r>
              <w:rPr>
                <w:sz w:val="16"/>
                <w:szCs w:val="16"/>
              </w:rPr>
              <w:t>Clarification to test procedure for EN-DC active BWP switch TCs: 4.5.6.1.1, 4.5.6.1.2, 4.5.6.2.1</w:t>
            </w:r>
          </w:p>
        </w:tc>
        <w:tc>
          <w:tcPr>
            <w:tcW w:w="517" w:type="dxa"/>
          </w:tcPr>
          <w:p w14:paraId="0501816A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CE8305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E85238A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B16556" w14:textId="77777777" w:rsidR="00695C2A" w:rsidRDefault="00695C2A" w:rsidP="00777879">
            <w:r>
              <w:rPr>
                <w:sz w:val="16"/>
                <w:szCs w:val="16"/>
              </w:rPr>
              <w:t>R5-233624</w:t>
            </w:r>
          </w:p>
        </w:tc>
        <w:tc>
          <w:tcPr>
            <w:tcW w:w="1597" w:type="dxa"/>
          </w:tcPr>
          <w:p w14:paraId="348965FD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61A7B4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F7D02C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F9F41D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767C161A" w14:textId="77777777" w:rsidTr="00777879">
        <w:tc>
          <w:tcPr>
            <w:tcW w:w="879" w:type="dxa"/>
          </w:tcPr>
          <w:p w14:paraId="0990108E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D7C79D" w14:textId="77777777" w:rsidR="00695C2A" w:rsidRDefault="00695C2A" w:rsidP="00777879">
            <w:r>
              <w:rPr>
                <w:sz w:val="16"/>
                <w:szCs w:val="16"/>
              </w:rPr>
              <w:t>2356</w:t>
            </w:r>
          </w:p>
        </w:tc>
        <w:tc>
          <w:tcPr>
            <w:tcW w:w="517" w:type="dxa"/>
          </w:tcPr>
          <w:p w14:paraId="4F11BC6F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76C576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824996" w14:textId="77777777" w:rsidR="00695C2A" w:rsidRDefault="00695C2A" w:rsidP="00777879">
            <w:r>
              <w:rPr>
                <w:sz w:val="16"/>
                <w:szCs w:val="16"/>
              </w:rPr>
              <w:t>Clarification to test procedure for SA active BWP switch TCs: 6.5.6.1.1, 6.5.6.1.2, 6.5.6.2.1</w:t>
            </w:r>
          </w:p>
        </w:tc>
        <w:tc>
          <w:tcPr>
            <w:tcW w:w="517" w:type="dxa"/>
          </w:tcPr>
          <w:p w14:paraId="324DD3F0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C86CDC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A05297D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31553BC" w14:textId="77777777" w:rsidR="00695C2A" w:rsidRDefault="00695C2A" w:rsidP="00777879">
            <w:r>
              <w:rPr>
                <w:sz w:val="16"/>
                <w:szCs w:val="16"/>
              </w:rPr>
              <w:t>R5-233629</w:t>
            </w:r>
          </w:p>
        </w:tc>
        <w:tc>
          <w:tcPr>
            <w:tcW w:w="1597" w:type="dxa"/>
          </w:tcPr>
          <w:p w14:paraId="743A3D64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9522D52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A196B4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1F513B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7CB27C3A" w14:textId="77777777" w:rsidTr="00777879">
        <w:tc>
          <w:tcPr>
            <w:tcW w:w="879" w:type="dxa"/>
          </w:tcPr>
          <w:p w14:paraId="1168E334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E0E9D3" w14:textId="77777777" w:rsidR="00695C2A" w:rsidRDefault="00695C2A" w:rsidP="00777879">
            <w:r>
              <w:rPr>
                <w:sz w:val="16"/>
                <w:szCs w:val="16"/>
              </w:rPr>
              <w:t>2368</w:t>
            </w:r>
          </w:p>
        </w:tc>
        <w:tc>
          <w:tcPr>
            <w:tcW w:w="517" w:type="dxa"/>
          </w:tcPr>
          <w:p w14:paraId="72773CBC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61E684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D53749" w14:textId="77777777" w:rsidR="00695C2A" w:rsidRDefault="00695C2A" w:rsidP="00777879">
            <w:r>
              <w:rPr>
                <w:sz w:val="16"/>
                <w:szCs w:val="16"/>
              </w:rPr>
              <w:t>Correction to FR2 BFD and LR including TT</w:t>
            </w:r>
          </w:p>
        </w:tc>
        <w:tc>
          <w:tcPr>
            <w:tcW w:w="517" w:type="dxa"/>
          </w:tcPr>
          <w:p w14:paraId="37B6C37C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764F53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ACE16D7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F4F2154" w14:textId="77777777" w:rsidR="00695C2A" w:rsidRDefault="00695C2A" w:rsidP="00777879">
            <w:r>
              <w:rPr>
                <w:sz w:val="16"/>
                <w:szCs w:val="16"/>
              </w:rPr>
              <w:t>R5-233665</w:t>
            </w:r>
          </w:p>
        </w:tc>
        <w:tc>
          <w:tcPr>
            <w:tcW w:w="1597" w:type="dxa"/>
          </w:tcPr>
          <w:p w14:paraId="79BE6A94" w14:textId="77777777" w:rsidR="00695C2A" w:rsidRDefault="00695C2A" w:rsidP="00777879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190BB28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CC4A71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50BEBE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6F036F0A" w14:textId="77777777" w:rsidTr="00777879">
        <w:tc>
          <w:tcPr>
            <w:tcW w:w="879" w:type="dxa"/>
          </w:tcPr>
          <w:p w14:paraId="6654AAEA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2DB7EF" w14:textId="77777777" w:rsidR="00695C2A" w:rsidRDefault="00695C2A" w:rsidP="00777879">
            <w:r>
              <w:rPr>
                <w:sz w:val="16"/>
                <w:szCs w:val="16"/>
              </w:rPr>
              <w:t>2369</w:t>
            </w:r>
          </w:p>
        </w:tc>
        <w:tc>
          <w:tcPr>
            <w:tcW w:w="517" w:type="dxa"/>
          </w:tcPr>
          <w:p w14:paraId="49F63F5D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E9B013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1481D9" w14:textId="77777777" w:rsidR="00695C2A" w:rsidRDefault="00695C2A" w:rsidP="00777879">
            <w:r>
              <w:rPr>
                <w:sz w:val="16"/>
                <w:szCs w:val="16"/>
              </w:rPr>
              <w:t>Correction to EN-DC FR2 RLM tests for PSCell configured with CSI-RS-based RLM RS including TT</w:t>
            </w:r>
          </w:p>
        </w:tc>
        <w:tc>
          <w:tcPr>
            <w:tcW w:w="517" w:type="dxa"/>
          </w:tcPr>
          <w:p w14:paraId="03C63D79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1040D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E75504C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964AD3" w14:textId="77777777" w:rsidR="00695C2A" w:rsidRDefault="00695C2A" w:rsidP="00777879">
            <w:r>
              <w:rPr>
                <w:sz w:val="16"/>
                <w:szCs w:val="16"/>
              </w:rPr>
              <w:t>R5-232307</w:t>
            </w:r>
          </w:p>
        </w:tc>
        <w:tc>
          <w:tcPr>
            <w:tcW w:w="1597" w:type="dxa"/>
          </w:tcPr>
          <w:p w14:paraId="01C16AFB" w14:textId="77777777" w:rsidR="00695C2A" w:rsidRDefault="00695C2A" w:rsidP="00777879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431C8FE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F89FC1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1573AC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609AF695" w14:textId="77777777" w:rsidTr="00777879">
        <w:tc>
          <w:tcPr>
            <w:tcW w:w="879" w:type="dxa"/>
          </w:tcPr>
          <w:p w14:paraId="71C7BF80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70A8EDC" w14:textId="77777777" w:rsidR="00695C2A" w:rsidRDefault="00695C2A" w:rsidP="00777879">
            <w:r>
              <w:rPr>
                <w:sz w:val="16"/>
                <w:szCs w:val="16"/>
              </w:rPr>
              <w:t>2399</w:t>
            </w:r>
          </w:p>
        </w:tc>
        <w:tc>
          <w:tcPr>
            <w:tcW w:w="517" w:type="dxa"/>
          </w:tcPr>
          <w:p w14:paraId="0B173D0E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8DFF3B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85364E" w14:textId="77777777" w:rsidR="00695C2A" w:rsidRDefault="00695C2A" w:rsidP="00777879">
            <w:r>
              <w:rPr>
                <w:sz w:val="16"/>
                <w:szCs w:val="16"/>
              </w:rPr>
              <w:t>Correction to EN DC RRM TC 4.6.2.x FR1 interFreq</w:t>
            </w:r>
          </w:p>
        </w:tc>
        <w:tc>
          <w:tcPr>
            <w:tcW w:w="517" w:type="dxa"/>
          </w:tcPr>
          <w:p w14:paraId="288106D5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EFF191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8133FDD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85C240" w14:textId="77777777" w:rsidR="00695C2A" w:rsidRDefault="00695C2A" w:rsidP="00777879">
            <w:r>
              <w:rPr>
                <w:sz w:val="16"/>
                <w:szCs w:val="16"/>
              </w:rPr>
              <w:t>R5-232491</w:t>
            </w:r>
          </w:p>
        </w:tc>
        <w:tc>
          <w:tcPr>
            <w:tcW w:w="1597" w:type="dxa"/>
          </w:tcPr>
          <w:p w14:paraId="7779D73B" w14:textId="77777777" w:rsidR="00695C2A" w:rsidRDefault="00695C2A" w:rsidP="00777879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1842E54D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637FFB" w14:textId="77777777" w:rsidR="00695C2A" w:rsidRDefault="00695C2A" w:rsidP="00777879">
            <w:r>
              <w:rPr>
                <w:sz w:val="16"/>
                <w:szCs w:val="16"/>
              </w:rPr>
              <w:t>4.6.2.1, 4.6.2.5, 4.6.2.6</w:t>
            </w:r>
          </w:p>
        </w:tc>
        <w:tc>
          <w:tcPr>
            <w:tcW w:w="998" w:type="dxa"/>
          </w:tcPr>
          <w:p w14:paraId="5931A530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5C2A" w14:paraId="71350265" w14:textId="77777777" w:rsidTr="00777879">
        <w:tc>
          <w:tcPr>
            <w:tcW w:w="879" w:type="dxa"/>
          </w:tcPr>
          <w:p w14:paraId="33F28B4B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D69BED" w14:textId="77777777" w:rsidR="00695C2A" w:rsidRDefault="00695C2A" w:rsidP="00777879">
            <w:r>
              <w:rPr>
                <w:sz w:val="16"/>
                <w:szCs w:val="16"/>
              </w:rPr>
              <w:t>2400</w:t>
            </w:r>
          </w:p>
        </w:tc>
        <w:tc>
          <w:tcPr>
            <w:tcW w:w="517" w:type="dxa"/>
          </w:tcPr>
          <w:p w14:paraId="1628D194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FCE59F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01C9D9" w14:textId="77777777" w:rsidR="00695C2A" w:rsidRDefault="00695C2A" w:rsidP="00777879">
            <w:r>
              <w:rPr>
                <w:sz w:val="16"/>
                <w:szCs w:val="16"/>
              </w:rPr>
              <w:t>Correction to NR SA RRM TC 6.6.2.x FR1 interFreq</w:t>
            </w:r>
          </w:p>
        </w:tc>
        <w:tc>
          <w:tcPr>
            <w:tcW w:w="517" w:type="dxa"/>
          </w:tcPr>
          <w:p w14:paraId="22A94F71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597213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67A1C72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5A1F737" w14:textId="77777777" w:rsidR="00695C2A" w:rsidRDefault="00695C2A" w:rsidP="00777879">
            <w:r>
              <w:rPr>
                <w:sz w:val="16"/>
                <w:szCs w:val="16"/>
              </w:rPr>
              <w:t>R5-232492</w:t>
            </w:r>
          </w:p>
        </w:tc>
        <w:tc>
          <w:tcPr>
            <w:tcW w:w="1597" w:type="dxa"/>
          </w:tcPr>
          <w:p w14:paraId="0195BC7F" w14:textId="77777777" w:rsidR="00695C2A" w:rsidRDefault="00695C2A" w:rsidP="00777879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86CFA7F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D2DA57" w14:textId="77777777" w:rsidR="00695C2A" w:rsidRDefault="00695C2A" w:rsidP="00777879">
            <w:r>
              <w:rPr>
                <w:sz w:val="16"/>
                <w:szCs w:val="16"/>
              </w:rPr>
              <w:t>6.6.2.1, 6.6.2.5, 6.6.2.6</w:t>
            </w:r>
          </w:p>
        </w:tc>
        <w:tc>
          <w:tcPr>
            <w:tcW w:w="998" w:type="dxa"/>
          </w:tcPr>
          <w:p w14:paraId="2F0F18BE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5C2A" w14:paraId="295EC1FC" w14:textId="77777777" w:rsidTr="00777879">
        <w:tc>
          <w:tcPr>
            <w:tcW w:w="879" w:type="dxa"/>
          </w:tcPr>
          <w:p w14:paraId="19A9C093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4D7FD3" w14:textId="77777777" w:rsidR="00695C2A" w:rsidRDefault="00695C2A" w:rsidP="00777879">
            <w:r>
              <w:rPr>
                <w:sz w:val="16"/>
                <w:szCs w:val="16"/>
              </w:rPr>
              <w:t>2401</w:t>
            </w:r>
          </w:p>
        </w:tc>
        <w:tc>
          <w:tcPr>
            <w:tcW w:w="517" w:type="dxa"/>
          </w:tcPr>
          <w:p w14:paraId="582D92E0" w14:textId="77777777" w:rsidR="00695C2A" w:rsidRDefault="00695C2A" w:rsidP="0077787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7687151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D01761" w14:textId="77777777" w:rsidR="00695C2A" w:rsidRDefault="00695C2A" w:rsidP="00777879">
            <w:r>
              <w:rPr>
                <w:sz w:val="16"/>
                <w:szCs w:val="16"/>
              </w:rPr>
              <w:t>Correction to NR SA RRM TC 8.4.2.x FR2 interRAT</w:t>
            </w:r>
          </w:p>
        </w:tc>
        <w:tc>
          <w:tcPr>
            <w:tcW w:w="517" w:type="dxa"/>
          </w:tcPr>
          <w:p w14:paraId="461DADBE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F3321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579626A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CC145DD" w14:textId="77777777" w:rsidR="00695C2A" w:rsidRDefault="00695C2A" w:rsidP="00777879">
            <w:r>
              <w:rPr>
                <w:sz w:val="16"/>
                <w:szCs w:val="16"/>
              </w:rPr>
              <w:t>R5-233775</w:t>
            </w:r>
          </w:p>
        </w:tc>
        <w:tc>
          <w:tcPr>
            <w:tcW w:w="1597" w:type="dxa"/>
          </w:tcPr>
          <w:p w14:paraId="5DA20274" w14:textId="77777777" w:rsidR="00695C2A" w:rsidRDefault="00695C2A" w:rsidP="0077787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450DCF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2F86BC" w14:textId="77777777" w:rsidR="00695C2A" w:rsidRDefault="00695C2A" w:rsidP="00777879">
            <w:r>
              <w:rPr>
                <w:sz w:val="16"/>
                <w:szCs w:val="16"/>
              </w:rPr>
              <w:t>8.4.2.5, 8.4.2.6, 8.4.2.7, 8.4.2.8</w:t>
            </w:r>
          </w:p>
        </w:tc>
        <w:tc>
          <w:tcPr>
            <w:tcW w:w="998" w:type="dxa"/>
          </w:tcPr>
          <w:p w14:paraId="2150872E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5C2A" w14:paraId="2CFB0281" w14:textId="77777777" w:rsidTr="00777879">
        <w:tc>
          <w:tcPr>
            <w:tcW w:w="879" w:type="dxa"/>
          </w:tcPr>
          <w:p w14:paraId="3344A4F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791E9F" w14:textId="77777777" w:rsidR="00695C2A" w:rsidRDefault="00695C2A" w:rsidP="00777879">
            <w:r>
              <w:rPr>
                <w:sz w:val="16"/>
                <w:szCs w:val="16"/>
              </w:rPr>
              <w:t>2402</w:t>
            </w:r>
          </w:p>
        </w:tc>
        <w:tc>
          <w:tcPr>
            <w:tcW w:w="517" w:type="dxa"/>
          </w:tcPr>
          <w:p w14:paraId="2098AEE0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799D9F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A092DD" w14:textId="77777777" w:rsidR="00695C2A" w:rsidRDefault="00695C2A" w:rsidP="00777879">
            <w:r>
              <w:rPr>
                <w:sz w:val="16"/>
                <w:szCs w:val="16"/>
              </w:rPr>
              <w:t>Correction to Annex H for NR RRM TCs</w:t>
            </w:r>
          </w:p>
        </w:tc>
        <w:tc>
          <w:tcPr>
            <w:tcW w:w="517" w:type="dxa"/>
          </w:tcPr>
          <w:p w14:paraId="2B2EE14F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64FF1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BB5B763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49499A" w14:textId="77777777" w:rsidR="00695C2A" w:rsidRDefault="00695C2A" w:rsidP="00777879">
            <w:r>
              <w:rPr>
                <w:sz w:val="16"/>
                <w:szCs w:val="16"/>
              </w:rPr>
              <w:t>R5-232494</w:t>
            </w:r>
          </w:p>
        </w:tc>
        <w:tc>
          <w:tcPr>
            <w:tcW w:w="1597" w:type="dxa"/>
          </w:tcPr>
          <w:p w14:paraId="67995D81" w14:textId="77777777" w:rsidR="00695C2A" w:rsidRDefault="00695C2A" w:rsidP="00777879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01A4FF6D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E798BE" w14:textId="77777777" w:rsidR="00695C2A" w:rsidRDefault="00695C2A" w:rsidP="00777879">
            <w:r>
              <w:rPr>
                <w:sz w:val="16"/>
                <w:szCs w:val="16"/>
              </w:rPr>
              <w:t>H.3.4</w:t>
            </w:r>
          </w:p>
        </w:tc>
        <w:tc>
          <w:tcPr>
            <w:tcW w:w="998" w:type="dxa"/>
          </w:tcPr>
          <w:p w14:paraId="1CDB87F2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5C2A" w14:paraId="45C15B61" w14:textId="77777777" w:rsidTr="00777879">
        <w:tc>
          <w:tcPr>
            <w:tcW w:w="879" w:type="dxa"/>
          </w:tcPr>
          <w:p w14:paraId="349BD7CF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B2E039" w14:textId="77777777" w:rsidR="00695C2A" w:rsidRDefault="00695C2A" w:rsidP="00777879">
            <w:r>
              <w:rPr>
                <w:sz w:val="16"/>
                <w:szCs w:val="16"/>
              </w:rPr>
              <w:t>2410</w:t>
            </w:r>
          </w:p>
        </w:tc>
        <w:tc>
          <w:tcPr>
            <w:tcW w:w="517" w:type="dxa"/>
          </w:tcPr>
          <w:p w14:paraId="3E50DFDC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A8C15B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0E9002" w14:textId="77777777" w:rsidR="00695C2A" w:rsidRDefault="00695C2A" w:rsidP="00777879">
            <w:r>
              <w:rPr>
                <w:sz w:val="16"/>
                <w:szCs w:val="16"/>
              </w:rPr>
              <w:t>Addition of NR SA FR2 active TCI state switch test cases 7.5.8.1.1 and 7.5.8.2.1 with TT</w:t>
            </w:r>
          </w:p>
        </w:tc>
        <w:tc>
          <w:tcPr>
            <w:tcW w:w="517" w:type="dxa"/>
          </w:tcPr>
          <w:p w14:paraId="71B76F4B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3596E5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3EA9268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8FF50A3" w14:textId="77777777" w:rsidR="00695C2A" w:rsidRDefault="00695C2A" w:rsidP="00777879">
            <w:r>
              <w:rPr>
                <w:sz w:val="16"/>
                <w:szCs w:val="16"/>
              </w:rPr>
              <w:t>R5-233645</w:t>
            </w:r>
          </w:p>
        </w:tc>
        <w:tc>
          <w:tcPr>
            <w:tcW w:w="1597" w:type="dxa"/>
          </w:tcPr>
          <w:p w14:paraId="65C5412C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B622B8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2C74CA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8963AB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0643E17B" w14:textId="77777777" w:rsidTr="00777879">
        <w:tc>
          <w:tcPr>
            <w:tcW w:w="879" w:type="dxa"/>
          </w:tcPr>
          <w:p w14:paraId="25DB8449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6EBB82" w14:textId="77777777" w:rsidR="00695C2A" w:rsidRDefault="00695C2A" w:rsidP="00777879">
            <w:r>
              <w:rPr>
                <w:sz w:val="16"/>
                <w:szCs w:val="16"/>
              </w:rPr>
              <w:t>2414</w:t>
            </w:r>
          </w:p>
        </w:tc>
        <w:tc>
          <w:tcPr>
            <w:tcW w:w="517" w:type="dxa"/>
          </w:tcPr>
          <w:p w14:paraId="401C6602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823744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EEBB1" w14:textId="77777777" w:rsidR="00695C2A" w:rsidRDefault="00695C2A" w:rsidP="00777879">
            <w:r>
              <w:rPr>
                <w:sz w:val="16"/>
                <w:szCs w:val="16"/>
              </w:rPr>
              <w:t>Update to RRM idle mode HST test cases</w:t>
            </w:r>
          </w:p>
        </w:tc>
        <w:tc>
          <w:tcPr>
            <w:tcW w:w="517" w:type="dxa"/>
          </w:tcPr>
          <w:p w14:paraId="67F4C3C9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07D1BC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B05D95D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7083E1" w14:textId="77777777" w:rsidR="00695C2A" w:rsidRDefault="00695C2A" w:rsidP="00777879">
            <w:r>
              <w:rPr>
                <w:sz w:val="16"/>
                <w:szCs w:val="16"/>
              </w:rPr>
              <w:t>R5-233740</w:t>
            </w:r>
          </w:p>
        </w:tc>
        <w:tc>
          <w:tcPr>
            <w:tcW w:w="1597" w:type="dxa"/>
          </w:tcPr>
          <w:p w14:paraId="697FFFF7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E8B8D88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C17C56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CBD8AA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2C6BECBD" w14:textId="77777777" w:rsidTr="00777879">
        <w:tc>
          <w:tcPr>
            <w:tcW w:w="879" w:type="dxa"/>
          </w:tcPr>
          <w:p w14:paraId="752DD890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DA04F2" w14:textId="77777777" w:rsidR="00695C2A" w:rsidRDefault="00695C2A" w:rsidP="00777879">
            <w:r>
              <w:rPr>
                <w:sz w:val="16"/>
                <w:szCs w:val="16"/>
              </w:rPr>
              <w:t>2421</w:t>
            </w:r>
          </w:p>
        </w:tc>
        <w:tc>
          <w:tcPr>
            <w:tcW w:w="517" w:type="dxa"/>
          </w:tcPr>
          <w:p w14:paraId="18FCA2D7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FFCD60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76A95A" w14:textId="77777777" w:rsidR="00695C2A" w:rsidRDefault="00695C2A" w:rsidP="00777879">
            <w:r>
              <w:rPr>
                <w:sz w:val="16"/>
                <w:szCs w:val="16"/>
              </w:rPr>
              <w:t>TT update for test cases 6.6.3.1 and 6.6.3.2</w:t>
            </w:r>
          </w:p>
        </w:tc>
        <w:tc>
          <w:tcPr>
            <w:tcW w:w="517" w:type="dxa"/>
          </w:tcPr>
          <w:p w14:paraId="314BB47E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81499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E1B0EB9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F107A37" w14:textId="77777777" w:rsidR="00695C2A" w:rsidRDefault="00695C2A" w:rsidP="00777879">
            <w:r>
              <w:rPr>
                <w:sz w:val="16"/>
                <w:szCs w:val="16"/>
              </w:rPr>
              <w:t>R5-233667</w:t>
            </w:r>
          </w:p>
        </w:tc>
        <w:tc>
          <w:tcPr>
            <w:tcW w:w="1597" w:type="dxa"/>
          </w:tcPr>
          <w:p w14:paraId="762D73DB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8C29DA2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261A1A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C457DF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675D7C8B" w14:textId="77777777" w:rsidTr="00777879">
        <w:tc>
          <w:tcPr>
            <w:tcW w:w="879" w:type="dxa"/>
          </w:tcPr>
          <w:p w14:paraId="4365E9A0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C0663C" w14:textId="77777777" w:rsidR="00695C2A" w:rsidRDefault="00695C2A" w:rsidP="00777879">
            <w:r>
              <w:rPr>
                <w:sz w:val="16"/>
                <w:szCs w:val="16"/>
              </w:rPr>
              <w:t>2423</w:t>
            </w:r>
          </w:p>
        </w:tc>
        <w:tc>
          <w:tcPr>
            <w:tcW w:w="517" w:type="dxa"/>
          </w:tcPr>
          <w:p w14:paraId="6B1ECDBB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C77925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7F3DCE" w14:textId="77777777" w:rsidR="00695C2A" w:rsidRDefault="00695C2A" w:rsidP="00777879">
            <w:r>
              <w:rPr>
                <w:sz w:val="16"/>
                <w:szCs w:val="16"/>
              </w:rPr>
              <w:t>Update to SCell activation and deactivation test cases</w:t>
            </w:r>
          </w:p>
        </w:tc>
        <w:tc>
          <w:tcPr>
            <w:tcW w:w="517" w:type="dxa"/>
          </w:tcPr>
          <w:p w14:paraId="5E72FEF8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C68F3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D4331F4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5E04B43" w14:textId="77777777" w:rsidR="00695C2A" w:rsidRDefault="00695C2A" w:rsidP="00777879">
            <w:r>
              <w:rPr>
                <w:sz w:val="16"/>
                <w:szCs w:val="16"/>
              </w:rPr>
              <w:t>R5-233625</w:t>
            </w:r>
          </w:p>
        </w:tc>
        <w:tc>
          <w:tcPr>
            <w:tcW w:w="1597" w:type="dxa"/>
          </w:tcPr>
          <w:p w14:paraId="58B4194A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03AFE7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40886C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BE80BC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36F260D7" w14:textId="77777777" w:rsidTr="00777879">
        <w:tc>
          <w:tcPr>
            <w:tcW w:w="879" w:type="dxa"/>
          </w:tcPr>
          <w:p w14:paraId="087FCEF2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A32C35A" w14:textId="77777777" w:rsidR="00695C2A" w:rsidRDefault="00695C2A" w:rsidP="00777879">
            <w:r>
              <w:rPr>
                <w:sz w:val="16"/>
                <w:szCs w:val="16"/>
              </w:rPr>
              <w:t>2424</w:t>
            </w:r>
          </w:p>
        </w:tc>
        <w:tc>
          <w:tcPr>
            <w:tcW w:w="517" w:type="dxa"/>
          </w:tcPr>
          <w:p w14:paraId="787D1854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1B370A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B6376" w14:textId="77777777" w:rsidR="00695C2A" w:rsidRDefault="00695C2A" w:rsidP="00777879">
            <w:r>
              <w:rPr>
                <w:sz w:val="16"/>
                <w:szCs w:val="16"/>
              </w:rPr>
              <w:t>Correction to test applicability for SA FR2 test cases</w:t>
            </w:r>
          </w:p>
        </w:tc>
        <w:tc>
          <w:tcPr>
            <w:tcW w:w="517" w:type="dxa"/>
          </w:tcPr>
          <w:p w14:paraId="4AC35DD7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3CEE2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B547C67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35867B" w14:textId="77777777" w:rsidR="00695C2A" w:rsidRDefault="00695C2A" w:rsidP="00777879">
            <w:r>
              <w:rPr>
                <w:sz w:val="16"/>
                <w:szCs w:val="16"/>
              </w:rPr>
              <w:t>R5-233630</w:t>
            </w:r>
          </w:p>
        </w:tc>
        <w:tc>
          <w:tcPr>
            <w:tcW w:w="1597" w:type="dxa"/>
          </w:tcPr>
          <w:p w14:paraId="677521AE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399F9F0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162AFB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B9AE8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7A44BA8C" w14:textId="77777777" w:rsidTr="00777879">
        <w:tc>
          <w:tcPr>
            <w:tcW w:w="879" w:type="dxa"/>
          </w:tcPr>
          <w:p w14:paraId="0B79F88B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1409734" w14:textId="77777777" w:rsidR="00695C2A" w:rsidRDefault="00695C2A" w:rsidP="00777879">
            <w:r>
              <w:rPr>
                <w:sz w:val="16"/>
                <w:szCs w:val="16"/>
              </w:rPr>
              <w:t>2439</w:t>
            </w:r>
          </w:p>
        </w:tc>
        <w:tc>
          <w:tcPr>
            <w:tcW w:w="517" w:type="dxa"/>
          </w:tcPr>
          <w:p w14:paraId="05F59444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45972C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C53BBD" w14:textId="77777777" w:rsidR="00695C2A" w:rsidRDefault="00695C2A" w:rsidP="00777879">
            <w:r>
              <w:rPr>
                <w:sz w:val="16"/>
                <w:szCs w:val="16"/>
              </w:rPr>
              <w:t>Correction to CSI RS based L1-RSRP measurement test 5.6.3.4</w:t>
            </w:r>
          </w:p>
        </w:tc>
        <w:tc>
          <w:tcPr>
            <w:tcW w:w="517" w:type="dxa"/>
          </w:tcPr>
          <w:p w14:paraId="5291A9CF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C5679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4FE257D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F11BD4" w14:textId="77777777" w:rsidR="00695C2A" w:rsidRDefault="00695C2A" w:rsidP="00777879">
            <w:r>
              <w:rPr>
                <w:sz w:val="16"/>
                <w:szCs w:val="16"/>
              </w:rPr>
              <w:t>R5-232982</w:t>
            </w:r>
          </w:p>
        </w:tc>
        <w:tc>
          <w:tcPr>
            <w:tcW w:w="1597" w:type="dxa"/>
          </w:tcPr>
          <w:p w14:paraId="40C571C0" w14:textId="77777777" w:rsidR="00695C2A" w:rsidRDefault="00695C2A" w:rsidP="00777879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1A9B581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A4FF24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DCC37F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1820334A" w14:textId="77777777" w:rsidTr="00777879">
        <w:tc>
          <w:tcPr>
            <w:tcW w:w="879" w:type="dxa"/>
          </w:tcPr>
          <w:p w14:paraId="39B57DC7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2A70AF2" w14:textId="77777777" w:rsidR="00695C2A" w:rsidRDefault="00695C2A" w:rsidP="00777879">
            <w:r>
              <w:rPr>
                <w:sz w:val="16"/>
                <w:szCs w:val="16"/>
              </w:rPr>
              <w:t>2440</w:t>
            </w:r>
          </w:p>
        </w:tc>
        <w:tc>
          <w:tcPr>
            <w:tcW w:w="517" w:type="dxa"/>
          </w:tcPr>
          <w:p w14:paraId="5D5B9C9C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3FD72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6EB0B1" w14:textId="77777777" w:rsidR="00695C2A" w:rsidRDefault="00695C2A" w:rsidP="00777879">
            <w:r>
              <w:rPr>
                <w:sz w:val="16"/>
                <w:szCs w:val="16"/>
              </w:rPr>
              <w:t>Correction to message exception in FR1 BWP Switching test cases</w:t>
            </w:r>
          </w:p>
        </w:tc>
        <w:tc>
          <w:tcPr>
            <w:tcW w:w="517" w:type="dxa"/>
          </w:tcPr>
          <w:p w14:paraId="677D4B91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8EEA3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377D1CF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B8CFEF" w14:textId="77777777" w:rsidR="00695C2A" w:rsidRDefault="00695C2A" w:rsidP="00777879">
            <w:r>
              <w:rPr>
                <w:sz w:val="16"/>
                <w:szCs w:val="16"/>
              </w:rPr>
              <w:t>R5-233011</w:t>
            </w:r>
          </w:p>
        </w:tc>
        <w:tc>
          <w:tcPr>
            <w:tcW w:w="1597" w:type="dxa"/>
          </w:tcPr>
          <w:p w14:paraId="6B0DE694" w14:textId="77777777" w:rsidR="00695C2A" w:rsidRDefault="00695C2A" w:rsidP="00777879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F53A50B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EF526B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3987EB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436BAA9E" w14:textId="77777777" w:rsidTr="00777879">
        <w:tc>
          <w:tcPr>
            <w:tcW w:w="879" w:type="dxa"/>
          </w:tcPr>
          <w:p w14:paraId="265C6D89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E2D778" w14:textId="77777777" w:rsidR="00695C2A" w:rsidRDefault="00695C2A" w:rsidP="00777879">
            <w:r>
              <w:rPr>
                <w:sz w:val="16"/>
                <w:szCs w:val="16"/>
              </w:rPr>
              <w:t>2441</w:t>
            </w:r>
          </w:p>
        </w:tc>
        <w:tc>
          <w:tcPr>
            <w:tcW w:w="517" w:type="dxa"/>
          </w:tcPr>
          <w:p w14:paraId="1370E100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747EA3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2B118D" w14:textId="77777777" w:rsidR="00695C2A" w:rsidRDefault="00695C2A" w:rsidP="00777879">
            <w:r>
              <w:rPr>
                <w:sz w:val="16"/>
                <w:szCs w:val="16"/>
              </w:rPr>
              <w:t>Correction to ssb-ToMeasure setting in 5.6.1.1 and 5.6.1.3</w:t>
            </w:r>
          </w:p>
        </w:tc>
        <w:tc>
          <w:tcPr>
            <w:tcW w:w="517" w:type="dxa"/>
          </w:tcPr>
          <w:p w14:paraId="2B4D1C13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3AD42D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3EAA2EF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B796379" w14:textId="77777777" w:rsidR="00695C2A" w:rsidRDefault="00695C2A" w:rsidP="00777879">
            <w:r>
              <w:rPr>
                <w:sz w:val="16"/>
                <w:szCs w:val="16"/>
              </w:rPr>
              <w:t>R5-233012</w:t>
            </w:r>
          </w:p>
        </w:tc>
        <w:tc>
          <w:tcPr>
            <w:tcW w:w="1597" w:type="dxa"/>
          </w:tcPr>
          <w:p w14:paraId="6AE9D8B8" w14:textId="77777777" w:rsidR="00695C2A" w:rsidRDefault="00695C2A" w:rsidP="00777879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82BFACA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40D93F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DB12C3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06ECE516" w14:textId="77777777" w:rsidTr="00777879">
        <w:tc>
          <w:tcPr>
            <w:tcW w:w="879" w:type="dxa"/>
          </w:tcPr>
          <w:p w14:paraId="147D38D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2F9F728" w14:textId="77777777" w:rsidR="00695C2A" w:rsidRDefault="00695C2A" w:rsidP="00777879">
            <w:r>
              <w:rPr>
                <w:sz w:val="16"/>
                <w:szCs w:val="16"/>
              </w:rPr>
              <w:t>2442</w:t>
            </w:r>
          </w:p>
        </w:tc>
        <w:tc>
          <w:tcPr>
            <w:tcW w:w="517" w:type="dxa"/>
          </w:tcPr>
          <w:p w14:paraId="6A8B80B6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D5B564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9C66B1" w14:textId="77777777" w:rsidR="00695C2A" w:rsidRDefault="00695C2A" w:rsidP="00777879">
            <w:r>
              <w:rPr>
                <w:sz w:val="16"/>
                <w:szCs w:val="16"/>
              </w:rPr>
              <w:t>Correction to CellGroupConfig in 5.5.6.2.1</w:t>
            </w:r>
          </w:p>
        </w:tc>
        <w:tc>
          <w:tcPr>
            <w:tcW w:w="517" w:type="dxa"/>
          </w:tcPr>
          <w:p w14:paraId="2C1C51F8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15D60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EE81440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5DB611" w14:textId="77777777" w:rsidR="00695C2A" w:rsidRDefault="00695C2A" w:rsidP="00777879">
            <w:r>
              <w:rPr>
                <w:sz w:val="16"/>
                <w:szCs w:val="16"/>
              </w:rPr>
              <w:t>R5-233013</w:t>
            </w:r>
          </w:p>
        </w:tc>
        <w:tc>
          <w:tcPr>
            <w:tcW w:w="1597" w:type="dxa"/>
          </w:tcPr>
          <w:p w14:paraId="0E1E6359" w14:textId="77777777" w:rsidR="00695C2A" w:rsidRDefault="00695C2A" w:rsidP="00777879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ED61783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50CFB0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3C5745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6F14B181" w14:textId="77777777" w:rsidTr="00777879">
        <w:tc>
          <w:tcPr>
            <w:tcW w:w="879" w:type="dxa"/>
          </w:tcPr>
          <w:p w14:paraId="491D2980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CDE94A" w14:textId="77777777" w:rsidR="00695C2A" w:rsidRDefault="00695C2A" w:rsidP="00777879">
            <w:r>
              <w:rPr>
                <w:sz w:val="16"/>
                <w:szCs w:val="16"/>
              </w:rPr>
              <w:t>2443</w:t>
            </w:r>
          </w:p>
        </w:tc>
        <w:tc>
          <w:tcPr>
            <w:tcW w:w="517" w:type="dxa"/>
          </w:tcPr>
          <w:p w14:paraId="3C7BBB43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CBCB15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3AEB5A" w14:textId="77777777" w:rsidR="00695C2A" w:rsidRDefault="00695C2A" w:rsidP="00777879">
            <w:r>
              <w:rPr>
                <w:sz w:val="16"/>
                <w:szCs w:val="16"/>
              </w:rPr>
              <w:t>Editorial correction to reference of AoA setup</w:t>
            </w:r>
          </w:p>
        </w:tc>
        <w:tc>
          <w:tcPr>
            <w:tcW w:w="517" w:type="dxa"/>
          </w:tcPr>
          <w:p w14:paraId="1963A5F4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E23558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725312E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DCA51A" w14:textId="77777777" w:rsidR="00695C2A" w:rsidRDefault="00695C2A" w:rsidP="00777879">
            <w:r>
              <w:rPr>
                <w:sz w:val="16"/>
                <w:szCs w:val="16"/>
              </w:rPr>
              <w:t>R5-233627</w:t>
            </w:r>
          </w:p>
        </w:tc>
        <w:tc>
          <w:tcPr>
            <w:tcW w:w="1597" w:type="dxa"/>
          </w:tcPr>
          <w:p w14:paraId="63B6A5CB" w14:textId="77777777" w:rsidR="00695C2A" w:rsidRDefault="00695C2A" w:rsidP="00777879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103444B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5FF280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E6D8B6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71122C76" w14:textId="77777777" w:rsidTr="00777879">
        <w:tc>
          <w:tcPr>
            <w:tcW w:w="879" w:type="dxa"/>
          </w:tcPr>
          <w:p w14:paraId="07EA9794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C5CA07" w14:textId="77777777" w:rsidR="00695C2A" w:rsidRDefault="00695C2A" w:rsidP="00777879">
            <w:r>
              <w:rPr>
                <w:sz w:val="16"/>
                <w:szCs w:val="16"/>
              </w:rPr>
              <w:t>2444</w:t>
            </w:r>
          </w:p>
        </w:tc>
        <w:tc>
          <w:tcPr>
            <w:tcW w:w="517" w:type="dxa"/>
          </w:tcPr>
          <w:p w14:paraId="37E45066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ED3B6F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0DFE1F" w14:textId="77777777" w:rsidR="00695C2A" w:rsidRDefault="00695C2A" w:rsidP="00777879">
            <w:r>
              <w:rPr>
                <w:sz w:val="16"/>
                <w:szCs w:val="16"/>
              </w:rPr>
              <w:t>Correction to entries of FR2 RLM config in Annex H</w:t>
            </w:r>
          </w:p>
        </w:tc>
        <w:tc>
          <w:tcPr>
            <w:tcW w:w="517" w:type="dxa"/>
          </w:tcPr>
          <w:p w14:paraId="67DABB35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4CD930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834E6B9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0840A58" w14:textId="77777777" w:rsidR="00695C2A" w:rsidRDefault="00695C2A" w:rsidP="00777879">
            <w:r>
              <w:rPr>
                <w:sz w:val="16"/>
                <w:szCs w:val="16"/>
              </w:rPr>
              <w:t>R5-233015</w:t>
            </w:r>
          </w:p>
        </w:tc>
        <w:tc>
          <w:tcPr>
            <w:tcW w:w="1597" w:type="dxa"/>
          </w:tcPr>
          <w:p w14:paraId="248DA238" w14:textId="77777777" w:rsidR="00695C2A" w:rsidRDefault="00695C2A" w:rsidP="00777879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895066C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245366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034B0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7B72E18E" w14:textId="77777777" w:rsidTr="00777879">
        <w:tc>
          <w:tcPr>
            <w:tcW w:w="879" w:type="dxa"/>
          </w:tcPr>
          <w:p w14:paraId="6140939E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56BEBD8" w14:textId="77777777" w:rsidR="00695C2A" w:rsidRDefault="00695C2A" w:rsidP="00777879">
            <w:r>
              <w:rPr>
                <w:sz w:val="16"/>
                <w:szCs w:val="16"/>
              </w:rPr>
              <w:t>2449</w:t>
            </w:r>
          </w:p>
        </w:tc>
        <w:tc>
          <w:tcPr>
            <w:tcW w:w="517" w:type="dxa"/>
          </w:tcPr>
          <w:p w14:paraId="18436FF9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2B6744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25844E" w14:textId="77777777" w:rsidR="00695C2A" w:rsidRDefault="00695C2A" w:rsidP="00777879">
            <w:r>
              <w:rPr>
                <w:sz w:val="16"/>
                <w:szCs w:val="16"/>
              </w:rPr>
              <w:t>Correction in RRM TC 4.5.2.5 TC Procedure</w:t>
            </w:r>
          </w:p>
        </w:tc>
        <w:tc>
          <w:tcPr>
            <w:tcW w:w="517" w:type="dxa"/>
          </w:tcPr>
          <w:p w14:paraId="44516DB1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E9F27A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407D742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D9EDE0" w14:textId="77777777" w:rsidR="00695C2A" w:rsidRDefault="00695C2A" w:rsidP="00777879">
            <w:r>
              <w:rPr>
                <w:sz w:val="16"/>
                <w:szCs w:val="16"/>
              </w:rPr>
              <w:t>R5-233134</w:t>
            </w:r>
          </w:p>
        </w:tc>
        <w:tc>
          <w:tcPr>
            <w:tcW w:w="1597" w:type="dxa"/>
          </w:tcPr>
          <w:p w14:paraId="12876E43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09DC98B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49C517" w14:textId="77777777" w:rsidR="00695C2A" w:rsidRDefault="00695C2A" w:rsidP="00777879">
            <w:r>
              <w:rPr>
                <w:sz w:val="16"/>
                <w:szCs w:val="16"/>
              </w:rPr>
              <w:t>4.5.2.5</w:t>
            </w:r>
          </w:p>
        </w:tc>
        <w:tc>
          <w:tcPr>
            <w:tcW w:w="998" w:type="dxa"/>
          </w:tcPr>
          <w:p w14:paraId="591AFD43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5C2A" w14:paraId="3664B759" w14:textId="77777777" w:rsidTr="00777879">
        <w:tc>
          <w:tcPr>
            <w:tcW w:w="879" w:type="dxa"/>
          </w:tcPr>
          <w:p w14:paraId="01440C36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A951E67" w14:textId="77777777" w:rsidR="00695C2A" w:rsidRDefault="00695C2A" w:rsidP="00777879">
            <w:r>
              <w:rPr>
                <w:sz w:val="16"/>
                <w:szCs w:val="16"/>
              </w:rPr>
              <w:t>2450</w:t>
            </w:r>
          </w:p>
        </w:tc>
        <w:tc>
          <w:tcPr>
            <w:tcW w:w="517" w:type="dxa"/>
          </w:tcPr>
          <w:p w14:paraId="35BC2465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CD06E8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8EA3BD" w14:textId="77777777" w:rsidR="00695C2A" w:rsidRDefault="00695C2A" w:rsidP="00777879">
            <w:r>
              <w:rPr>
                <w:sz w:val="16"/>
                <w:szCs w:val="16"/>
              </w:rPr>
              <w:t>Removal of duplicated table in A.1.4.2-3</w:t>
            </w:r>
          </w:p>
        </w:tc>
        <w:tc>
          <w:tcPr>
            <w:tcW w:w="517" w:type="dxa"/>
          </w:tcPr>
          <w:p w14:paraId="342C38A4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5C126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94F92EA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CC3F91F" w14:textId="77777777" w:rsidR="00695C2A" w:rsidRDefault="00695C2A" w:rsidP="00777879">
            <w:r>
              <w:rPr>
                <w:sz w:val="16"/>
                <w:szCs w:val="16"/>
              </w:rPr>
              <w:t>R5-233136</w:t>
            </w:r>
          </w:p>
        </w:tc>
        <w:tc>
          <w:tcPr>
            <w:tcW w:w="1597" w:type="dxa"/>
          </w:tcPr>
          <w:p w14:paraId="7538D321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089406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23678D" w14:textId="77777777" w:rsidR="00695C2A" w:rsidRDefault="00695C2A" w:rsidP="00777879">
            <w:r>
              <w:rPr>
                <w:sz w:val="16"/>
                <w:szCs w:val="16"/>
              </w:rPr>
              <w:t>A.1.4.2</w:t>
            </w:r>
          </w:p>
        </w:tc>
        <w:tc>
          <w:tcPr>
            <w:tcW w:w="998" w:type="dxa"/>
          </w:tcPr>
          <w:p w14:paraId="5D4836A1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5C2A" w14:paraId="56C1FBFD" w14:textId="77777777" w:rsidTr="00777879">
        <w:tc>
          <w:tcPr>
            <w:tcW w:w="879" w:type="dxa"/>
          </w:tcPr>
          <w:p w14:paraId="50DAAAA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D1698F" w14:textId="77777777" w:rsidR="00695C2A" w:rsidRDefault="00695C2A" w:rsidP="00777879">
            <w:r>
              <w:rPr>
                <w:sz w:val="16"/>
                <w:szCs w:val="16"/>
              </w:rPr>
              <w:t>2451</w:t>
            </w:r>
          </w:p>
        </w:tc>
        <w:tc>
          <w:tcPr>
            <w:tcW w:w="517" w:type="dxa"/>
          </w:tcPr>
          <w:p w14:paraId="4FCB892F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AC231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D89DC8" w14:textId="77777777" w:rsidR="00695C2A" w:rsidRDefault="00695C2A" w:rsidP="00777879">
            <w:r>
              <w:rPr>
                <w:sz w:val="16"/>
                <w:szCs w:val="16"/>
              </w:rPr>
              <w:t>Core spec alignment for TC 5.5.1.7</w:t>
            </w:r>
          </w:p>
        </w:tc>
        <w:tc>
          <w:tcPr>
            <w:tcW w:w="517" w:type="dxa"/>
          </w:tcPr>
          <w:p w14:paraId="3329BC2D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24DEDD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886C04B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48BC854" w14:textId="77777777" w:rsidR="00695C2A" w:rsidRDefault="00695C2A" w:rsidP="00777879">
            <w:r>
              <w:rPr>
                <w:sz w:val="16"/>
                <w:szCs w:val="16"/>
              </w:rPr>
              <w:t>R5-233137</w:t>
            </w:r>
          </w:p>
        </w:tc>
        <w:tc>
          <w:tcPr>
            <w:tcW w:w="1597" w:type="dxa"/>
          </w:tcPr>
          <w:p w14:paraId="0190F225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0A62EB0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59E715" w14:textId="77777777" w:rsidR="00695C2A" w:rsidRDefault="00695C2A" w:rsidP="00777879">
            <w:r>
              <w:rPr>
                <w:sz w:val="16"/>
                <w:szCs w:val="16"/>
              </w:rPr>
              <w:t>5.5.1.7</w:t>
            </w:r>
          </w:p>
        </w:tc>
        <w:tc>
          <w:tcPr>
            <w:tcW w:w="998" w:type="dxa"/>
          </w:tcPr>
          <w:p w14:paraId="7E031177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5C2A" w14:paraId="17016E2A" w14:textId="77777777" w:rsidTr="00777879">
        <w:tc>
          <w:tcPr>
            <w:tcW w:w="879" w:type="dxa"/>
          </w:tcPr>
          <w:p w14:paraId="6AECF931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20B64D" w14:textId="77777777" w:rsidR="00695C2A" w:rsidRDefault="00695C2A" w:rsidP="00777879">
            <w:r>
              <w:rPr>
                <w:sz w:val="16"/>
                <w:szCs w:val="16"/>
              </w:rPr>
              <w:t>2452</w:t>
            </w:r>
          </w:p>
        </w:tc>
        <w:tc>
          <w:tcPr>
            <w:tcW w:w="517" w:type="dxa"/>
          </w:tcPr>
          <w:p w14:paraId="21FE7839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56EACA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7A172F" w14:textId="77777777" w:rsidR="00695C2A" w:rsidRDefault="00695C2A" w:rsidP="00777879">
            <w:r>
              <w:rPr>
                <w:sz w:val="16"/>
                <w:szCs w:val="16"/>
              </w:rPr>
              <w:t>Core spec alignment for antenna configuration for 4.5.3 TCs</w:t>
            </w:r>
          </w:p>
        </w:tc>
        <w:tc>
          <w:tcPr>
            <w:tcW w:w="517" w:type="dxa"/>
          </w:tcPr>
          <w:p w14:paraId="6DD82AB5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EB4A48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58D6E9F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D981A8" w14:textId="77777777" w:rsidR="00695C2A" w:rsidRDefault="00695C2A" w:rsidP="00777879">
            <w:r>
              <w:rPr>
                <w:sz w:val="16"/>
                <w:szCs w:val="16"/>
              </w:rPr>
              <w:t>R5-233729</w:t>
            </w:r>
          </w:p>
        </w:tc>
        <w:tc>
          <w:tcPr>
            <w:tcW w:w="1597" w:type="dxa"/>
          </w:tcPr>
          <w:p w14:paraId="4C4FF734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2CB526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24B1A0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BF2529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0C067F8E" w14:textId="77777777" w:rsidTr="00777879">
        <w:tc>
          <w:tcPr>
            <w:tcW w:w="879" w:type="dxa"/>
          </w:tcPr>
          <w:p w14:paraId="2CEBF3B0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2F063C7" w14:textId="77777777" w:rsidR="00695C2A" w:rsidRDefault="00695C2A" w:rsidP="00777879">
            <w:r>
              <w:rPr>
                <w:sz w:val="16"/>
                <w:szCs w:val="16"/>
              </w:rPr>
              <w:t>2453</w:t>
            </w:r>
          </w:p>
        </w:tc>
        <w:tc>
          <w:tcPr>
            <w:tcW w:w="517" w:type="dxa"/>
          </w:tcPr>
          <w:p w14:paraId="0B30B604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C38082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25D8E2" w14:textId="77777777" w:rsidR="00695C2A" w:rsidRDefault="00695C2A" w:rsidP="00777879">
            <w:r>
              <w:rPr>
                <w:sz w:val="16"/>
                <w:szCs w:val="16"/>
              </w:rPr>
              <w:t>Core spec alignment for antenna configuration for 6.5.3 TCs</w:t>
            </w:r>
          </w:p>
        </w:tc>
        <w:tc>
          <w:tcPr>
            <w:tcW w:w="517" w:type="dxa"/>
          </w:tcPr>
          <w:p w14:paraId="47FE5840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8C7CB9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F998725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FE26A48" w14:textId="77777777" w:rsidR="00695C2A" w:rsidRDefault="00695C2A" w:rsidP="00777879">
            <w:r>
              <w:rPr>
                <w:sz w:val="16"/>
                <w:szCs w:val="16"/>
              </w:rPr>
              <w:t>R5-233730</w:t>
            </w:r>
          </w:p>
        </w:tc>
        <w:tc>
          <w:tcPr>
            <w:tcW w:w="1597" w:type="dxa"/>
          </w:tcPr>
          <w:p w14:paraId="2C14562D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3AC64E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D65C87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A877BD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5D0897E5" w14:textId="77777777" w:rsidTr="00777879">
        <w:tc>
          <w:tcPr>
            <w:tcW w:w="879" w:type="dxa"/>
          </w:tcPr>
          <w:p w14:paraId="705821A8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101748" w14:textId="77777777" w:rsidR="00695C2A" w:rsidRDefault="00695C2A" w:rsidP="00777879">
            <w:r>
              <w:rPr>
                <w:sz w:val="16"/>
                <w:szCs w:val="16"/>
              </w:rPr>
              <w:t>2454</w:t>
            </w:r>
          </w:p>
        </w:tc>
        <w:tc>
          <w:tcPr>
            <w:tcW w:w="517" w:type="dxa"/>
          </w:tcPr>
          <w:p w14:paraId="0459D258" w14:textId="77777777" w:rsidR="00695C2A" w:rsidRDefault="00695C2A" w:rsidP="0077787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71B64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128CE9" w14:textId="77777777" w:rsidR="00695C2A" w:rsidRDefault="00695C2A" w:rsidP="00777879">
            <w:r>
              <w:rPr>
                <w:sz w:val="16"/>
                <w:szCs w:val="16"/>
              </w:rPr>
              <w:t>PDCCH Config correction for FR2 beam failure detection and link recovery TCs</w:t>
            </w:r>
          </w:p>
        </w:tc>
        <w:tc>
          <w:tcPr>
            <w:tcW w:w="517" w:type="dxa"/>
          </w:tcPr>
          <w:p w14:paraId="2FB4962A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F19084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741E7D3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677B9F" w14:textId="77777777" w:rsidR="00695C2A" w:rsidRDefault="00695C2A" w:rsidP="00777879">
            <w:r>
              <w:rPr>
                <w:sz w:val="16"/>
                <w:szCs w:val="16"/>
              </w:rPr>
              <w:t>R5-233140</w:t>
            </w:r>
          </w:p>
        </w:tc>
        <w:tc>
          <w:tcPr>
            <w:tcW w:w="1597" w:type="dxa"/>
          </w:tcPr>
          <w:p w14:paraId="3AFE40E1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0BC178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09E83F" w14:textId="77777777" w:rsidR="00695C2A" w:rsidRDefault="00695C2A" w:rsidP="00777879">
            <w:r>
              <w:rPr>
                <w:sz w:val="16"/>
                <w:szCs w:val="16"/>
              </w:rPr>
              <w:t>5.5.5.1, 5.5.5.2, 5.5.5.3, 5.5.5.4</w:t>
            </w:r>
          </w:p>
        </w:tc>
        <w:tc>
          <w:tcPr>
            <w:tcW w:w="998" w:type="dxa"/>
          </w:tcPr>
          <w:p w14:paraId="7C1F6F95" w14:textId="77777777" w:rsidR="00695C2A" w:rsidRDefault="00695C2A" w:rsidP="0077787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5C2A" w14:paraId="464D50D7" w14:textId="77777777" w:rsidTr="00777879">
        <w:tc>
          <w:tcPr>
            <w:tcW w:w="879" w:type="dxa"/>
          </w:tcPr>
          <w:p w14:paraId="2DB8144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EE5A03" w14:textId="77777777" w:rsidR="00695C2A" w:rsidRDefault="00695C2A" w:rsidP="00777879">
            <w:r>
              <w:rPr>
                <w:sz w:val="16"/>
                <w:szCs w:val="16"/>
              </w:rPr>
              <w:t>2455</w:t>
            </w:r>
          </w:p>
        </w:tc>
        <w:tc>
          <w:tcPr>
            <w:tcW w:w="517" w:type="dxa"/>
          </w:tcPr>
          <w:p w14:paraId="17FFC862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B72048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E4B56" w14:textId="77777777" w:rsidR="00695C2A" w:rsidRDefault="00695C2A" w:rsidP="00777879">
            <w:r>
              <w:rPr>
                <w:sz w:val="16"/>
                <w:szCs w:val="16"/>
              </w:rPr>
              <w:t>T3 correction of SSB_RP for TC 5.5.5.1</w:t>
            </w:r>
          </w:p>
        </w:tc>
        <w:tc>
          <w:tcPr>
            <w:tcW w:w="517" w:type="dxa"/>
          </w:tcPr>
          <w:p w14:paraId="327D12A3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0BC61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5877B73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997DD0C" w14:textId="77777777" w:rsidR="00695C2A" w:rsidRDefault="00695C2A" w:rsidP="00777879">
            <w:r>
              <w:rPr>
                <w:sz w:val="16"/>
                <w:szCs w:val="16"/>
              </w:rPr>
              <w:t>R5-233626</w:t>
            </w:r>
          </w:p>
        </w:tc>
        <w:tc>
          <w:tcPr>
            <w:tcW w:w="1597" w:type="dxa"/>
          </w:tcPr>
          <w:p w14:paraId="7207DFE9" w14:textId="77777777" w:rsidR="00695C2A" w:rsidRDefault="00695C2A" w:rsidP="0077787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325E39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98A15F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7395FA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2F33BA83" w14:textId="77777777" w:rsidTr="00777879">
        <w:tc>
          <w:tcPr>
            <w:tcW w:w="879" w:type="dxa"/>
          </w:tcPr>
          <w:p w14:paraId="1F232AB7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2A6375" w14:textId="77777777" w:rsidR="00695C2A" w:rsidRDefault="00695C2A" w:rsidP="00777879">
            <w:r>
              <w:rPr>
                <w:sz w:val="16"/>
                <w:szCs w:val="16"/>
              </w:rPr>
              <w:t>2457</w:t>
            </w:r>
          </w:p>
        </w:tc>
        <w:tc>
          <w:tcPr>
            <w:tcW w:w="517" w:type="dxa"/>
          </w:tcPr>
          <w:p w14:paraId="2C364317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B89D0D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6DD171" w14:textId="77777777" w:rsidR="00695C2A" w:rsidRDefault="00695C2A" w:rsidP="00777879">
            <w:r>
              <w:rPr>
                <w:sz w:val="16"/>
                <w:szCs w:val="16"/>
              </w:rPr>
              <w:t>Correction for multi-TRP test case 7.5.5.9</w:t>
            </w:r>
          </w:p>
        </w:tc>
        <w:tc>
          <w:tcPr>
            <w:tcW w:w="517" w:type="dxa"/>
          </w:tcPr>
          <w:p w14:paraId="1908AE1A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BCAF2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875AC43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55E540A" w14:textId="77777777" w:rsidR="00695C2A" w:rsidRDefault="00695C2A" w:rsidP="00777879">
            <w:r>
              <w:rPr>
                <w:sz w:val="16"/>
                <w:szCs w:val="16"/>
              </w:rPr>
              <w:t>R5-233741</w:t>
            </w:r>
          </w:p>
        </w:tc>
        <w:tc>
          <w:tcPr>
            <w:tcW w:w="1597" w:type="dxa"/>
          </w:tcPr>
          <w:p w14:paraId="6ECAEB55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9B304B3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C84BB9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0DEC6C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73E1C0A9" w14:textId="77777777" w:rsidTr="00777879">
        <w:tc>
          <w:tcPr>
            <w:tcW w:w="879" w:type="dxa"/>
          </w:tcPr>
          <w:p w14:paraId="6E86EDCE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5DFD35" w14:textId="77777777" w:rsidR="00695C2A" w:rsidRDefault="00695C2A" w:rsidP="00777879">
            <w:r>
              <w:rPr>
                <w:sz w:val="16"/>
                <w:szCs w:val="16"/>
              </w:rPr>
              <w:t>2458</w:t>
            </w:r>
          </w:p>
        </w:tc>
        <w:tc>
          <w:tcPr>
            <w:tcW w:w="517" w:type="dxa"/>
          </w:tcPr>
          <w:p w14:paraId="35C7C062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2C392E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9A81C8" w14:textId="77777777" w:rsidR="00695C2A" w:rsidRDefault="00695C2A" w:rsidP="00777879">
            <w:r>
              <w:rPr>
                <w:sz w:val="16"/>
                <w:szCs w:val="16"/>
              </w:rPr>
              <w:t>Update to L2N latency test cases</w:t>
            </w:r>
          </w:p>
        </w:tc>
        <w:tc>
          <w:tcPr>
            <w:tcW w:w="517" w:type="dxa"/>
          </w:tcPr>
          <w:p w14:paraId="1471E153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DF6CE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1522BE2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86A3812" w14:textId="77777777" w:rsidR="00695C2A" w:rsidRDefault="00695C2A" w:rsidP="00777879">
            <w:r>
              <w:rPr>
                <w:sz w:val="16"/>
                <w:szCs w:val="16"/>
              </w:rPr>
              <w:t>R5-233742</w:t>
            </w:r>
          </w:p>
        </w:tc>
        <w:tc>
          <w:tcPr>
            <w:tcW w:w="1597" w:type="dxa"/>
          </w:tcPr>
          <w:p w14:paraId="5DF5E281" w14:textId="77777777" w:rsidR="00695C2A" w:rsidRDefault="00695C2A" w:rsidP="00777879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CFF5225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FF22C5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E5A46D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  <w:tr w:rsidR="00695C2A" w14:paraId="469017B5" w14:textId="77777777" w:rsidTr="00777879">
        <w:tc>
          <w:tcPr>
            <w:tcW w:w="879" w:type="dxa"/>
          </w:tcPr>
          <w:p w14:paraId="36A91625" w14:textId="77777777" w:rsidR="00695C2A" w:rsidRDefault="00695C2A" w:rsidP="00777879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FC361EF" w14:textId="77777777" w:rsidR="00695C2A" w:rsidRDefault="00695C2A" w:rsidP="00777879">
            <w:r>
              <w:rPr>
                <w:sz w:val="16"/>
                <w:szCs w:val="16"/>
              </w:rPr>
              <w:t>2459</w:t>
            </w:r>
          </w:p>
        </w:tc>
        <w:tc>
          <w:tcPr>
            <w:tcW w:w="517" w:type="dxa"/>
          </w:tcPr>
          <w:p w14:paraId="5590D528" w14:textId="77777777" w:rsidR="00695C2A" w:rsidRDefault="00695C2A" w:rsidP="0077787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4E3660" w14:textId="77777777" w:rsidR="00695C2A" w:rsidRDefault="00695C2A" w:rsidP="0077787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88C85B" w14:textId="77777777" w:rsidR="00695C2A" w:rsidRDefault="00695C2A" w:rsidP="00777879">
            <w:r>
              <w:rPr>
                <w:sz w:val="16"/>
                <w:szCs w:val="16"/>
              </w:rPr>
              <w:t>Update of RRM Test Case 5.5.3.1 EN-DC FR2 SCell activation and deactivation intra-band in non-DRX</w:t>
            </w:r>
          </w:p>
        </w:tc>
        <w:tc>
          <w:tcPr>
            <w:tcW w:w="517" w:type="dxa"/>
          </w:tcPr>
          <w:p w14:paraId="717B2FD6" w14:textId="77777777" w:rsidR="00695C2A" w:rsidRDefault="00695C2A" w:rsidP="0077787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E70A59" w14:textId="77777777" w:rsidR="00695C2A" w:rsidRDefault="00695C2A" w:rsidP="00777879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384B77F" w14:textId="77777777" w:rsidR="00695C2A" w:rsidRDefault="00695C2A" w:rsidP="0077787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8061B2" w14:textId="77777777" w:rsidR="00695C2A" w:rsidRDefault="00695C2A" w:rsidP="00777879">
            <w:r>
              <w:rPr>
                <w:sz w:val="16"/>
                <w:szCs w:val="16"/>
              </w:rPr>
              <w:t>R5-233628</w:t>
            </w:r>
          </w:p>
        </w:tc>
        <w:tc>
          <w:tcPr>
            <w:tcW w:w="1597" w:type="dxa"/>
          </w:tcPr>
          <w:p w14:paraId="3930CC58" w14:textId="77777777" w:rsidR="00695C2A" w:rsidRDefault="00695C2A" w:rsidP="00777879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01C2E47" w14:textId="77777777" w:rsidR="00695C2A" w:rsidRDefault="00695C2A" w:rsidP="00777879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281941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5DCD0C" w14:textId="77777777" w:rsidR="00695C2A" w:rsidRDefault="00695C2A" w:rsidP="00777879">
            <w:pPr>
              <w:rPr>
                <w:sz w:val="16"/>
                <w:szCs w:val="16"/>
              </w:rPr>
            </w:pPr>
          </w:p>
        </w:tc>
      </w:tr>
    </w:tbl>
    <w:p w14:paraId="20EA4622" w14:textId="77777777" w:rsidR="00695C2A" w:rsidRDefault="00695C2A" w:rsidP="00695C2A"/>
    <w:p w14:paraId="569155D9" w14:textId="77777777" w:rsidR="00695C2A" w:rsidRDefault="00695C2A" w:rsidP="00695C2A"/>
    <w:p w14:paraId="3AA72FE7" w14:textId="77777777" w:rsidR="00FF2009" w:rsidRPr="00917427" w:rsidRDefault="00FF2009" w:rsidP="00FF200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RP-230981</w:t>
      </w:r>
      <w:r>
        <w:rPr>
          <w:b/>
          <w:i/>
          <w:noProof/>
          <w:sz w:val="28"/>
        </w:rPr>
        <w:fldChar w:fldCharType="end"/>
      </w:r>
    </w:p>
    <w:p w14:paraId="3AE595D9" w14:textId="77777777" w:rsidR="00FF2009" w:rsidRPr="00784730" w:rsidRDefault="00FF2009" w:rsidP="00FF200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4B27303" w14:textId="77777777" w:rsidR="00FF2009" w:rsidRPr="00050554" w:rsidRDefault="00FF2009" w:rsidP="00FF2009">
      <w:pPr>
        <w:rPr>
          <w:rFonts w:ascii="Arial" w:hAnsi="Arial" w:cs="Arial"/>
          <w:b/>
          <w:bCs/>
          <w:lang w:val="en-US"/>
        </w:rPr>
      </w:pPr>
    </w:p>
    <w:p w14:paraId="1CF2F104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F14DF66" w14:textId="77777777" w:rsidR="00FF2009" w:rsidRPr="00E145B1" w:rsidRDefault="00FF2009" w:rsidP="00FF20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1)</w:t>
      </w:r>
      <w:r>
        <w:rPr>
          <w:rFonts w:ascii="Arial" w:hAnsi="Arial" w:cs="Arial"/>
          <w:b/>
          <w:bCs/>
        </w:rPr>
        <w:fldChar w:fldCharType="end"/>
      </w:r>
    </w:p>
    <w:p w14:paraId="4ECB27B1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2BE90C2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3C44C0D" w14:textId="77777777" w:rsidR="00FF2009" w:rsidRDefault="00FF2009" w:rsidP="00FF200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A665F0" w14:textId="77777777" w:rsidR="00FF2009" w:rsidRPr="004E535C" w:rsidRDefault="00FF2009" w:rsidP="00FF20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2009" w:rsidRPr="004E535C" w14:paraId="627AD3B0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A19282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7E7BC4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5ECF78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49EA1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A6305F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9A994F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F83BA5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1521E1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C16ECF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C4CC46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DD6170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8EFCE84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D28D13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2009" w14:paraId="7BEC178B" w14:textId="77777777" w:rsidTr="00C900A0">
        <w:tc>
          <w:tcPr>
            <w:tcW w:w="879" w:type="dxa"/>
          </w:tcPr>
          <w:p w14:paraId="1D17F337" w14:textId="77777777" w:rsidR="00FF2009" w:rsidRDefault="00FF2009" w:rsidP="00C900A0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ADA3B27" w14:textId="77777777" w:rsidR="00FF2009" w:rsidRDefault="00FF2009" w:rsidP="00C900A0">
            <w:r>
              <w:rPr>
                <w:sz w:val="16"/>
                <w:szCs w:val="16"/>
              </w:rPr>
              <w:t>1423</w:t>
            </w:r>
          </w:p>
        </w:tc>
        <w:tc>
          <w:tcPr>
            <w:tcW w:w="517" w:type="dxa"/>
          </w:tcPr>
          <w:p w14:paraId="611C2D85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0B25CE" w14:textId="77777777" w:rsidR="00FF2009" w:rsidRDefault="00FF2009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B6052F" w14:textId="77777777" w:rsidR="00FF2009" w:rsidRDefault="00FF2009" w:rsidP="00C900A0">
            <w:r>
              <w:rPr>
                <w:sz w:val="16"/>
                <w:szCs w:val="16"/>
              </w:rPr>
              <w:t>Addition of Ethernet configuration for EHC testing for EUTRA common config</w:t>
            </w:r>
          </w:p>
        </w:tc>
        <w:tc>
          <w:tcPr>
            <w:tcW w:w="517" w:type="dxa"/>
          </w:tcPr>
          <w:p w14:paraId="28F1C281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BF8E07" w14:textId="77777777" w:rsidR="00FF2009" w:rsidRDefault="00FF2009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8B8811B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93DA51F" w14:textId="77777777" w:rsidR="00FF2009" w:rsidRDefault="00FF2009" w:rsidP="00C900A0">
            <w:r>
              <w:rPr>
                <w:sz w:val="16"/>
                <w:szCs w:val="16"/>
              </w:rPr>
              <w:t>R5-233418</w:t>
            </w:r>
          </w:p>
        </w:tc>
        <w:tc>
          <w:tcPr>
            <w:tcW w:w="1597" w:type="dxa"/>
          </w:tcPr>
          <w:p w14:paraId="4CF49EEE" w14:textId="77777777" w:rsidR="00FF2009" w:rsidRDefault="00FF200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81F649" w14:textId="77777777" w:rsidR="00FF2009" w:rsidRDefault="00FF2009" w:rsidP="00C900A0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17D248F5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58AD5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7F109DE0" w14:textId="77777777" w:rsidTr="00C900A0">
        <w:tc>
          <w:tcPr>
            <w:tcW w:w="879" w:type="dxa"/>
          </w:tcPr>
          <w:p w14:paraId="2B502D9A" w14:textId="77777777" w:rsidR="00FF2009" w:rsidRDefault="00FF2009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DF23B65" w14:textId="77777777" w:rsidR="00FF2009" w:rsidRDefault="00FF2009" w:rsidP="00C900A0">
            <w:r>
              <w:rPr>
                <w:sz w:val="16"/>
                <w:szCs w:val="16"/>
              </w:rPr>
              <w:t>5217</w:t>
            </w:r>
          </w:p>
        </w:tc>
        <w:tc>
          <w:tcPr>
            <w:tcW w:w="517" w:type="dxa"/>
          </w:tcPr>
          <w:p w14:paraId="10DD725A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78A650" w14:textId="77777777" w:rsidR="00FF2009" w:rsidRDefault="00FF2009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9106B5" w14:textId="77777777" w:rsidR="00FF2009" w:rsidRDefault="00FF2009" w:rsidP="00C900A0">
            <w:r>
              <w:rPr>
                <w:sz w:val="16"/>
                <w:szCs w:val="16"/>
              </w:rPr>
              <w:t>Correction to EHC testcase 7.3.6.2 for EUTRA</w:t>
            </w:r>
          </w:p>
        </w:tc>
        <w:tc>
          <w:tcPr>
            <w:tcW w:w="517" w:type="dxa"/>
          </w:tcPr>
          <w:p w14:paraId="53BB17B5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95F4F" w14:textId="77777777" w:rsidR="00FF2009" w:rsidRDefault="00FF2009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01A2A65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D95695" w14:textId="77777777" w:rsidR="00FF2009" w:rsidRDefault="00FF2009" w:rsidP="00C900A0">
            <w:r>
              <w:rPr>
                <w:sz w:val="16"/>
                <w:szCs w:val="16"/>
              </w:rPr>
              <w:t>R5-233419</w:t>
            </w:r>
          </w:p>
        </w:tc>
        <w:tc>
          <w:tcPr>
            <w:tcW w:w="1597" w:type="dxa"/>
          </w:tcPr>
          <w:p w14:paraId="4ADB6F90" w14:textId="77777777" w:rsidR="00FF2009" w:rsidRDefault="00FF200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53D48E" w14:textId="77777777" w:rsidR="00FF2009" w:rsidRDefault="00FF2009" w:rsidP="00C900A0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2E0E4559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87212C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31C583EC" w14:textId="77777777" w:rsidTr="00C900A0">
        <w:tc>
          <w:tcPr>
            <w:tcW w:w="879" w:type="dxa"/>
          </w:tcPr>
          <w:p w14:paraId="3B85952F" w14:textId="77777777" w:rsidR="00FF2009" w:rsidRDefault="00FF2009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EB8FAD4" w14:textId="77777777" w:rsidR="00FF2009" w:rsidRDefault="00FF2009" w:rsidP="00C900A0">
            <w:r>
              <w:rPr>
                <w:sz w:val="16"/>
                <w:szCs w:val="16"/>
              </w:rPr>
              <w:t>5218</w:t>
            </w:r>
          </w:p>
        </w:tc>
        <w:tc>
          <w:tcPr>
            <w:tcW w:w="517" w:type="dxa"/>
          </w:tcPr>
          <w:p w14:paraId="697B46D1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58BBC8" w14:textId="77777777" w:rsidR="00FF2009" w:rsidRDefault="00FF2009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28CB2A" w14:textId="77777777" w:rsidR="00FF2009" w:rsidRDefault="00FF2009" w:rsidP="00C900A0">
            <w:r>
              <w:rPr>
                <w:sz w:val="16"/>
                <w:szCs w:val="16"/>
              </w:rPr>
              <w:t>Correction to RRC downlink segmentation test case 8.5.5.2</w:t>
            </w:r>
          </w:p>
        </w:tc>
        <w:tc>
          <w:tcPr>
            <w:tcW w:w="517" w:type="dxa"/>
          </w:tcPr>
          <w:p w14:paraId="6406C620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EB987B" w14:textId="77777777" w:rsidR="00FF2009" w:rsidRDefault="00FF2009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345A53D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E0E70F" w14:textId="77777777" w:rsidR="00FF2009" w:rsidRDefault="00FF2009" w:rsidP="00C900A0">
            <w:r>
              <w:rPr>
                <w:sz w:val="16"/>
                <w:szCs w:val="16"/>
              </w:rPr>
              <w:t>R5-233315</w:t>
            </w:r>
          </w:p>
        </w:tc>
        <w:tc>
          <w:tcPr>
            <w:tcW w:w="1597" w:type="dxa"/>
          </w:tcPr>
          <w:p w14:paraId="1C0CF262" w14:textId="77777777" w:rsidR="00FF2009" w:rsidRDefault="00FF2009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7BB5B77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9B0B11C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874095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290261E9" w14:textId="77777777" w:rsidTr="00C900A0">
        <w:tc>
          <w:tcPr>
            <w:tcW w:w="879" w:type="dxa"/>
          </w:tcPr>
          <w:p w14:paraId="0162CEE1" w14:textId="77777777" w:rsidR="00FF2009" w:rsidRDefault="00FF2009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46A72E8F" w14:textId="77777777" w:rsidR="00FF2009" w:rsidRDefault="00FF2009" w:rsidP="00C900A0"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</w:tcPr>
          <w:p w14:paraId="16B1ECDC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D868BF" w14:textId="77777777" w:rsidR="00FF2009" w:rsidRDefault="00FF2009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374367" w14:textId="77777777" w:rsidR="00FF2009" w:rsidRDefault="00FF2009" w:rsidP="00C900A0">
            <w:r>
              <w:rPr>
                <w:sz w:val="16"/>
                <w:szCs w:val="16"/>
              </w:rPr>
              <w:t>Test case title correction for 8.5.5.2</w:t>
            </w:r>
          </w:p>
        </w:tc>
        <w:tc>
          <w:tcPr>
            <w:tcW w:w="517" w:type="dxa"/>
          </w:tcPr>
          <w:p w14:paraId="7A217BF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9E943E" w14:textId="77777777" w:rsidR="00FF2009" w:rsidRDefault="00FF2009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BA9FEB0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9CA2FD" w14:textId="77777777" w:rsidR="00FF2009" w:rsidRDefault="00FF2009" w:rsidP="00C900A0">
            <w:r>
              <w:rPr>
                <w:sz w:val="16"/>
                <w:szCs w:val="16"/>
              </w:rPr>
              <w:t>R5-233290</w:t>
            </w:r>
          </w:p>
        </w:tc>
        <w:tc>
          <w:tcPr>
            <w:tcW w:w="1597" w:type="dxa"/>
          </w:tcPr>
          <w:p w14:paraId="5B25CA41" w14:textId="77777777" w:rsidR="00FF2009" w:rsidRDefault="00FF2009" w:rsidP="00C900A0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53CD13AD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D78BB8C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BFD2B0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07B57C06" w14:textId="77777777" w:rsidTr="00C900A0">
        <w:tc>
          <w:tcPr>
            <w:tcW w:w="879" w:type="dxa"/>
          </w:tcPr>
          <w:p w14:paraId="5B72F56B" w14:textId="77777777" w:rsidR="00FF2009" w:rsidRDefault="00FF2009" w:rsidP="00C900A0"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 w14:paraId="643DF88A" w14:textId="77777777" w:rsidR="00FF2009" w:rsidRDefault="00FF2009" w:rsidP="00C900A0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3874AAD6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CAB260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29F685" w14:textId="77777777" w:rsidR="00FF2009" w:rsidRDefault="00FF2009" w:rsidP="00C900A0">
            <w:r>
              <w:rPr>
                <w:sz w:val="16"/>
                <w:szCs w:val="16"/>
              </w:rPr>
              <w:t>Removal of technical content in TR 36.903 v16.1.0 and substitution with pointer to the next Release</w:t>
            </w:r>
          </w:p>
        </w:tc>
        <w:tc>
          <w:tcPr>
            <w:tcW w:w="517" w:type="dxa"/>
          </w:tcPr>
          <w:p w14:paraId="71E35103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7D44E" w14:textId="77777777" w:rsidR="00FF2009" w:rsidRDefault="00FF2009" w:rsidP="00C900A0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198883B0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530B821" w14:textId="77777777" w:rsidR="00FF2009" w:rsidRDefault="00FF2009" w:rsidP="00C900A0">
            <w:r>
              <w:rPr>
                <w:sz w:val="16"/>
                <w:szCs w:val="16"/>
              </w:rPr>
              <w:t>R5-232141</w:t>
            </w:r>
          </w:p>
        </w:tc>
        <w:tc>
          <w:tcPr>
            <w:tcW w:w="1597" w:type="dxa"/>
          </w:tcPr>
          <w:p w14:paraId="59147E83" w14:textId="77777777" w:rsidR="00FF2009" w:rsidRDefault="00FF2009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02464E19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E2EB4C6" w14:textId="77777777" w:rsidR="00FF2009" w:rsidRDefault="00FF2009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40DA09C4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19E674AF" w14:textId="77777777" w:rsidTr="00C900A0">
        <w:tc>
          <w:tcPr>
            <w:tcW w:w="879" w:type="dxa"/>
          </w:tcPr>
          <w:p w14:paraId="5863A129" w14:textId="77777777" w:rsidR="00FF2009" w:rsidRDefault="00FF2009" w:rsidP="00C900A0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012A7778" w14:textId="77777777" w:rsidR="00FF2009" w:rsidRDefault="00FF2009" w:rsidP="00C900A0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5535D457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1FEBB8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A2B62E" w14:textId="77777777" w:rsidR="00FF2009" w:rsidRDefault="00FF2009" w:rsidP="00C900A0">
            <w:r>
              <w:rPr>
                <w:sz w:val="16"/>
                <w:szCs w:val="16"/>
              </w:rPr>
              <w:t>Removal of technical content in TR 36.904 v16.0.0 and substitution with pointer to the next Release</w:t>
            </w:r>
          </w:p>
        </w:tc>
        <w:tc>
          <w:tcPr>
            <w:tcW w:w="517" w:type="dxa"/>
          </w:tcPr>
          <w:p w14:paraId="2933CF5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6F5A8" w14:textId="77777777" w:rsidR="00FF2009" w:rsidRDefault="00FF2009" w:rsidP="00C900A0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772B03D2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83E8EAB" w14:textId="77777777" w:rsidR="00FF2009" w:rsidRDefault="00FF2009" w:rsidP="00C900A0">
            <w:r>
              <w:rPr>
                <w:sz w:val="16"/>
                <w:szCs w:val="16"/>
              </w:rPr>
              <w:t>R5-232145</w:t>
            </w:r>
          </w:p>
        </w:tc>
        <w:tc>
          <w:tcPr>
            <w:tcW w:w="1597" w:type="dxa"/>
          </w:tcPr>
          <w:p w14:paraId="22F407DF" w14:textId="77777777" w:rsidR="00FF2009" w:rsidRDefault="00FF2009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06DEB003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81306D5" w14:textId="77777777" w:rsidR="00FF2009" w:rsidRDefault="00FF2009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7CF9E581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6E342C9B" w14:textId="77777777" w:rsidTr="00C900A0">
        <w:tc>
          <w:tcPr>
            <w:tcW w:w="879" w:type="dxa"/>
          </w:tcPr>
          <w:p w14:paraId="391729ED" w14:textId="77777777" w:rsidR="00FF2009" w:rsidRDefault="00FF2009" w:rsidP="00C900A0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48B04675" w14:textId="77777777" w:rsidR="00FF2009" w:rsidRDefault="00FF2009" w:rsidP="00C900A0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2D8BDCC8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A1BC2C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BCC3D0" w14:textId="77777777" w:rsidR="00FF2009" w:rsidRDefault="00FF2009" w:rsidP="00C900A0">
            <w:r>
              <w:rPr>
                <w:sz w:val="16"/>
                <w:szCs w:val="16"/>
              </w:rPr>
              <w:t>Removal of technical content in TS 37.571-1 v16.16.0 and substitution with pointer to the next Release</w:t>
            </w:r>
          </w:p>
        </w:tc>
        <w:tc>
          <w:tcPr>
            <w:tcW w:w="517" w:type="dxa"/>
          </w:tcPr>
          <w:p w14:paraId="70B10EFA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875F2" w14:textId="77777777" w:rsidR="00FF2009" w:rsidRDefault="00FF2009" w:rsidP="00C900A0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1AF198C3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17E2E22" w14:textId="77777777" w:rsidR="00FF2009" w:rsidRDefault="00FF2009" w:rsidP="00C900A0">
            <w:r>
              <w:rPr>
                <w:sz w:val="16"/>
                <w:szCs w:val="16"/>
              </w:rPr>
              <w:t>R5-232148</w:t>
            </w:r>
          </w:p>
        </w:tc>
        <w:tc>
          <w:tcPr>
            <w:tcW w:w="1597" w:type="dxa"/>
          </w:tcPr>
          <w:p w14:paraId="20BC9828" w14:textId="77777777" w:rsidR="00FF2009" w:rsidRDefault="00FF2009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7E260D25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4D343BF" w14:textId="77777777" w:rsidR="00FF2009" w:rsidRDefault="00FF2009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07DAC13E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0A78F564" w14:textId="77777777" w:rsidTr="00C900A0">
        <w:tc>
          <w:tcPr>
            <w:tcW w:w="879" w:type="dxa"/>
          </w:tcPr>
          <w:p w14:paraId="62A02247" w14:textId="77777777" w:rsidR="00FF2009" w:rsidRDefault="00FF2009" w:rsidP="00C900A0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344FF441" w14:textId="77777777" w:rsidR="00FF2009" w:rsidRDefault="00FF2009" w:rsidP="00C900A0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7A5A421E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A7774D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98AF4B" w14:textId="77777777" w:rsidR="00FF2009" w:rsidRDefault="00FF2009" w:rsidP="00C900A0">
            <w:r>
              <w:rPr>
                <w:sz w:val="16"/>
                <w:szCs w:val="16"/>
              </w:rPr>
              <w:t>Removal of technical content in TS 37.571-2 v16.15.0 and substitution with pointer to the next Release</w:t>
            </w:r>
          </w:p>
        </w:tc>
        <w:tc>
          <w:tcPr>
            <w:tcW w:w="517" w:type="dxa"/>
          </w:tcPr>
          <w:p w14:paraId="4E89C6DB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9EAE15" w14:textId="77777777" w:rsidR="00FF2009" w:rsidRDefault="00FF2009" w:rsidP="00C900A0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0890C08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49F75C9" w14:textId="77777777" w:rsidR="00FF2009" w:rsidRDefault="00FF2009" w:rsidP="00C900A0">
            <w:r>
              <w:rPr>
                <w:sz w:val="16"/>
                <w:szCs w:val="16"/>
              </w:rPr>
              <w:t>R5-232149</w:t>
            </w:r>
          </w:p>
        </w:tc>
        <w:tc>
          <w:tcPr>
            <w:tcW w:w="1597" w:type="dxa"/>
          </w:tcPr>
          <w:p w14:paraId="7476628E" w14:textId="77777777" w:rsidR="00FF2009" w:rsidRDefault="00FF2009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7CAFC6D0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E6B02AF" w14:textId="77777777" w:rsidR="00FF2009" w:rsidRDefault="00FF2009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6A52EDC8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16692A85" w14:textId="77777777" w:rsidTr="00C900A0">
        <w:tc>
          <w:tcPr>
            <w:tcW w:w="879" w:type="dxa"/>
          </w:tcPr>
          <w:p w14:paraId="5D6AA7BC" w14:textId="77777777" w:rsidR="00FF2009" w:rsidRDefault="00FF2009" w:rsidP="00C900A0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5FB1D028" w14:textId="77777777" w:rsidR="00FF2009" w:rsidRDefault="00FF2009" w:rsidP="00C900A0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14:paraId="438B67D9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1BB716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4BBD3C" w14:textId="77777777" w:rsidR="00FF2009" w:rsidRDefault="00FF2009" w:rsidP="00C900A0">
            <w:r>
              <w:rPr>
                <w:sz w:val="16"/>
                <w:szCs w:val="16"/>
              </w:rPr>
              <w:t>Removal of technical content in TS 37.571-5 v16.10.0 and substitution with pointer to the next Release</w:t>
            </w:r>
          </w:p>
        </w:tc>
        <w:tc>
          <w:tcPr>
            <w:tcW w:w="517" w:type="dxa"/>
          </w:tcPr>
          <w:p w14:paraId="74A74C09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1CD9AD" w14:textId="77777777" w:rsidR="00FF2009" w:rsidRDefault="00FF2009" w:rsidP="00C900A0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5AD792FE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2F0F9D" w14:textId="77777777" w:rsidR="00FF2009" w:rsidRDefault="00FF2009" w:rsidP="00C900A0">
            <w:r>
              <w:rPr>
                <w:sz w:val="16"/>
                <w:szCs w:val="16"/>
              </w:rPr>
              <w:t>R5-232150</w:t>
            </w:r>
          </w:p>
        </w:tc>
        <w:tc>
          <w:tcPr>
            <w:tcW w:w="1597" w:type="dxa"/>
          </w:tcPr>
          <w:p w14:paraId="7776BEBE" w14:textId="77777777" w:rsidR="00FF2009" w:rsidRDefault="00FF2009" w:rsidP="00C900A0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21806E85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71CA295" w14:textId="77777777" w:rsidR="00FF2009" w:rsidRDefault="00FF2009" w:rsidP="00C900A0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009605CD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5AD1A193" w14:textId="77777777" w:rsidTr="00C900A0">
        <w:tc>
          <w:tcPr>
            <w:tcW w:w="879" w:type="dxa"/>
          </w:tcPr>
          <w:p w14:paraId="5B90E7C3" w14:textId="77777777" w:rsidR="00FF2009" w:rsidRDefault="00FF2009" w:rsidP="00C900A0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61181910" w14:textId="77777777" w:rsidR="00FF2009" w:rsidRDefault="00FF2009" w:rsidP="00C900A0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74866EA6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4FCF76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D6D721" w14:textId="77777777" w:rsidR="00FF2009" w:rsidRDefault="00FF2009" w:rsidP="00C900A0">
            <w:r>
              <w:rPr>
                <w:sz w:val="16"/>
                <w:szCs w:val="16"/>
              </w:rPr>
              <w:t>Correction in A.3.1.1.2 and default message content</w:t>
            </w:r>
          </w:p>
        </w:tc>
        <w:tc>
          <w:tcPr>
            <w:tcW w:w="517" w:type="dxa"/>
          </w:tcPr>
          <w:p w14:paraId="2107F118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B8F2F8" w14:textId="77777777" w:rsidR="00FF2009" w:rsidRDefault="00FF2009" w:rsidP="00C900A0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A4DF858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C3D4986" w14:textId="77777777" w:rsidR="00FF2009" w:rsidRDefault="00FF2009" w:rsidP="00C900A0">
            <w:r>
              <w:rPr>
                <w:sz w:val="16"/>
                <w:szCs w:val="16"/>
              </w:rPr>
              <w:t>R5-233683</w:t>
            </w:r>
          </w:p>
        </w:tc>
        <w:tc>
          <w:tcPr>
            <w:tcW w:w="1597" w:type="dxa"/>
          </w:tcPr>
          <w:p w14:paraId="763A4F66" w14:textId="77777777" w:rsidR="00FF2009" w:rsidRDefault="00FF2009" w:rsidP="00C900A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6050553" w14:textId="77777777" w:rsidR="00FF2009" w:rsidRDefault="00FF2009" w:rsidP="00C900A0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79AA11FF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816378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02706A63" w14:textId="77777777" w:rsidTr="00C900A0">
        <w:tc>
          <w:tcPr>
            <w:tcW w:w="879" w:type="dxa"/>
          </w:tcPr>
          <w:p w14:paraId="373059F9" w14:textId="77777777" w:rsidR="00FF2009" w:rsidRDefault="00FF2009" w:rsidP="00C900A0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54F86991" w14:textId="77777777" w:rsidR="00FF2009" w:rsidRDefault="00FF2009" w:rsidP="00C900A0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58F6BDC9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DBA742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AC3D48" w14:textId="77777777" w:rsidR="00FF2009" w:rsidRDefault="00FF2009" w:rsidP="00C900A0">
            <w:r>
              <w:rPr>
                <w:sz w:val="16"/>
                <w:szCs w:val="16"/>
              </w:rPr>
              <w:t>Correction in A.12.1.1 test scenario</w:t>
            </w:r>
          </w:p>
        </w:tc>
        <w:tc>
          <w:tcPr>
            <w:tcW w:w="517" w:type="dxa"/>
          </w:tcPr>
          <w:p w14:paraId="27B7D6B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B5D37F" w14:textId="77777777" w:rsidR="00FF2009" w:rsidRDefault="00FF2009" w:rsidP="00C900A0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47F89E0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D92EF1" w14:textId="77777777" w:rsidR="00FF2009" w:rsidRDefault="00FF2009" w:rsidP="00C900A0">
            <w:r>
              <w:rPr>
                <w:sz w:val="16"/>
                <w:szCs w:val="16"/>
              </w:rPr>
              <w:t>R5-233684</w:t>
            </w:r>
          </w:p>
        </w:tc>
        <w:tc>
          <w:tcPr>
            <w:tcW w:w="1597" w:type="dxa"/>
          </w:tcPr>
          <w:p w14:paraId="65EAA1D9" w14:textId="77777777" w:rsidR="00FF2009" w:rsidRDefault="00FF2009" w:rsidP="00C900A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54FFAEA" w14:textId="77777777" w:rsidR="00FF2009" w:rsidRDefault="00FF2009" w:rsidP="00C900A0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1859D13B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BC7F67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75FC738B" w14:textId="77777777" w:rsidTr="00C900A0">
        <w:tc>
          <w:tcPr>
            <w:tcW w:w="879" w:type="dxa"/>
          </w:tcPr>
          <w:p w14:paraId="2DAE14E2" w14:textId="77777777" w:rsidR="00FF2009" w:rsidRDefault="00FF2009" w:rsidP="00C900A0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0A63EF6F" w14:textId="77777777" w:rsidR="00FF2009" w:rsidRDefault="00FF2009" w:rsidP="00C900A0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36E52AD3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A8AEA8" w14:textId="77777777" w:rsidR="00FF2009" w:rsidRDefault="00FF2009" w:rsidP="00C900A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4119E1" w14:textId="77777777" w:rsidR="00FF2009" w:rsidRDefault="00FF2009" w:rsidP="00C900A0">
            <w:r>
              <w:rPr>
                <w:sz w:val="16"/>
                <w:szCs w:val="16"/>
              </w:rPr>
              <w:t>Updates to Initial Conditions for Conducted Mode Fading Tests</w:t>
            </w:r>
          </w:p>
        </w:tc>
        <w:tc>
          <w:tcPr>
            <w:tcW w:w="517" w:type="dxa"/>
          </w:tcPr>
          <w:p w14:paraId="068AA515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BD007" w14:textId="77777777" w:rsidR="00FF2009" w:rsidRDefault="00FF2009" w:rsidP="00C900A0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4985543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0BD870" w14:textId="77777777" w:rsidR="00FF2009" w:rsidRDefault="00FF2009" w:rsidP="00C900A0">
            <w:r>
              <w:rPr>
                <w:sz w:val="16"/>
                <w:szCs w:val="16"/>
              </w:rPr>
              <w:t>R5-233221</w:t>
            </w:r>
          </w:p>
        </w:tc>
        <w:tc>
          <w:tcPr>
            <w:tcW w:w="1597" w:type="dxa"/>
          </w:tcPr>
          <w:p w14:paraId="387B0626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62A7A1E4" w14:textId="77777777" w:rsidR="00FF2009" w:rsidRDefault="00FF2009" w:rsidP="00C900A0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53FA899C" w14:textId="77777777" w:rsidR="00FF2009" w:rsidRDefault="00FF2009" w:rsidP="00C900A0">
            <w:r>
              <w:rPr>
                <w:sz w:val="16"/>
                <w:szCs w:val="16"/>
              </w:rPr>
              <w:t>A.3.1.1.1.4.1, A.3.1.1.2.4.1, A.3.1.2.1.4.1, A.3.1.2.2.4.1,A.5.1.1.1.4.1, A.5.1.1.2.4.1, A.5.1.2.1.4.1, A.5.1.2.2.4.1,A.10.1.1.1.4.1, A.10.1.1.2.4.1, A.10.1.2.1.4.1, A.10.1.2.2.4.1</w:t>
            </w:r>
          </w:p>
        </w:tc>
        <w:tc>
          <w:tcPr>
            <w:tcW w:w="998" w:type="dxa"/>
          </w:tcPr>
          <w:p w14:paraId="4D7E0115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2BCF9ADA" w14:textId="77777777" w:rsidTr="00C900A0">
        <w:tc>
          <w:tcPr>
            <w:tcW w:w="879" w:type="dxa"/>
          </w:tcPr>
          <w:p w14:paraId="70E9916E" w14:textId="77777777" w:rsidR="00FF2009" w:rsidRDefault="00FF2009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B7D2591" w14:textId="77777777" w:rsidR="00FF2009" w:rsidRDefault="00FF2009" w:rsidP="00C900A0">
            <w:r>
              <w:rPr>
                <w:sz w:val="16"/>
                <w:szCs w:val="16"/>
              </w:rPr>
              <w:t>2769</w:t>
            </w:r>
          </w:p>
        </w:tc>
        <w:tc>
          <w:tcPr>
            <w:tcW w:w="517" w:type="dxa"/>
          </w:tcPr>
          <w:p w14:paraId="1B170837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A2E5F8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5D3994" w14:textId="77777777" w:rsidR="00FF2009" w:rsidRDefault="00FF2009" w:rsidP="00C900A0">
            <w:r>
              <w:rPr>
                <w:sz w:val="16"/>
                <w:szCs w:val="16"/>
              </w:rPr>
              <w:t>Correction to introduce search space configuration changes for DCI_2-6 transmission</w:t>
            </w:r>
          </w:p>
        </w:tc>
        <w:tc>
          <w:tcPr>
            <w:tcW w:w="517" w:type="dxa"/>
          </w:tcPr>
          <w:p w14:paraId="0C76BE7B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7634BF" w14:textId="77777777" w:rsidR="00FF2009" w:rsidRDefault="00FF2009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BD268D7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0CD7B2" w14:textId="77777777" w:rsidR="00FF2009" w:rsidRDefault="00FF2009" w:rsidP="00C900A0">
            <w:r>
              <w:rPr>
                <w:sz w:val="16"/>
                <w:szCs w:val="16"/>
              </w:rPr>
              <w:t>R5-233317</w:t>
            </w:r>
          </w:p>
        </w:tc>
        <w:tc>
          <w:tcPr>
            <w:tcW w:w="1597" w:type="dxa"/>
          </w:tcPr>
          <w:p w14:paraId="21BBAE78" w14:textId="77777777" w:rsidR="00FF2009" w:rsidRDefault="00FF2009" w:rsidP="00C900A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3820ED2A" w14:textId="77777777" w:rsidR="00FF2009" w:rsidRDefault="00FF2009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6237273E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E95E32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4DE2004D" w14:textId="77777777" w:rsidTr="00C900A0">
        <w:tc>
          <w:tcPr>
            <w:tcW w:w="879" w:type="dxa"/>
          </w:tcPr>
          <w:p w14:paraId="56746C3E" w14:textId="77777777" w:rsidR="00FF2009" w:rsidRDefault="00FF2009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B697890" w14:textId="77777777" w:rsidR="00FF2009" w:rsidRDefault="00FF2009" w:rsidP="00C900A0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284317B0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07994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74F6EA" w14:textId="77777777" w:rsidR="00FF2009" w:rsidRDefault="00FF2009" w:rsidP="00C900A0">
            <w:r>
              <w:rPr>
                <w:sz w:val="16"/>
                <w:szCs w:val="16"/>
              </w:rPr>
              <w:t>Correction to DAPS PICS</w:t>
            </w:r>
          </w:p>
        </w:tc>
        <w:tc>
          <w:tcPr>
            <w:tcW w:w="517" w:type="dxa"/>
          </w:tcPr>
          <w:p w14:paraId="663121CF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EAE1E3" w14:textId="77777777" w:rsidR="00FF2009" w:rsidRDefault="00FF2009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1EE87338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698F632" w14:textId="77777777" w:rsidR="00FF2009" w:rsidRDefault="00FF2009" w:rsidP="00C900A0">
            <w:r>
              <w:rPr>
                <w:sz w:val="16"/>
                <w:szCs w:val="16"/>
              </w:rPr>
              <w:t>R5-232058</w:t>
            </w:r>
          </w:p>
        </w:tc>
        <w:tc>
          <w:tcPr>
            <w:tcW w:w="1597" w:type="dxa"/>
          </w:tcPr>
          <w:p w14:paraId="4529C79C" w14:textId="77777777" w:rsidR="00FF2009" w:rsidRDefault="00FF2009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EDB97A4" w14:textId="77777777" w:rsidR="00FF2009" w:rsidRDefault="00FF2009" w:rsidP="00C900A0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795564F6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0F3145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6B3F345C" w14:textId="77777777" w:rsidTr="00C900A0">
        <w:tc>
          <w:tcPr>
            <w:tcW w:w="879" w:type="dxa"/>
          </w:tcPr>
          <w:p w14:paraId="72327AD0" w14:textId="77777777" w:rsidR="00FF2009" w:rsidRDefault="00FF2009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59E6C89" w14:textId="77777777" w:rsidR="00FF2009" w:rsidRDefault="00FF2009" w:rsidP="00C900A0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79B677B1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1ABCC8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C92BAE" w14:textId="77777777" w:rsidR="00FF2009" w:rsidRDefault="00FF2009" w:rsidP="00C900A0">
            <w:r>
              <w:rPr>
                <w:sz w:val="16"/>
                <w:szCs w:val="16"/>
              </w:rPr>
              <w:t>Addition of PICS for support of mpsPriorityIndication on RRC release with redirect</w:t>
            </w:r>
          </w:p>
        </w:tc>
        <w:tc>
          <w:tcPr>
            <w:tcW w:w="517" w:type="dxa"/>
          </w:tcPr>
          <w:p w14:paraId="149DA90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6B0E58" w14:textId="77777777" w:rsidR="00FF2009" w:rsidRDefault="00FF2009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49122FC4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BF5E53" w14:textId="77777777" w:rsidR="00FF2009" w:rsidRDefault="00FF2009" w:rsidP="00C900A0">
            <w:r>
              <w:rPr>
                <w:sz w:val="16"/>
                <w:szCs w:val="16"/>
              </w:rPr>
              <w:t>R5-233320</w:t>
            </w:r>
          </w:p>
        </w:tc>
        <w:tc>
          <w:tcPr>
            <w:tcW w:w="1597" w:type="dxa"/>
          </w:tcPr>
          <w:p w14:paraId="1D92741D" w14:textId="77777777" w:rsidR="00FF2009" w:rsidRDefault="00FF2009" w:rsidP="00C900A0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167D4DD6" w14:textId="77777777" w:rsidR="00FF2009" w:rsidRDefault="00FF2009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01FC14A" w14:textId="77777777" w:rsidR="00FF2009" w:rsidRDefault="00FF2009" w:rsidP="00C900A0">
            <w:r>
              <w:rPr>
                <w:sz w:val="16"/>
                <w:szCs w:val="16"/>
              </w:rPr>
              <w:t>A.4.4</w:t>
            </w:r>
          </w:p>
        </w:tc>
        <w:tc>
          <w:tcPr>
            <w:tcW w:w="998" w:type="dxa"/>
          </w:tcPr>
          <w:p w14:paraId="3D4716B7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F2009" w14:paraId="0C45A840" w14:textId="77777777" w:rsidTr="00C900A0">
        <w:tc>
          <w:tcPr>
            <w:tcW w:w="879" w:type="dxa"/>
          </w:tcPr>
          <w:p w14:paraId="72C88B01" w14:textId="77777777" w:rsidR="00FF2009" w:rsidRDefault="00FF2009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289A0A0" w14:textId="77777777" w:rsidR="00FF2009" w:rsidRDefault="00FF2009" w:rsidP="00C900A0">
            <w:r>
              <w:rPr>
                <w:sz w:val="16"/>
                <w:szCs w:val="16"/>
              </w:rPr>
              <w:t>2256</w:t>
            </w:r>
          </w:p>
        </w:tc>
        <w:tc>
          <w:tcPr>
            <w:tcW w:w="517" w:type="dxa"/>
          </w:tcPr>
          <w:p w14:paraId="44E3C5F5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2E2BCE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537BF1" w14:textId="77777777" w:rsidR="00FF2009" w:rsidRDefault="00FF2009" w:rsidP="00C900A0">
            <w:r>
              <w:rPr>
                <w:sz w:val="16"/>
                <w:szCs w:val="16"/>
              </w:rPr>
              <w:t>Addition of UL MIMO SEM and NR ACLR test cases for Power Class 1.5</w:t>
            </w:r>
          </w:p>
        </w:tc>
        <w:tc>
          <w:tcPr>
            <w:tcW w:w="517" w:type="dxa"/>
          </w:tcPr>
          <w:p w14:paraId="04C69B01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352FA8" w14:textId="77777777" w:rsidR="00FF2009" w:rsidRDefault="00FF2009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722602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F28FCBB" w14:textId="77777777" w:rsidR="00FF2009" w:rsidRDefault="00FF2009" w:rsidP="00C900A0">
            <w:r>
              <w:rPr>
                <w:sz w:val="16"/>
                <w:szCs w:val="16"/>
              </w:rPr>
              <w:t>R5-232750</w:t>
            </w:r>
          </w:p>
        </w:tc>
        <w:tc>
          <w:tcPr>
            <w:tcW w:w="1597" w:type="dxa"/>
          </w:tcPr>
          <w:p w14:paraId="62748240" w14:textId="77777777" w:rsidR="00FF2009" w:rsidRDefault="00FF200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B5B5E1" w14:textId="77777777" w:rsidR="00FF2009" w:rsidRDefault="00FF2009" w:rsidP="00C900A0">
            <w:r>
              <w:rPr>
                <w:sz w:val="16"/>
                <w:szCs w:val="16"/>
              </w:rPr>
              <w:t>TEI16_Test, LTE_NR_B41_Bn41_PC29dBm-UEConTest</w:t>
            </w:r>
          </w:p>
        </w:tc>
        <w:tc>
          <w:tcPr>
            <w:tcW w:w="2323" w:type="dxa"/>
          </w:tcPr>
          <w:p w14:paraId="180F5068" w14:textId="77777777" w:rsidR="00FF2009" w:rsidRDefault="00FF2009" w:rsidP="00C900A0">
            <w:r>
              <w:rPr>
                <w:sz w:val="16"/>
                <w:szCs w:val="16"/>
              </w:rPr>
              <w:t>6.5D.2.2, 6.5D.2.4.1</w:t>
            </w:r>
          </w:p>
        </w:tc>
        <w:tc>
          <w:tcPr>
            <w:tcW w:w="998" w:type="dxa"/>
          </w:tcPr>
          <w:p w14:paraId="1E8C6D31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3009978A" w14:textId="77777777" w:rsidTr="00C900A0">
        <w:tc>
          <w:tcPr>
            <w:tcW w:w="879" w:type="dxa"/>
          </w:tcPr>
          <w:p w14:paraId="6754629C" w14:textId="77777777" w:rsidR="00FF2009" w:rsidRDefault="00FF2009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57DFD4" w14:textId="77777777" w:rsidR="00FF2009" w:rsidRDefault="00FF2009" w:rsidP="00C900A0">
            <w:r>
              <w:rPr>
                <w:sz w:val="16"/>
                <w:szCs w:val="16"/>
              </w:rPr>
              <w:t>2287</w:t>
            </w:r>
          </w:p>
        </w:tc>
        <w:tc>
          <w:tcPr>
            <w:tcW w:w="517" w:type="dxa"/>
          </w:tcPr>
          <w:p w14:paraId="653283BB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49438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E708C8" w14:textId="77777777" w:rsidR="00FF2009" w:rsidRDefault="00FF2009" w:rsidP="00C900A0">
            <w:r>
              <w:rPr>
                <w:sz w:val="16"/>
                <w:szCs w:val="16"/>
              </w:rPr>
              <w:t>Updating test case AMPR for UL MIMO</w:t>
            </w:r>
          </w:p>
        </w:tc>
        <w:tc>
          <w:tcPr>
            <w:tcW w:w="517" w:type="dxa"/>
          </w:tcPr>
          <w:p w14:paraId="5C488B5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75D27" w14:textId="77777777" w:rsidR="00FF2009" w:rsidRDefault="00FF2009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95D905D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78088B" w14:textId="77777777" w:rsidR="00FF2009" w:rsidRDefault="00FF2009" w:rsidP="00C900A0">
            <w:r>
              <w:rPr>
                <w:sz w:val="16"/>
                <w:szCs w:val="16"/>
              </w:rPr>
              <w:t>R5-233084</w:t>
            </w:r>
          </w:p>
        </w:tc>
        <w:tc>
          <w:tcPr>
            <w:tcW w:w="1597" w:type="dxa"/>
          </w:tcPr>
          <w:p w14:paraId="68EC7E48" w14:textId="77777777" w:rsidR="00FF2009" w:rsidRDefault="00FF200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B57C6D" w14:textId="77777777" w:rsidR="00FF2009" w:rsidRDefault="00FF2009" w:rsidP="00C900A0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74734D7E" w14:textId="77777777" w:rsidR="00FF2009" w:rsidRDefault="00FF2009" w:rsidP="00C900A0">
            <w:r>
              <w:rPr>
                <w:sz w:val="16"/>
                <w:szCs w:val="16"/>
              </w:rPr>
              <w:t>6.2D.3</w:t>
            </w:r>
          </w:p>
        </w:tc>
        <w:tc>
          <w:tcPr>
            <w:tcW w:w="998" w:type="dxa"/>
          </w:tcPr>
          <w:p w14:paraId="0670CA32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34775B9B" w14:textId="77777777" w:rsidTr="00C900A0">
        <w:tc>
          <w:tcPr>
            <w:tcW w:w="879" w:type="dxa"/>
          </w:tcPr>
          <w:p w14:paraId="7B074586" w14:textId="77777777" w:rsidR="00FF2009" w:rsidRDefault="00FF2009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1030EF4" w14:textId="77777777" w:rsidR="00FF2009" w:rsidRDefault="00FF2009" w:rsidP="00C900A0"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 w14:paraId="4D61886C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BB72A6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2A14DB" w14:textId="77777777" w:rsidR="00FF2009" w:rsidRDefault="00FF2009" w:rsidP="00C900A0">
            <w:r>
              <w:rPr>
                <w:sz w:val="16"/>
                <w:szCs w:val="16"/>
              </w:rPr>
              <w:t>Definition of MU and requirements for FR2c</w:t>
            </w:r>
          </w:p>
        </w:tc>
        <w:tc>
          <w:tcPr>
            <w:tcW w:w="517" w:type="dxa"/>
          </w:tcPr>
          <w:p w14:paraId="0C6F0B80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18DD62" w14:textId="77777777" w:rsidR="00FF2009" w:rsidRDefault="00FF200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F1AEB4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9C7E86A" w14:textId="77777777" w:rsidR="00FF2009" w:rsidRDefault="00FF2009" w:rsidP="00C900A0">
            <w:r>
              <w:rPr>
                <w:sz w:val="16"/>
                <w:szCs w:val="16"/>
              </w:rPr>
              <w:t>R5-233635</w:t>
            </w:r>
          </w:p>
        </w:tc>
        <w:tc>
          <w:tcPr>
            <w:tcW w:w="1597" w:type="dxa"/>
          </w:tcPr>
          <w:p w14:paraId="552BE6C0" w14:textId="77777777" w:rsidR="00FF2009" w:rsidRDefault="00FF2009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0402F17" w14:textId="77777777" w:rsidR="00FF2009" w:rsidRDefault="00FF2009" w:rsidP="00C900A0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095B48F2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0A1940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21581A0E" w14:textId="77777777" w:rsidTr="00C900A0">
        <w:tc>
          <w:tcPr>
            <w:tcW w:w="879" w:type="dxa"/>
          </w:tcPr>
          <w:p w14:paraId="62021B5A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5E047EE" w14:textId="77777777" w:rsidR="00FF2009" w:rsidRDefault="00FF2009" w:rsidP="00C900A0"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 w14:paraId="08342F16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FF0641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9FCC58" w14:textId="77777777" w:rsidR="00FF2009" w:rsidRDefault="00FF2009" w:rsidP="00C900A0">
            <w:r>
              <w:rPr>
                <w:sz w:val="16"/>
                <w:szCs w:val="16"/>
              </w:rPr>
              <w:t>Updates to Power Saving test cases</w:t>
            </w:r>
          </w:p>
        </w:tc>
        <w:tc>
          <w:tcPr>
            <w:tcW w:w="517" w:type="dxa"/>
          </w:tcPr>
          <w:p w14:paraId="4B6F38EA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746E6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7978985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839459" w14:textId="77777777" w:rsidR="00FF2009" w:rsidRDefault="00FF2009" w:rsidP="00C900A0">
            <w:r>
              <w:rPr>
                <w:sz w:val="16"/>
                <w:szCs w:val="16"/>
              </w:rPr>
              <w:t>R5-233737</w:t>
            </w:r>
          </w:p>
        </w:tc>
        <w:tc>
          <w:tcPr>
            <w:tcW w:w="1597" w:type="dxa"/>
          </w:tcPr>
          <w:p w14:paraId="11DEFCCA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32949EC9" w14:textId="77777777" w:rsidR="00FF2009" w:rsidRDefault="00FF2009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0A9C50DA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667C8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61BB584B" w14:textId="77777777" w:rsidTr="00C900A0">
        <w:tc>
          <w:tcPr>
            <w:tcW w:w="879" w:type="dxa"/>
          </w:tcPr>
          <w:p w14:paraId="4BEC5FFB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62AF24E" w14:textId="77777777" w:rsidR="00FF2009" w:rsidRDefault="00FF2009" w:rsidP="00C900A0"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 w14:paraId="789E772B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4EAED8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9688FB" w14:textId="77777777" w:rsidR="00FF2009" w:rsidRDefault="00FF2009" w:rsidP="00C900A0">
            <w:r>
              <w:rPr>
                <w:sz w:val="16"/>
                <w:szCs w:val="16"/>
              </w:rPr>
              <w:t>Addition of PDSCH TC's for 3DLCA and 4DLCA with power imbalance</w:t>
            </w:r>
          </w:p>
        </w:tc>
        <w:tc>
          <w:tcPr>
            <w:tcW w:w="517" w:type="dxa"/>
          </w:tcPr>
          <w:p w14:paraId="5D11F068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409CDA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DCE0D39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4DDF5C3" w14:textId="77777777" w:rsidR="00FF2009" w:rsidRDefault="00FF2009" w:rsidP="00C900A0">
            <w:r>
              <w:rPr>
                <w:sz w:val="16"/>
                <w:szCs w:val="16"/>
              </w:rPr>
              <w:t>R5-232858</w:t>
            </w:r>
          </w:p>
        </w:tc>
        <w:tc>
          <w:tcPr>
            <w:tcW w:w="1597" w:type="dxa"/>
          </w:tcPr>
          <w:p w14:paraId="4229FA34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5F7077DA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78B2D3AA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6F090E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0C402F95" w14:textId="77777777" w:rsidTr="00C900A0">
        <w:tc>
          <w:tcPr>
            <w:tcW w:w="879" w:type="dxa"/>
          </w:tcPr>
          <w:p w14:paraId="6B3718F9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BC5FF98" w14:textId="77777777" w:rsidR="00FF2009" w:rsidRDefault="00FF2009" w:rsidP="00C900A0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35EB3CDE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AD18A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955A27" w14:textId="77777777" w:rsidR="00FF2009" w:rsidRDefault="00FF2009" w:rsidP="00C900A0">
            <w:r>
              <w:rPr>
                <w:sz w:val="16"/>
                <w:szCs w:val="16"/>
              </w:rPr>
              <w:t>Addition of NR-DC SDR test case</w:t>
            </w:r>
          </w:p>
        </w:tc>
        <w:tc>
          <w:tcPr>
            <w:tcW w:w="517" w:type="dxa"/>
          </w:tcPr>
          <w:p w14:paraId="40B0346E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82485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78FDE3DF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F1BCEE2" w14:textId="77777777" w:rsidR="00FF2009" w:rsidRDefault="00FF2009" w:rsidP="00C900A0">
            <w:r>
              <w:rPr>
                <w:sz w:val="16"/>
                <w:szCs w:val="16"/>
              </w:rPr>
              <w:t>R5-232859</w:t>
            </w:r>
          </w:p>
        </w:tc>
        <w:tc>
          <w:tcPr>
            <w:tcW w:w="1597" w:type="dxa"/>
          </w:tcPr>
          <w:p w14:paraId="28DC8B18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2FD0ED23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7D26343F" w14:textId="77777777" w:rsidR="00FF2009" w:rsidRDefault="00FF2009" w:rsidP="00C900A0">
            <w:r>
              <w:rPr>
                <w:sz w:val="16"/>
                <w:szCs w:val="16"/>
              </w:rPr>
              <w:t>9.4A, 9.4B.2</w:t>
            </w:r>
          </w:p>
        </w:tc>
        <w:tc>
          <w:tcPr>
            <w:tcW w:w="998" w:type="dxa"/>
          </w:tcPr>
          <w:p w14:paraId="3DAF619A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29C7F643" w14:textId="77777777" w:rsidTr="00C900A0">
        <w:tc>
          <w:tcPr>
            <w:tcW w:w="879" w:type="dxa"/>
          </w:tcPr>
          <w:p w14:paraId="156E2A6B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E5E02B1" w14:textId="77777777" w:rsidR="00FF2009" w:rsidRDefault="00FF2009" w:rsidP="00C900A0"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 w14:paraId="379A2681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C3F36A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5DE71A" w14:textId="77777777" w:rsidR="00FF2009" w:rsidRDefault="00FF2009" w:rsidP="00C900A0">
            <w:r>
              <w:rPr>
                <w:sz w:val="16"/>
                <w:szCs w:val="16"/>
              </w:rPr>
              <w:t>Corrections to clause 5.5 SDR test cases</w:t>
            </w:r>
          </w:p>
        </w:tc>
        <w:tc>
          <w:tcPr>
            <w:tcW w:w="517" w:type="dxa"/>
          </w:tcPr>
          <w:p w14:paraId="2C778FC3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D2F1FA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499B7E6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830AF3F" w14:textId="77777777" w:rsidR="00FF2009" w:rsidRDefault="00FF2009" w:rsidP="00C900A0">
            <w:r>
              <w:rPr>
                <w:sz w:val="16"/>
                <w:szCs w:val="16"/>
              </w:rPr>
              <w:t>R5-232863</w:t>
            </w:r>
          </w:p>
        </w:tc>
        <w:tc>
          <w:tcPr>
            <w:tcW w:w="1597" w:type="dxa"/>
          </w:tcPr>
          <w:p w14:paraId="2EBFF9AD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15DA2A02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6D8A3F21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A4BBDD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156493F9" w14:textId="77777777" w:rsidTr="00C900A0">
        <w:tc>
          <w:tcPr>
            <w:tcW w:w="879" w:type="dxa"/>
          </w:tcPr>
          <w:p w14:paraId="773F2E3F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DDE12C8" w14:textId="77777777" w:rsidR="00FF2009" w:rsidRDefault="00FF2009" w:rsidP="00C900A0"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 w14:paraId="5B837213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BC2090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3A101A" w14:textId="77777777" w:rsidR="00FF2009" w:rsidRDefault="00FF2009" w:rsidP="00C900A0">
            <w:r>
              <w:rPr>
                <w:sz w:val="16"/>
                <w:szCs w:val="16"/>
              </w:rPr>
              <w:t>Correction to reportQuantity value for 1Tx CQI CA test cases</w:t>
            </w:r>
          </w:p>
        </w:tc>
        <w:tc>
          <w:tcPr>
            <w:tcW w:w="517" w:type="dxa"/>
          </w:tcPr>
          <w:p w14:paraId="26887C7B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C35A7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E431FA3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216D23" w14:textId="77777777" w:rsidR="00FF2009" w:rsidRDefault="00FF2009" w:rsidP="00C900A0">
            <w:r>
              <w:rPr>
                <w:sz w:val="16"/>
                <w:szCs w:val="16"/>
              </w:rPr>
              <w:t>R5-233774</w:t>
            </w:r>
          </w:p>
        </w:tc>
        <w:tc>
          <w:tcPr>
            <w:tcW w:w="1597" w:type="dxa"/>
          </w:tcPr>
          <w:p w14:paraId="6D647EAD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435C9E12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5328EFAE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7FC990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365417A4" w14:textId="77777777" w:rsidTr="00C900A0">
        <w:tc>
          <w:tcPr>
            <w:tcW w:w="879" w:type="dxa"/>
          </w:tcPr>
          <w:p w14:paraId="4E8D7832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448ED9B" w14:textId="77777777" w:rsidR="00FF2009" w:rsidRDefault="00FF2009" w:rsidP="00C900A0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1CD02C2D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3B7E28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63AD21" w14:textId="77777777" w:rsidR="00FF2009" w:rsidRDefault="00FF2009" w:rsidP="00C900A0">
            <w:r>
              <w:rPr>
                <w:sz w:val="16"/>
                <w:szCs w:val="16"/>
              </w:rPr>
              <w:t>Update of Noc levels for n259 or PC2</w:t>
            </w:r>
          </w:p>
        </w:tc>
        <w:tc>
          <w:tcPr>
            <w:tcW w:w="517" w:type="dxa"/>
          </w:tcPr>
          <w:p w14:paraId="5CF5BAB4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0884FF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3E32346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BCCF8D8" w14:textId="77777777" w:rsidR="00FF2009" w:rsidRDefault="00FF2009" w:rsidP="00C900A0">
            <w:r>
              <w:rPr>
                <w:sz w:val="16"/>
                <w:szCs w:val="16"/>
              </w:rPr>
              <w:t>R5-233602</w:t>
            </w:r>
          </w:p>
        </w:tc>
        <w:tc>
          <w:tcPr>
            <w:tcW w:w="1597" w:type="dxa"/>
          </w:tcPr>
          <w:p w14:paraId="517323BA" w14:textId="77777777" w:rsidR="00FF2009" w:rsidRDefault="00FF2009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92E6552" w14:textId="77777777" w:rsidR="00FF2009" w:rsidRDefault="00FF2009" w:rsidP="00C900A0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13F1D0F6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EA1C7F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69700CEA" w14:textId="77777777" w:rsidTr="00C900A0">
        <w:tc>
          <w:tcPr>
            <w:tcW w:w="879" w:type="dxa"/>
          </w:tcPr>
          <w:p w14:paraId="531BD0CF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D26740E" w14:textId="77777777" w:rsidR="00FF2009" w:rsidRDefault="00FF2009" w:rsidP="00C900A0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773F3BA3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DFD479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E71453" w14:textId="77777777" w:rsidR="00FF2009" w:rsidRDefault="00FF2009" w:rsidP="00C900A0">
            <w:r>
              <w:rPr>
                <w:sz w:val="16"/>
                <w:szCs w:val="16"/>
              </w:rPr>
              <w:t>Correction to Candidate CCEs in 5.5A.1.1</w:t>
            </w:r>
          </w:p>
        </w:tc>
        <w:tc>
          <w:tcPr>
            <w:tcW w:w="517" w:type="dxa"/>
          </w:tcPr>
          <w:p w14:paraId="3403A359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E5617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77597224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D7CBB5A" w14:textId="77777777" w:rsidR="00FF2009" w:rsidRDefault="00FF2009" w:rsidP="00C900A0">
            <w:r>
              <w:rPr>
                <w:sz w:val="16"/>
                <w:szCs w:val="16"/>
              </w:rPr>
              <w:t>R5-233005</w:t>
            </w:r>
          </w:p>
        </w:tc>
        <w:tc>
          <w:tcPr>
            <w:tcW w:w="1597" w:type="dxa"/>
          </w:tcPr>
          <w:p w14:paraId="752C314D" w14:textId="77777777" w:rsidR="00FF2009" w:rsidRDefault="00FF2009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B6C4D5C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44E09BF6" w14:textId="77777777" w:rsidR="00FF2009" w:rsidRDefault="00FF2009" w:rsidP="00C900A0"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 w14:paraId="77CC0887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1F5CE9E3" w14:textId="77777777" w:rsidTr="00C900A0">
        <w:tc>
          <w:tcPr>
            <w:tcW w:w="879" w:type="dxa"/>
          </w:tcPr>
          <w:p w14:paraId="0AAC602D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1F258CB" w14:textId="77777777" w:rsidR="00FF2009" w:rsidRDefault="00FF2009" w:rsidP="00C900A0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1945314D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810A60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77CF95" w14:textId="77777777" w:rsidR="00FF2009" w:rsidRDefault="00FF2009" w:rsidP="00C900A0">
            <w:r>
              <w:rPr>
                <w:sz w:val="16"/>
                <w:szCs w:val="16"/>
              </w:rPr>
              <w:t>Correction to K1 settings in 5.5A.1.1</w:t>
            </w:r>
          </w:p>
        </w:tc>
        <w:tc>
          <w:tcPr>
            <w:tcW w:w="517" w:type="dxa"/>
          </w:tcPr>
          <w:p w14:paraId="1A633E47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58F7A4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2C214438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342D2B7" w14:textId="77777777" w:rsidR="00FF2009" w:rsidRDefault="00FF2009" w:rsidP="00C900A0">
            <w:r>
              <w:rPr>
                <w:sz w:val="16"/>
                <w:szCs w:val="16"/>
              </w:rPr>
              <w:t>R5-233006</w:t>
            </w:r>
          </w:p>
        </w:tc>
        <w:tc>
          <w:tcPr>
            <w:tcW w:w="1597" w:type="dxa"/>
          </w:tcPr>
          <w:p w14:paraId="059A7D11" w14:textId="77777777" w:rsidR="00FF2009" w:rsidRDefault="00FF2009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2BCACB3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6B3A195B" w14:textId="77777777" w:rsidR="00FF2009" w:rsidRDefault="00FF2009" w:rsidP="00C900A0"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 w14:paraId="2EEB9918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2009" w14:paraId="132B306F" w14:textId="77777777" w:rsidTr="00C900A0">
        <w:tc>
          <w:tcPr>
            <w:tcW w:w="879" w:type="dxa"/>
          </w:tcPr>
          <w:p w14:paraId="4A857DD5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E394272" w14:textId="77777777" w:rsidR="00FF2009" w:rsidRDefault="00FF2009" w:rsidP="00C900A0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75B70918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E4DD53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B7984" w14:textId="77777777" w:rsidR="00FF2009" w:rsidRDefault="00FF2009" w:rsidP="00C900A0">
            <w:r>
              <w:rPr>
                <w:sz w:val="16"/>
                <w:szCs w:val="16"/>
              </w:rPr>
              <w:t>Correction to message exception in 6.2A.3.1.1</w:t>
            </w:r>
          </w:p>
        </w:tc>
        <w:tc>
          <w:tcPr>
            <w:tcW w:w="517" w:type="dxa"/>
          </w:tcPr>
          <w:p w14:paraId="4F4197EA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6DD97B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B3D059E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F0D789C" w14:textId="77777777" w:rsidR="00FF2009" w:rsidRDefault="00FF2009" w:rsidP="00C900A0">
            <w:r>
              <w:rPr>
                <w:sz w:val="16"/>
                <w:szCs w:val="16"/>
              </w:rPr>
              <w:t>R5-233007</w:t>
            </w:r>
          </w:p>
        </w:tc>
        <w:tc>
          <w:tcPr>
            <w:tcW w:w="1597" w:type="dxa"/>
          </w:tcPr>
          <w:p w14:paraId="62D8B609" w14:textId="77777777" w:rsidR="00FF2009" w:rsidRDefault="00FF2009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ECC6E68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73B45E46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91A31B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5829F0A8" w14:textId="77777777" w:rsidTr="00C900A0">
        <w:tc>
          <w:tcPr>
            <w:tcW w:w="879" w:type="dxa"/>
          </w:tcPr>
          <w:p w14:paraId="7AEDBBD5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D4BCC59" w14:textId="77777777" w:rsidR="00FF2009" w:rsidRDefault="00FF2009" w:rsidP="00C900A0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2FEB3073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AE7581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DECBDF" w14:textId="77777777" w:rsidR="00FF2009" w:rsidRDefault="00FF2009" w:rsidP="00C900A0">
            <w:r>
              <w:rPr>
                <w:sz w:val="16"/>
                <w:szCs w:val="16"/>
              </w:rPr>
              <w:t>Correction to K1 settings in 6.2A.3.1.1</w:t>
            </w:r>
          </w:p>
        </w:tc>
        <w:tc>
          <w:tcPr>
            <w:tcW w:w="517" w:type="dxa"/>
          </w:tcPr>
          <w:p w14:paraId="2D402D83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1ECC0A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4286601E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822397D" w14:textId="77777777" w:rsidR="00FF2009" w:rsidRDefault="00FF2009" w:rsidP="00C900A0">
            <w:r>
              <w:rPr>
                <w:sz w:val="16"/>
                <w:szCs w:val="16"/>
              </w:rPr>
              <w:t>R5-233008</w:t>
            </w:r>
          </w:p>
        </w:tc>
        <w:tc>
          <w:tcPr>
            <w:tcW w:w="1597" w:type="dxa"/>
          </w:tcPr>
          <w:p w14:paraId="14043B0B" w14:textId="77777777" w:rsidR="00FF2009" w:rsidRDefault="00FF2009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159C52E" w14:textId="77777777" w:rsidR="00FF2009" w:rsidRDefault="00FF2009" w:rsidP="00C900A0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6BEE2151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8115B1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6C061434" w14:textId="77777777" w:rsidTr="00C900A0">
        <w:tc>
          <w:tcPr>
            <w:tcW w:w="879" w:type="dxa"/>
          </w:tcPr>
          <w:p w14:paraId="5C023033" w14:textId="77777777" w:rsidR="00FF2009" w:rsidRDefault="00FF2009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B000631" w14:textId="77777777" w:rsidR="00FF2009" w:rsidRDefault="00FF2009" w:rsidP="00C900A0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14:paraId="2AFA74B2" w14:textId="77777777" w:rsidR="00FF2009" w:rsidRDefault="00FF200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5BA3E8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ABF3EB" w14:textId="77777777" w:rsidR="00FF2009" w:rsidRDefault="00FF2009" w:rsidP="00C900A0">
            <w:r>
              <w:rPr>
                <w:sz w:val="16"/>
                <w:szCs w:val="16"/>
              </w:rPr>
              <w:t>Correction to test applicability for UL MIMO test cases</w:t>
            </w:r>
          </w:p>
        </w:tc>
        <w:tc>
          <w:tcPr>
            <w:tcW w:w="517" w:type="dxa"/>
          </w:tcPr>
          <w:p w14:paraId="6AB942C7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3C646" w14:textId="77777777" w:rsidR="00FF2009" w:rsidRDefault="00FF2009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31A608B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F68AAA" w14:textId="77777777" w:rsidR="00FF2009" w:rsidRDefault="00FF2009" w:rsidP="00C900A0">
            <w:r>
              <w:rPr>
                <w:sz w:val="16"/>
                <w:szCs w:val="16"/>
              </w:rPr>
              <w:t>R5-232756</w:t>
            </w:r>
          </w:p>
        </w:tc>
        <w:tc>
          <w:tcPr>
            <w:tcW w:w="1597" w:type="dxa"/>
          </w:tcPr>
          <w:p w14:paraId="1E327141" w14:textId="77777777" w:rsidR="00FF2009" w:rsidRDefault="00FF200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2F87C2" w14:textId="77777777" w:rsidR="00FF2009" w:rsidRDefault="00FF2009" w:rsidP="00C900A0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0A77D959" w14:textId="77777777" w:rsidR="00FF2009" w:rsidRDefault="00FF2009" w:rsidP="00C900A0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32D9E3D4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0420713" w14:textId="77777777" w:rsidR="00FF2009" w:rsidRDefault="00FF2009" w:rsidP="00FF2009"/>
    <w:p w14:paraId="40164B3B" w14:textId="77777777" w:rsidR="00FF2009" w:rsidRDefault="00FF2009" w:rsidP="00FF2009"/>
    <w:p w14:paraId="1CB6CF93" w14:textId="77777777" w:rsidR="006940BA" w:rsidRPr="00917427" w:rsidRDefault="006940BA" w:rsidP="006940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RP-230982</w:t>
      </w:r>
      <w:r>
        <w:rPr>
          <w:b/>
          <w:i/>
          <w:noProof/>
          <w:sz w:val="28"/>
        </w:rPr>
        <w:fldChar w:fldCharType="end"/>
      </w:r>
    </w:p>
    <w:p w14:paraId="2C45ECE8" w14:textId="77777777" w:rsidR="006940BA" w:rsidRPr="00784730" w:rsidRDefault="006940BA" w:rsidP="006940B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19E4418" w14:textId="77777777" w:rsidR="006940BA" w:rsidRPr="00050554" w:rsidRDefault="006940BA" w:rsidP="006940BA">
      <w:pPr>
        <w:rPr>
          <w:rFonts w:ascii="Arial" w:hAnsi="Arial" w:cs="Arial"/>
          <w:b/>
          <w:bCs/>
          <w:lang w:val="en-US"/>
        </w:rPr>
      </w:pPr>
    </w:p>
    <w:p w14:paraId="7FA70EF4" w14:textId="77777777" w:rsidR="006940BA" w:rsidRDefault="006940BA" w:rsidP="00694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6F5965C" w14:textId="77777777" w:rsidR="006940BA" w:rsidRPr="00E145B1" w:rsidRDefault="006940BA" w:rsidP="00694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2)</w:t>
      </w:r>
      <w:r>
        <w:rPr>
          <w:rFonts w:ascii="Arial" w:hAnsi="Arial" w:cs="Arial"/>
          <w:b/>
          <w:bCs/>
        </w:rPr>
        <w:fldChar w:fldCharType="end"/>
      </w:r>
    </w:p>
    <w:p w14:paraId="56961AAB" w14:textId="77777777" w:rsidR="006940BA" w:rsidRDefault="006940BA" w:rsidP="00694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5789E464" w14:textId="77777777" w:rsidR="006940BA" w:rsidRDefault="006940BA" w:rsidP="00694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0BBB19" w14:textId="77777777" w:rsidR="006940BA" w:rsidRDefault="006940BA" w:rsidP="006940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15A811" w14:textId="77777777" w:rsidR="006940BA" w:rsidRPr="004E535C" w:rsidRDefault="006940BA" w:rsidP="006940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40BA" w:rsidRPr="004E535C" w14:paraId="57ED654F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DD62EE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28F445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2FAA32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A13AAB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5483B7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4DFC44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D38F0C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23B11A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4E0219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B32FC8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3CD60F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ECE573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2B4B1D" w14:textId="77777777" w:rsidR="006940BA" w:rsidRPr="00BF1EB6" w:rsidRDefault="006940BA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40BA" w14:paraId="68086DE8" w14:textId="77777777" w:rsidTr="00C900A0">
        <w:tc>
          <w:tcPr>
            <w:tcW w:w="879" w:type="dxa"/>
          </w:tcPr>
          <w:p w14:paraId="4954765E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4DD8DA" w14:textId="77777777" w:rsidR="006940BA" w:rsidRDefault="006940BA" w:rsidP="00C900A0">
            <w:r>
              <w:rPr>
                <w:sz w:val="16"/>
                <w:szCs w:val="16"/>
              </w:rPr>
              <w:t>3632</w:t>
            </w:r>
          </w:p>
        </w:tc>
        <w:tc>
          <w:tcPr>
            <w:tcW w:w="517" w:type="dxa"/>
          </w:tcPr>
          <w:p w14:paraId="6D8501D4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40BA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605719" w14:textId="77777777" w:rsidR="006940BA" w:rsidRDefault="006940BA" w:rsidP="00C900A0">
            <w:r>
              <w:rPr>
                <w:sz w:val="16"/>
                <w:szCs w:val="16"/>
              </w:rPr>
              <w:t>Correction to CAG TC 6.5.2.1</w:t>
            </w:r>
          </w:p>
        </w:tc>
        <w:tc>
          <w:tcPr>
            <w:tcW w:w="517" w:type="dxa"/>
          </w:tcPr>
          <w:p w14:paraId="2CFA017F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82D72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0942CC1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F85C6BF" w14:textId="77777777" w:rsidR="006940BA" w:rsidRDefault="006940BA" w:rsidP="00C900A0">
            <w:r>
              <w:rPr>
                <w:sz w:val="16"/>
                <w:szCs w:val="16"/>
              </w:rPr>
              <w:t>R5-232060</w:t>
            </w:r>
          </w:p>
        </w:tc>
        <w:tc>
          <w:tcPr>
            <w:tcW w:w="1597" w:type="dxa"/>
          </w:tcPr>
          <w:p w14:paraId="2A26770A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B17275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5280B258" w14:textId="77777777" w:rsidR="006940BA" w:rsidRDefault="006940BA" w:rsidP="00C900A0">
            <w:r>
              <w:rPr>
                <w:sz w:val="16"/>
                <w:szCs w:val="16"/>
              </w:rPr>
              <w:t>6.5.2.1.3</w:t>
            </w:r>
          </w:p>
        </w:tc>
        <w:tc>
          <w:tcPr>
            <w:tcW w:w="998" w:type="dxa"/>
          </w:tcPr>
          <w:p w14:paraId="2E46AA85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40BA" w14:paraId="5EC47D6A" w14:textId="77777777" w:rsidTr="00C900A0">
        <w:tc>
          <w:tcPr>
            <w:tcW w:w="879" w:type="dxa"/>
          </w:tcPr>
          <w:p w14:paraId="266D42F6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AE9D80" w14:textId="77777777" w:rsidR="006940BA" w:rsidRDefault="006940BA" w:rsidP="00C900A0">
            <w:r>
              <w:rPr>
                <w:sz w:val="16"/>
                <w:szCs w:val="16"/>
              </w:rPr>
              <w:t>3633</w:t>
            </w:r>
          </w:p>
        </w:tc>
        <w:tc>
          <w:tcPr>
            <w:tcW w:w="517" w:type="dxa"/>
          </w:tcPr>
          <w:p w14:paraId="6DDD11F0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06073E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50B475" w14:textId="77777777" w:rsidR="006940BA" w:rsidRDefault="006940BA" w:rsidP="00C900A0">
            <w:r>
              <w:rPr>
                <w:sz w:val="16"/>
                <w:szCs w:val="16"/>
              </w:rPr>
              <w:t>Correction to CAG TC 6.5.2.2</w:t>
            </w:r>
          </w:p>
        </w:tc>
        <w:tc>
          <w:tcPr>
            <w:tcW w:w="517" w:type="dxa"/>
          </w:tcPr>
          <w:p w14:paraId="2A27CBAA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BD0675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5AD9E35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09B19B7" w14:textId="77777777" w:rsidR="006940BA" w:rsidRDefault="006940BA" w:rsidP="00C900A0">
            <w:r>
              <w:rPr>
                <w:sz w:val="16"/>
                <w:szCs w:val="16"/>
              </w:rPr>
              <w:t>R5-233321</w:t>
            </w:r>
          </w:p>
        </w:tc>
        <w:tc>
          <w:tcPr>
            <w:tcW w:w="1597" w:type="dxa"/>
          </w:tcPr>
          <w:p w14:paraId="19365FBE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603C2D4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695631CE" w14:textId="77777777" w:rsidR="006940BA" w:rsidRDefault="006940BA" w:rsidP="00C900A0">
            <w:r>
              <w:rPr>
                <w:sz w:val="16"/>
                <w:szCs w:val="16"/>
              </w:rPr>
              <w:t>6.5.2.2.3</w:t>
            </w:r>
          </w:p>
        </w:tc>
        <w:tc>
          <w:tcPr>
            <w:tcW w:w="998" w:type="dxa"/>
          </w:tcPr>
          <w:p w14:paraId="2AC1902B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40BA" w14:paraId="2106327D" w14:textId="77777777" w:rsidTr="00C900A0">
        <w:tc>
          <w:tcPr>
            <w:tcW w:w="879" w:type="dxa"/>
          </w:tcPr>
          <w:p w14:paraId="330C2366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B6DC5D" w14:textId="77777777" w:rsidR="006940BA" w:rsidRDefault="006940BA" w:rsidP="00C900A0">
            <w:r>
              <w:rPr>
                <w:sz w:val="16"/>
                <w:szCs w:val="16"/>
              </w:rPr>
              <w:t>3634</w:t>
            </w:r>
          </w:p>
        </w:tc>
        <w:tc>
          <w:tcPr>
            <w:tcW w:w="517" w:type="dxa"/>
          </w:tcPr>
          <w:p w14:paraId="4930D398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25924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929BA3" w14:textId="77777777" w:rsidR="006940BA" w:rsidRDefault="006940BA" w:rsidP="00C900A0">
            <w:r>
              <w:rPr>
                <w:sz w:val="16"/>
                <w:szCs w:val="16"/>
              </w:rPr>
              <w:t>Correction to CAG TC 6.5.2.3</w:t>
            </w:r>
          </w:p>
        </w:tc>
        <w:tc>
          <w:tcPr>
            <w:tcW w:w="517" w:type="dxa"/>
          </w:tcPr>
          <w:p w14:paraId="1A6982E0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CE89DD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8BCFDA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0B1E5F7" w14:textId="77777777" w:rsidR="006940BA" w:rsidRDefault="006940BA" w:rsidP="00C900A0">
            <w:r>
              <w:rPr>
                <w:sz w:val="16"/>
                <w:szCs w:val="16"/>
              </w:rPr>
              <w:t>R5-232062</w:t>
            </w:r>
          </w:p>
        </w:tc>
        <w:tc>
          <w:tcPr>
            <w:tcW w:w="1597" w:type="dxa"/>
          </w:tcPr>
          <w:p w14:paraId="23D013AB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08F3FEC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1293E813" w14:textId="77777777" w:rsidR="006940BA" w:rsidRDefault="006940BA" w:rsidP="00C900A0">
            <w:r>
              <w:rPr>
                <w:sz w:val="16"/>
                <w:szCs w:val="16"/>
              </w:rPr>
              <w:t>6.5.2.3.3</w:t>
            </w:r>
          </w:p>
        </w:tc>
        <w:tc>
          <w:tcPr>
            <w:tcW w:w="998" w:type="dxa"/>
          </w:tcPr>
          <w:p w14:paraId="4F3AE23E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40BA" w14:paraId="66BDB45F" w14:textId="77777777" w:rsidTr="00C900A0">
        <w:tc>
          <w:tcPr>
            <w:tcW w:w="879" w:type="dxa"/>
          </w:tcPr>
          <w:p w14:paraId="05CBABFF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920D28" w14:textId="77777777" w:rsidR="006940BA" w:rsidRDefault="006940BA" w:rsidP="00C900A0">
            <w:r>
              <w:rPr>
                <w:sz w:val="16"/>
                <w:szCs w:val="16"/>
              </w:rPr>
              <w:t>3635</w:t>
            </w:r>
          </w:p>
        </w:tc>
        <w:tc>
          <w:tcPr>
            <w:tcW w:w="517" w:type="dxa"/>
          </w:tcPr>
          <w:p w14:paraId="0B0FA83A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573BD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25FC1E" w14:textId="77777777" w:rsidR="006940BA" w:rsidRDefault="006940BA" w:rsidP="00C900A0">
            <w:r>
              <w:rPr>
                <w:sz w:val="16"/>
                <w:szCs w:val="16"/>
              </w:rPr>
              <w:t>Correction to CAG TC 6.5.2.4</w:t>
            </w:r>
          </w:p>
        </w:tc>
        <w:tc>
          <w:tcPr>
            <w:tcW w:w="517" w:type="dxa"/>
          </w:tcPr>
          <w:p w14:paraId="6A45D872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8D8D8B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57BD834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21FA0A" w14:textId="77777777" w:rsidR="006940BA" w:rsidRDefault="006940BA" w:rsidP="00C900A0">
            <w:r>
              <w:rPr>
                <w:sz w:val="16"/>
                <w:szCs w:val="16"/>
              </w:rPr>
              <w:t>R5-232063</w:t>
            </w:r>
          </w:p>
        </w:tc>
        <w:tc>
          <w:tcPr>
            <w:tcW w:w="1597" w:type="dxa"/>
          </w:tcPr>
          <w:p w14:paraId="71821F7B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FEA753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6F65D585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BD3C43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60B9A713" w14:textId="77777777" w:rsidTr="00C900A0">
        <w:tc>
          <w:tcPr>
            <w:tcW w:w="879" w:type="dxa"/>
          </w:tcPr>
          <w:p w14:paraId="16BD9F25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8F00DF" w14:textId="77777777" w:rsidR="006940BA" w:rsidRDefault="006940BA" w:rsidP="00C900A0">
            <w:r>
              <w:rPr>
                <w:sz w:val="16"/>
                <w:szCs w:val="16"/>
              </w:rPr>
              <w:t>3636</w:t>
            </w:r>
          </w:p>
        </w:tc>
        <w:tc>
          <w:tcPr>
            <w:tcW w:w="517" w:type="dxa"/>
          </w:tcPr>
          <w:p w14:paraId="202127DB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02C2E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FC7A5B" w14:textId="77777777" w:rsidR="006940BA" w:rsidRDefault="006940BA" w:rsidP="00C900A0">
            <w:r>
              <w:rPr>
                <w:sz w:val="16"/>
                <w:szCs w:val="16"/>
              </w:rPr>
              <w:t>Correction to CAG TC 6.5.2.6</w:t>
            </w:r>
          </w:p>
        </w:tc>
        <w:tc>
          <w:tcPr>
            <w:tcW w:w="517" w:type="dxa"/>
          </w:tcPr>
          <w:p w14:paraId="6FEEA562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4BA6E0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E4DA608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E765C3" w14:textId="77777777" w:rsidR="006940BA" w:rsidRDefault="006940BA" w:rsidP="00C900A0">
            <w:r>
              <w:rPr>
                <w:sz w:val="16"/>
                <w:szCs w:val="16"/>
              </w:rPr>
              <w:t>R5-232064</w:t>
            </w:r>
          </w:p>
        </w:tc>
        <w:tc>
          <w:tcPr>
            <w:tcW w:w="1597" w:type="dxa"/>
          </w:tcPr>
          <w:p w14:paraId="1F37B00D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6699DC4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0CD64724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73E8E0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27B29209" w14:textId="77777777" w:rsidTr="00C900A0">
        <w:tc>
          <w:tcPr>
            <w:tcW w:w="879" w:type="dxa"/>
          </w:tcPr>
          <w:p w14:paraId="4D4B6B9A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16BDBC5" w14:textId="77777777" w:rsidR="006940BA" w:rsidRDefault="006940BA" w:rsidP="00C900A0">
            <w:r>
              <w:rPr>
                <w:sz w:val="16"/>
                <w:szCs w:val="16"/>
              </w:rPr>
              <w:t>3637</w:t>
            </w:r>
          </w:p>
        </w:tc>
        <w:tc>
          <w:tcPr>
            <w:tcW w:w="517" w:type="dxa"/>
          </w:tcPr>
          <w:p w14:paraId="01DAF2D5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275D3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8EEC15" w14:textId="77777777" w:rsidR="006940BA" w:rsidRDefault="006940BA" w:rsidP="00C900A0">
            <w:r>
              <w:rPr>
                <w:sz w:val="16"/>
                <w:szCs w:val="16"/>
              </w:rPr>
              <w:t>Correction to MAC TC 7.1.1.12.3</w:t>
            </w:r>
          </w:p>
        </w:tc>
        <w:tc>
          <w:tcPr>
            <w:tcW w:w="517" w:type="dxa"/>
          </w:tcPr>
          <w:p w14:paraId="0C03B69A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0E4AD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D17333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3D47C4" w14:textId="77777777" w:rsidR="006940BA" w:rsidRDefault="006940BA" w:rsidP="00C900A0">
            <w:r>
              <w:rPr>
                <w:sz w:val="16"/>
                <w:szCs w:val="16"/>
              </w:rPr>
              <w:t>R5-232065</w:t>
            </w:r>
          </w:p>
        </w:tc>
        <w:tc>
          <w:tcPr>
            <w:tcW w:w="1597" w:type="dxa"/>
          </w:tcPr>
          <w:p w14:paraId="2BF6F4AF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C15A62E" w14:textId="77777777" w:rsidR="006940BA" w:rsidRDefault="006940BA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25950CED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DAE3F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1FEF54FA" w14:textId="77777777" w:rsidTr="00C900A0">
        <w:tc>
          <w:tcPr>
            <w:tcW w:w="879" w:type="dxa"/>
          </w:tcPr>
          <w:p w14:paraId="0899335F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547DA7" w14:textId="77777777" w:rsidR="006940BA" w:rsidRDefault="006940BA" w:rsidP="00C900A0">
            <w:r>
              <w:rPr>
                <w:sz w:val="16"/>
                <w:szCs w:val="16"/>
              </w:rPr>
              <w:t>3639</w:t>
            </w:r>
          </w:p>
        </w:tc>
        <w:tc>
          <w:tcPr>
            <w:tcW w:w="517" w:type="dxa"/>
          </w:tcPr>
          <w:p w14:paraId="5C656E12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C92DD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DAF875" w14:textId="77777777" w:rsidR="006940BA" w:rsidRDefault="006940BA" w:rsidP="00C900A0">
            <w:r>
              <w:rPr>
                <w:sz w:val="16"/>
                <w:szCs w:val="16"/>
              </w:rPr>
              <w:t>Correction to MDT TC 8.1.6.2.4</w:t>
            </w:r>
          </w:p>
        </w:tc>
        <w:tc>
          <w:tcPr>
            <w:tcW w:w="517" w:type="dxa"/>
          </w:tcPr>
          <w:p w14:paraId="2B7A87FB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BF7C1B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B08DC11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DEF6439" w14:textId="77777777" w:rsidR="006940BA" w:rsidRDefault="006940BA" w:rsidP="00C900A0">
            <w:r>
              <w:rPr>
                <w:sz w:val="16"/>
                <w:szCs w:val="16"/>
              </w:rPr>
              <w:t>R5-232067</w:t>
            </w:r>
          </w:p>
        </w:tc>
        <w:tc>
          <w:tcPr>
            <w:tcW w:w="1597" w:type="dxa"/>
          </w:tcPr>
          <w:p w14:paraId="53E4B5B3" w14:textId="77777777" w:rsidR="006940BA" w:rsidRDefault="006940BA" w:rsidP="00C900A0">
            <w:r>
              <w:rPr>
                <w:sz w:val="16"/>
                <w:szCs w:val="16"/>
              </w:rPr>
              <w:t>MediaTek Inc., Anritsu</w:t>
            </w:r>
          </w:p>
        </w:tc>
        <w:tc>
          <w:tcPr>
            <w:tcW w:w="1122" w:type="dxa"/>
          </w:tcPr>
          <w:p w14:paraId="081B6973" w14:textId="77777777" w:rsidR="006940BA" w:rsidRDefault="006940BA" w:rsidP="00C900A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1EA916F4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24EA1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8C6862E" w14:textId="77777777" w:rsidTr="00C900A0">
        <w:tc>
          <w:tcPr>
            <w:tcW w:w="879" w:type="dxa"/>
          </w:tcPr>
          <w:p w14:paraId="3B9BB02B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C2480C" w14:textId="77777777" w:rsidR="006940BA" w:rsidRDefault="006940BA" w:rsidP="00C900A0">
            <w:r>
              <w:rPr>
                <w:sz w:val="16"/>
                <w:szCs w:val="16"/>
              </w:rPr>
              <w:t>3643</w:t>
            </w:r>
          </w:p>
        </w:tc>
        <w:tc>
          <w:tcPr>
            <w:tcW w:w="517" w:type="dxa"/>
          </w:tcPr>
          <w:p w14:paraId="5E52D9D0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7AD828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C336F9" w14:textId="77777777" w:rsidR="006940BA" w:rsidRDefault="006940BA" w:rsidP="00C900A0">
            <w:r>
              <w:rPr>
                <w:sz w:val="16"/>
                <w:szCs w:val="16"/>
              </w:rPr>
              <w:t>Correction to RACS TC 9.1.9.x</w:t>
            </w:r>
          </w:p>
        </w:tc>
        <w:tc>
          <w:tcPr>
            <w:tcW w:w="517" w:type="dxa"/>
          </w:tcPr>
          <w:p w14:paraId="3620AA07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279188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F06D0B7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81F32A" w14:textId="77777777" w:rsidR="006940BA" w:rsidRDefault="006940BA" w:rsidP="00C900A0">
            <w:r>
              <w:rPr>
                <w:sz w:val="16"/>
                <w:szCs w:val="16"/>
              </w:rPr>
              <w:t>R5-232071</w:t>
            </w:r>
          </w:p>
        </w:tc>
        <w:tc>
          <w:tcPr>
            <w:tcW w:w="1597" w:type="dxa"/>
          </w:tcPr>
          <w:p w14:paraId="5B5A87AB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B139D3D" w14:textId="77777777" w:rsidR="006940BA" w:rsidRDefault="006940BA" w:rsidP="00C900A0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A83F922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F99499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48068448" w14:textId="77777777" w:rsidTr="00C900A0">
        <w:tc>
          <w:tcPr>
            <w:tcW w:w="879" w:type="dxa"/>
          </w:tcPr>
          <w:p w14:paraId="431648F6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F9CC53" w14:textId="77777777" w:rsidR="006940BA" w:rsidRDefault="006940BA" w:rsidP="00C900A0">
            <w:r>
              <w:rPr>
                <w:sz w:val="16"/>
                <w:szCs w:val="16"/>
              </w:rPr>
              <w:t>3647</w:t>
            </w:r>
          </w:p>
        </w:tc>
        <w:tc>
          <w:tcPr>
            <w:tcW w:w="517" w:type="dxa"/>
          </w:tcPr>
          <w:p w14:paraId="32206684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09B20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000C8A" w14:textId="77777777" w:rsidR="006940BA" w:rsidRDefault="006940BA" w:rsidP="00C900A0">
            <w:r>
              <w:rPr>
                <w:sz w:val="16"/>
                <w:szCs w:val="16"/>
              </w:rPr>
              <w:t>Correction to UAC TC 11.3.10</w:t>
            </w:r>
          </w:p>
        </w:tc>
        <w:tc>
          <w:tcPr>
            <w:tcW w:w="517" w:type="dxa"/>
          </w:tcPr>
          <w:p w14:paraId="2FEDDAFB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F6A8A6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BB0BD7F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6629F22" w14:textId="77777777" w:rsidR="006940BA" w:rsidRDefault="006940BA" w:rsidP="00C900A0">
            <w:r>
              <w:rPr>
                <w:sz w:val="16"/>
                <w:szCs w:val="16"/>
              </w:rPr>
              <w:t>R5-233350</w:t>
            </w:r>
          </w:p>
        </w:tc>
        <w:tc>
          <w:tcPr>
            <w:tcW w:w="1597" w:type="dxa"/>
          </w:tcPr>
          <w:p w14:paraId="307FA7B4" w14:textId="77777777" w:rsidR="006940BA" w:rsidRDefault="006940BA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5181C1" w14:textId="77777777" w:rsidR="006940BA" w:rsidRDefault="006940BA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4DEB8907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F4A90F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749E0E5A" w14:textId="77777777" w:rsidTr="00C900A0">
        <w:tc>
          <w:tcPr>
            <w:tcW w:w="879" w:type="dxa"/>
          </w:tcPr>
          <w:p w14:paraId="3D0DA436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616E3A" w14:textId="77777777" w:rsidR="006940BA" w:rsidRDefault="006940BA" w:rsidP="00C900A0">
            <w:r>
              <w:rPr>
                <w:sz w:val="16"/>
                <w:szCs w:val="16"/>
              </w:rPr>
              <w:t>3661</w:t>
            </w:r>
          </w:p>
        </w:tc>
        <w:tc>
          <w:tcPr>
            <w:tcW w:w="517" w:type="dxa"/>
          </w:tcPr>
          <w:p w14:paraId="67CE9344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F47CA1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5E2008" w14:textId="77777777" w:rsidR="006940BA" w:rsidRDefault="006940BA" w:rsidP="00C900A0">
            <w:r>
              <w:rPr>
                <w:sz w:val="16"/>
                <w:szCs w:val="16"/>
              </w:rPr>
              <w:t>Correction to FR2 Power level tables for NR RRC test cases</w:t>
            </w:r>
          </w:p>
        </w:tc>
        <w:tc>
          <w:tcPr>
            <w:tcW w:w="517" w:type="dxa"/>
          </w:tcPr>
          <w:p w14:paraId="05FF89FB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5D2911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FD4493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3C7540" w14:textId="77777777" w:rsidR="006940BA" w:rsidRDefault="006940BA" w:rsidP="00C900A0">
            <w:r>
              <w:rPr>
                <w:sz w:val="16"/>
                <w:szCs w:val="16"/>
              </w:rPr>
              <w:t>R5-232155</w:t>
            </w:r>
          </w:p>
        </w:tc>
        <w:tc>
          <w:tcPr>
            <w:tcW w:w="1597" w:type="dxa"/>
          </w:tcPr>
          <w:p w14:paraId="406AD46B" w14:textId="77777777" w:rsidR="006940BA" w:rsidRDefault="006940BA" w:rsidP="00C900A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5D63E13D" w14:textId="77777777" w:rsidR="006940BA" w:rsidRDefault="006940BA" w:rsidP="00C900A0">
            <w:r>
              <w:rPr>
                <w:sz w:val="16"/>
                <w:szCs w:val="16"/>
              </w:rPr>
              <w:t>TEI16_Test, SRVCC_NR_to_UMTS-UEConTest</w:t>
            </w:r>
          </w:p>
        </w:tc>
        <w:tc>
          <w:tcPr>
            <w:tcW w:w="2323" w:type="dxa"/>
          </w:tcPr>
          <w:p w14:paraId="5BC4CF3A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4EDDC1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68AFE88D" w14:textId="77777777" w:rsidTr="00C900A0">
        <w:tc>
          <w:tcPr>
            <w:tcW w:w="879" w:type="dxa"/>
          </w:tcPr>
          <w:p w14:paraId="6E997958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0D11F7B" w14:textId="77777777" w:rsidR="006940BA" w:rsidRDefault="006940BA" w:rsidP="00C900A0">
            <w:r>
              <w:rPr>
                <w:sz w:val="16"/>
                <w:szCs w:val="16"/>
              </w:rPr>
              <w:t>3673</w:t>
            </w:r>
          </w:p>
        </w:tc>
        <w:tc>
          <w:tcPr>
            <w:tcW w:w="517" w:type="dxa"/>
          </w:tcPr>
          <w:p w14:paraId="41B1648F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BA89A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2FEFF1" w14:textId="77777777" w:rsidR="006940BA" w:rsidRDefault="006940BA" w:rsidP="00C900A0">
            <w:r>
              <w:rPr>
                <w:sz w:val="16"/>
                <w:szCs w:val="16"/>
              </w:rPr>
              <w:t>Corrections to NR MAC test cases 7.1.1.12.4.x</w:t>
            </w:r>
          </w:p>
        </w:tc>
        <w:tc>
          <w:tcPr>
            <w:tcW w:w="517" w:type="dxa"/>
          </w:tcPr>
          <w:p w14:paraId="6814BBC7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74A937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C8CA0B5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9FE382B" w14:textId="77777777" w:rsidR="006940BA" w:rsidRDefault="006940BA" w:rsidP="00C900A0">
            <w:r>
              <w:rPr>
                <w:sz w:val="16"/>
                <w:szCs w:val="16"/>
              </w:rPr>
              <w:t>R5-232200</w:t>
            </w:r>
          </w:p>
        </w:tc>
        <w:tc>
          <w:tcPr>
            <w:tcW w:w="1597" w:type="dxa"/>
          </w:tcPr>
          <w:p w14:paraId="48BD7920" w14:textId="77777777" w:rsidR="006940BA" w:rsidRDefault="006940BA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7DCA09C" w14:textId="77777777" w:rsidR="006940BA" w:rsidRDefault="006940BA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560A4E4C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6A9A57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46BB5216" w14:textId="77777777" w:rsidTr="00C900A0">
        <w:tc>
          <w:tcPr>
            <w:tcW w:w="879" w:type="dxa"/>
          </w:tcPr>
          <w:p w14:paraId="3F79471C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AA9C781" w14:textId="77777777" w:rsidR="006940BA" w:rsidRDefault="006940BA" w:rsidP="00C900A0">
            <w:r>
              <w:rPr>
                <w:sz w:val="16"/>
                <w:szCs w:val="16"/>
              </w:rPr>
              <w:t>3699</w:t>
            </w:r>
          </w:p>
        </w:tc>
        <w:tc>
          <w:tcPr>
            <w:tcW w:w="517" w:type="dxa"/>
          </w:tcPr>
          <w:p w14:paraId="4E575A88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38F5DE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3CECB1" w14:textId="77777777" w:rsidR="006940BA" w:rsidRDefault="006940BA" w:rsidP="00C900A0">
            <w:r>
              <w:rPr>
                <w:sz w:val="16"/>
                <w:szCs w:val="16"/>
              </w:rPr>
              <w:t>Correction to NR RRC IRAT HO test case 8.1.4.2.1.2</w:t>
            </w:r>
          </w:p>
        </w:tc>
        <w:tc>
          <w:tcPr>
            <w:tcW w:w="517" w:type="dxa"/>
          </w:tcPr>
          <w:p w14:paraId="1850E7C5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D81D25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7E31790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0BEAB9" w14:textId="77777777" w:rsidR="006940BA" w:rsidRDefault="006940BA" w:rsidP="00C900A0">
            <w:r>
              <w:rPr>
                <w:sz w:val="16"/>
                <w:szCs w:val="16"/>
              </w:rPr>
              <w:t>R5-232331</w:t>
            </w:r>
          </w:p>
        </w:tc>
        <w:tc>
          <w:tcPr>
            <w:tcW w:w="1597" w:type="dxa"/>
          </w:tcPr>
          <w:p w14:paraId="7A3874E6" w14:textId="77777777" w:rsidR="006940BA" w:rsidRDefault="006940BA" w:rsidP="00C900A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62E99683" w14:textId="77777777" w:rsidR="006940BA" w:rsidRDefault="006940BA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363FFC47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BDFDB8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0B30C4B" w14:textId="77777777" w:rsidTr="00C900A0">
        <w:tc>
          <w:tcPr>
            <w:tcW w:w="879" w:type="dxa"/>
          </w:tcPr>
          <w:p w14:paraId="1B48F275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8A2B86" w14:textId="77777777" w:rsidR="006940BA" w:rsidRDefault="006940BA" w:rsidP="00C900A0">
            <w:r>
              <w:rPr>
                <w:sz w:val="16"/>
                <w:szCs w:val="16"/>
              </w:rPr>
              <w:t>3700</w:t>
            </w:r>
          </w:p>
        </w:tc>
        <w:tc>
          <w:tcPr>
            <w:tcW w:w="517" w:type="dxa"/>
          </w:tcPr>
          <w:p w14:paraId="47B49649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649D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7C4083" w14:textId="77777777" w:rsidR="006940BA" w:rsidRDefault="006940BA" w:rsidP="00C900A0">
            <w:r>
              <w:rPr>
                <w:sz w:val="16"/>
                <w:szCs w:val="16"/>
              </w:rPr>
              <w:t>Correction to NR5GC RACS Test case 9.1.9.5</w:t>
            </w:r>
          </w:p>
        </w:tc>
        <w:tc>
          <w:tcPr>
            <w:tcW w:w="517" w:type="dxa"/>
          </w:tcPr>
          <w:p w14:paraId="2DC38F13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48932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0200CF8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89E5CB6" w14:textId="77777777" w:rsidR="006940BA" w:rsidRDefault="006940BA" w:rsidP="00C900A0">
            <w:r>
              <w:rPr>
                <w:sz w:val="16"/>
                <w:szCs w:val="16"/>
              </w:rPr>
              <w:t>R5-232332</w:t>
            </w:r>
          </w:p>
        </w:tc>
        <w:tc>
          <w:tcPr>
            <w:tcW w:w="1597" w:type="dxa"/>
          </w:tcPr>
          <w:p w14:paraId="5E578B0E" w14:textId="77777777" w:rsidR="006940BA" w:rsidRDefault="006940BA" w:rsidP="00C900A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5F7E893A" w14:textId="77777777" w:rsidR="006940BA" w:rsidRDefault="006940BA" w:rsidP="00C900A0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14635A8D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959CF4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268FB052" w14:textId="77777777" w:rsidTr="00C900A0">
        <w:tc>
          <w:tcPr>
            <w:tcW w:w="879" w:type="dxa"/>
          </w:tcPr>
          <w:p w14:paraId="6FEB4FF1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66C152" w14:textId="77777777" w:rsidR="006940BA" w:rsidRDefault="006940BA" w:rsidP="00C900A0">
            <w:r>
              <w:rPr>
                <w:sz w:val="16"/>
                <w:szCs w:val="16"/>
              </w:rPr>
              <w:t>3701</w:t>
            </w:r>
          </w:p>
        </w:tc>
        <w:tc>
          <w:tcPr>
            <w:tcW w:w="517" w:type="dxa"/>
          </w:tcPr>
          <w:p w14:paraId="4E13340A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C047E3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92AAA7" w14:textId="77777777" w:rsidR="006940BA" w:rsidRDefault="006940BA" w:rsidP="00C900A0">
            <w:r>
              <w:rPr>
                <w:sz w:val="16"/>
                <w:szCs w:val="16"/>
              </w:rPr>
              <w:t>Correction to Rel-16 MDT Test Case 8.1.6.2.2</w:t>
            </w:r>
          </w:p>
        </w:tc>
        <w:tc>
          <w:tcPr>
            <w:tcW w:w="517" w:type="dxa"/>
          </w:tcPr>
          <w:p w14:paraId="0DA9A4AF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1F8326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3F71DC7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A3E0E06" w14:textId="77777777" w:rsidR="006940BA" w:rsidRDefault="006940BA" w:rsidP="00C900A0">
            <w:r>
              <w:rPr>
                <w:sz w:val="16"/>
                <w:szCs w:val="16"/>
              </w:rPr>
              <w:t>R5-232333</w:t>
            </w:r>
          </w:p>
        </w:tc>
        <w:tc>
          <w:tcPr>
            <w:tcW w:w="1597" w:type="dxa"/>
          </w:tcPr>
          <w:p w14:paraId="09ACAE89" w14:textId="77777777" w:rsidR="006940BA" w:rsidRDefault="006940BA" w:rsidP="00C900A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0B073A5" w14:textId="77777777" w:rsidR="006940BA" w:rsidRDefault="006940BA" w:rsidP="00C900A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C514B6B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C736D7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46FB226" w14:textId="77777777" w:rsidTr="00C900A0">
        <w:tc>
          <w:tcPr>
            <w:tcW w:w="879" w:type="dxa"/>
          </w:tcPr>
          <w:p w14:paraId="716C07F0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796D55" w14:textId="77777777" w:rsidR="006940BA" w:rsidRDefault="006940BA" w:rsidP="00C900A0">
            <w:r>
              <w:rPr>
                <w:sz w:val="16"/>
                <w:szCs w:val="16"/>
              </w:rPr>
              <w:t>3702</w:t>
            </w:r>
          </w:p>
        </w:tc>
        <w:tc>
          <w:tcPr>
            <w:tcW w:w="517" w:type="dxa"/>
          </w:tcPr>
          <w:p w14:paraId="45644C7E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D745D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9FB25B" w14:textId="77777777" w:rsidR="006940BA" w:rsidRDefault="006940BA" w:rsidP="00C900A0">
            <w:r>
              <w:rPr>
                <w:sz w:val="16"/>
                <w:szCs w:val="16"/>
              </w:rPr>
              <w:t>Correction to NR5GC testcase 9.1.10.3</w:t>
            </w:r>
          </w:p>
        </w:tc>
        <w:tc>
          <w:tcPr>
            <w:tcW w:w="517" w:type="dxa"/>
          </w:tcPr>
          <w:p w14:paraId="5D8A380E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95599D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E9B9E6B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196C86" w14:textId="77777777" w:rsidR="006940BA" w:rsidRDefault="006940BA" w:rsidP="00C900A0">
            <w:r>
              <w:rPr>
                <w:sz w:val="16"/>
                <w:szCs w:val="16"/>
              </w:rPr>
              <w:t>R5-232339</w:t>
            </w:r>
          </w:p>
        </w:tc>
        <w:tc>
          <w:tcPr>
            <w:tcW w:w="1597" w:type="dxa"/>
          </w:tcPr>
          <w:p w14:paraId="6165420B" w14:textId="77777777" w:rsidR="006940BA" w:rsidRDefault="006940BA" w:rsidP="00C900A0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04A39962" w14:textId="77777777" w:rsidR="006940BA" w:rsidRDefault="006940BA" w:rsidP="00C900A0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134001F9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9857DE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331B216E" w14:textId="77777777" w:rsidTr="00C900A0">
        <w:tc>
          <w:tcPr>
            <w:tcW w:w="879" w:type="dxa"/>
          </w:tcPr>
          <w:p w14:paraId="4C120EC1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BCCEFBB" w14:textId="77777777" w:rsidR="006940BA" w:rsidRDefault="006940BA" w:rsidP="00C900A0">
            <w:r>
              <w:rPr>
                <w:sz w:val="16"/>
                <w:szCs w:val="16"/>
              </w:rPr>
              <w:t>3708</w:t>
            </w:r>
          </w:p>
        </w:tc>
        <w:tc>
          <w:tcPr>
            <w:tcW w:w="517" w:type="dxa"/>
          </w:tcPr>
          <w:p w14:paraId="3015CF2C" w14:textId="77777777" w:rsidR="006940BA" w:rsidRDefault="006940BA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B996BC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D89CA4" w14:textId="77777777" w:rsidR="006940BA" w:rsidRDefault="006940BA" w:rsidP="00C900A0">
            <w:r>
              <w:rPr>
                <w:sz w:val="16"/>
                <w:szCs w:val="16"/>
              </w:rPr>
              <w:t>Correction to NR testcase 7.1.1.12.3</w:t>
            </w:r>
          </w:p>
        </w:tc>
        <w:tc>
          <w:tcPr>
            <w:tcW w:w="517" w:type="dxa"/>
          </w:tcPr>
          <w:p w14:paraId="19FDFA1A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0659A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5F69A96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0955DEE" w14:textId="77777777" w:rsidR="006940BA" w:rsidRDefault="006940BA" w:rsidP="00C900A0">
            <w:r>
              <w:rPr>
                <w:sz w:val="16"/>
                <w:szCs w:val="16"/>
              </w:rPr>
              <w:t>R5-233467</w:t>
            </w:r>
          </w:p>
        </w:tc>
        <w:tc>
          <w:tcPr>
            <w:tcW w:w="1597" w:type="dxa"/>
          </w:tcPr>
          <w:p w14:paraId="2D4173D1" w14:textId="77777777" w:rsidR="006940BA" w:rsidRDefault="006940BA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304D23F" w14:textId="77777777" w:rsidR="006940BA" w:rsidRDefault="006940BA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2B029301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CE5838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53183967" w14:textId="77777777" w:rsidTr="00C900A0">
        <w:tc>
          <w:tcPr>
            <w:tcW w:w="879" w:type="dxa"/>
          </w:tcPr>
          <w:p w14:paraId="32DE3E92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133711" w14:textId="77777777" w:rsidR="006940BA" w:rsidRDefault="006940BA" w:rsidP="00C900A0">
            <w:r>
              <w:rPr>
                <w:sz w:val="16"/>
                <w:szCs w:val="16"/>
              </w:rPr>
              <w:t>3709</w:t>
            </w:r>
          </w:p>
        </w:tc>
        <w:tc>
          <w:tcPr>
            <w:tcW w:w="517" w:type="dxa"/>
          </w:tcPr>
          <w:p w14:paraId="63343A5A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AF6AD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A33D6F" w14:textId="77777777" w:rsidR="006940BA" w:rsidRDefault="006940BA" w:rsidP="00C900A0">
            <w:r>
              <w:rPr>
                <w:sz w:val="16"/>
                <w:szCs w:val="16"/>
              </w:rPr>
              <w:t>Correction to FR2 Power level tables for NR MDT test cases</w:t>
            </w:r>
          </w:p>
        </w:tc>
        <w:tc>
          <w:tcPr>
            <w:tcW w:w="517" w:type="dxa"/>
          </w:tcPr>
          <w:p w14:paraId="3278980D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6E0490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2B1D9FC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0471EF" w14:textId="77777777" w:rsidR="006940BA" w:rsidRDefault="006940BA" w:rsidP="00C900A0">
            <w:r>
              <w:rPr>
                <w:sz w:val="16"/>
                <w:szCs w:val="16"/>
              </w:rPr>
              <w:t>R5-232393</w:t>
            </w:r>
          </w:p>
        </w:tc>
        <w:tc>
          <w:tcPr>
            <w:tcW w:w="1597" w:type="dxa"/>
          </w:tcPr>
          <w:p w14:paraId="0193D26B" w14:textId="77777777" w:rsidR="006940BA" w:rsidRDefault="006940BA" w:rsidP="00C900A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1EFBF843" w14:textId="77777777" w:rsidR="006940BA" w:rsidRDefault="006940BA" w:rsidP="00C900A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36FEE52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1685CF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6ABFBD27" w14:textId="77777777" w:rsidTr="00C900A0">
        <w:tc>
          <w:tcPr>
            <w:tcW w:w="879" w:type="dxa"/>
          </w:tcPr>
          <w:p w14:paraId="635F1123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215B0F" w14:textId="77777777" w:rsidR="006940BA" w:rsidRDefault="006940BA" w:rsidP="00C900A0">
            <w:r>
              <w:rPr>
                <w:sz w:val="16"/>
                <w:szCs w:val="16"/>
              </w:rPr>
              <w:t>3711</w:t>
            </w:r>
          </w:p>
        </w:tc>
        <w:tc>
          <w:tcPr>
            <w:tcW w:w="517" w:type="dxa"/>
          </w:tcPr>
          <w:p w14:paraId="07AF2525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30B5FC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C27192" w14:textId="77777777" w:rsidR="006940BA" w:rsidRDefault="006940BA" w:rsidP="00C900A0">
            <w:r>
              <w:rPr>
                <w:sz w:val="16"/>
                <w:szCs w:val="16"/>
              </w:rPr>
              <w:t>Correction to NR MAC test case 7.1.1.12.3</w:t>
            </w:r>
          </w:p>
        </w:tc>
        <w:tc>
          <w:tcPr>
            <w:tcW w:w="517" w:type="dxa"/>
          </w:tcPr>
          <w:p w14:paraId="768BAC87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6A39D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79F9F84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B770DA" w14:textId="77777777" w:rsidR="006940BA" w:rsidRDefault="006940BA" w:rsidP="00C900A0">
            <w:r>
              <w:rPr>
                <w:sz w:val="16"/>
                <w:szCs w:val="16"/>
              </w:rPr>
              <w:t>R5-232397</w:t>
            </w:r>
          </w:p>
        </w:tc>
        <w:tc>
          <w:tcPr>
            <w:tcW w:w="1597" w:type="dxa"/>
          </w:tcPr>
          <w:p w14:paraId="25715C99" w14:textId="77777777" w:rsidR="006940BA" w:rsidRDefault="006940BA" w:rsidP="00C900A0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08FA27BC" w14:textId="77777777" w:rsidR="006940BA" w:rsidRDefault="006940BA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7FD31C14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E921BA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616344E" w14:textId="77777777" w:rsidTr="00C900A0">
        <w:tc>
          <w:tcPr>
            <w:tcW w:w="879" w:type="dxa"/>
          </w:tcPr>
          <w:p w14:paraId="58C8602D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A1E847A" w14:textId="77777777" w:rsidR="006940BA" w:rsidRDefault="006940BA" w:rsidP="00C900A0">
            <w:r>
              <w:rPr>
                <w:sz w:val="16"/>
                <w:szCs w:val="16"/>
              </w:rPr>
              <w:t>3741</w:t>
            </w:r>
          </w:p>
        </w:tc>
        <w:tc>
          <w:tcPr>
            <w:tcW w:w="517" w:type="dxa"/>
          </w:tcPr>
          <w:p w14:paraId="1FCD05E7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6830A2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1E75CB" w14:textId="77777777" w:rsidR="006940BA" w:rsidRDefault="006940BA" w:rsidP="00C900A0">
            <w:r>
              <w:rPr>
                <w:sz w:val="16"/>
                <w:szCs w:val="16"/>
              </w:rPr>
              <w:t>Addition of FR2 cell power levels for SON-MDT test cases</w:t>
            </w:r>
          </w:p>
        </w:tc>
        <w:tc>
          <w:tcPr>
            <w:tcW w:w="517" w:type="dxa"/>
          </w:tcPr>
          <w:p w14:paraId="1299B667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7561A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4AEDE45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91A0BB" w14:textId="77777777" w:rsidR="006940BA" w:rsidRDefault="006940BA" w:rsidP="00C900A0">
            <w:r>
              <w:rPr>
                <w:sz w:val="16"/>
                <w:szCs w:val="16"/>
              </w:rPr>
              <w:t>R5-232643</w:t>
            </w:r>
          </w:p>
        </w:tc>
        <w:tc>
          <w:tcPr>
            <w:tcW w:w="1597" w:type="dxa"/>
          </w:tcPr>
          <w:p w14:paraId="44D01175" w14:textId="77777777" w:rsidR="006940BA" w:rsidRDefault="006940BA" w:rsidP="00C900A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D3A8214" w14:textId="77777777" w:rsidR="006940BA" w:rsidRDefault="006940BA" w:rsidP="00C900A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89D2B88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BDA65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558BAC3F" w14:textId="77777777" w:rsidTr="00C900A0">
        <w:tc>
          <w:tcPr>
            <w:tcW w:w="879" w:type="dxa"/>
          </w:tcPr>
          <w:p w14:paraId="1CE13F1F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83F573D" w14:textId="77777777" w:rsidR="006940BA" w:rsidRDefault="006940BA" w:rsidP="00C900A0">
            <w:r>
              <w:rPr>
                <w:sz w:val="16"/>
                <w:szCs w:val="16"/>
              </w:rPr>
              <w:t>3743</w:t>
            </w:r>
          </w:p>
        </w:tc>
        <w:tc>
          <w:tcPr>
            <w:tcW w:w="517" w:type="dxa"/>
          </w:tcPr>
          <w:p w14:paraId="010283E0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89CB24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4308B5" w14:textId="77777777" w:rsidR="006940BA" w:rsidRDefault="006940BA" w:rsidP="00C900A0">
            <w:r>
              <w:rPr>
                <w:sz w:val="16"/>
                <w:szCs w:val="16"/>
              </w:rPr>
              <w:t>Addition of FR2 cell power levels for SNPN test cases</w:t>
            </w:r>
          </w:p>
        </w:tc>
        <w:tc>
          <w:tcPr>
            <w:tcW w:w="517" w:type="dxa"/>
          </w:tcPr>
          <w:p w14:paraId="5BB1EAE2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CC5DA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A8F2FA9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2243CB6" w14:textId="77777777" w:rsidR="006940BA" w:rsidRDefault="006940BA" w:rsidP="00C900A0">
            <w:r>
              <w:rPr>
                <w:sz w:val="16"/>
                <w:szCs w:val="16"/>
              </w:rPr>
              <w:t>R5-233323</w:t>
            </w:r>
          </w:p>
        </w:tc>
        <w:tc>
          <w:tcPr>
            <w:tcW w:w="1597" w:type="dxa"/>
          </w:tcPr>
          <w:p w14:paraId="0339F58D" w14:textId="77777777" w:rsidR="006940BA" w:rsidRDefault="006940BA" w:rsidP="00C900A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18DD71F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1982A33F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BD7058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94537DB" w14:textId="77777777" w:rsidTr="00C900A0">
        <w:tc>
          <w:tcPr>
            <w:tcW w:w="879" w:type="dxa"/>
          </w:tcPr>
          <w:p w14:paraId="6A5BC347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5F6531" w14:textId="77777777" w:rsidR="006940BA" w:rsidRDefault="006940BA" w:rsidP="00C900A0">
            <w:r>
              <w:rPr>
                <w:sz w:val="16"/>
                <w:szCs w:val="16"/>
              </w:rPr>
              <w:t>3746</w:t>
            </w:r>
          </w:p>
        </w:tc>
        <w:tc>
          <w:tcPr>
            <w:tcW w:w="517" w:type="dxa"/>
          </w:tcPr>
          <w:p w14:paraId="2FB9DFF2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D103E9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8FAF93" w14:textId="77777777" w:rsidR="006940BA" w:rsidRDefault="006940BA" w:rsidP="00C900A0">
            <w:r>
              <w:rPr>
                <w:sz w:val="16"/>
                <w:szCs w:val="16"/>
              </w:rPr>
              <w:t>Addition of new RRC TC for RRCRelease with redirection with mpsPriorityIndication-r16</w:t>
            </w:r>
          </w:p>
        </w:tc>
        <w:tc>
          <w:tcPr>
            <w:tcW w:w="517" w:type="dxa"/>
          </w:tcPr>
          <w:p w14:paraId="044F8182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8094D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FF9CE34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6864D9" w14:textId="77777777" w:rsidR="006940BA" w:rsidRDefault="006940BA" w:rsidP="00C900A0">
            <w:r>
              <w:rPr>
                <w:sz w:val="16"/>
                <w:szCs w:val="16"/>
              </w:rPr>
              <w:t>R5-233777</w:t>
            </w:r>
          </w:p>
        </w:tc>
        <w:tc>
          <w:tcPr>
            <w:tcW w:w="1597" w:type="dxa"/>
          </w:tcPr>
          <w:p w14:paraId="28F1CF5F" w14:textId="77777777" w:rsidR="006940BA" w:rsidRDefault="006940BA" w:rsidP="00C900A0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5FAD30C6" w14:textId="77777777" w:rsidR="006940BA" w:rsidRDefault="006940BA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234FDCA" w14:textId="77777777" w:rsidR="006940BA" w:rsidRDefault="006940BA" w:rsidP="00C900A0">
            <w:r>
              <w:rPr>
                <w:sz w:val="16"/>
                <w:szCs w:val="16"/>
              </w:rPr>
              <w:t>8.1.1.3.8 (New)</w:t>
            </w:r>
          </w:p>
        </w:tc>
        <w:tc>
          <w:tcPr>
            <w:tcW w:w="998" w:type="dxa"/>
          </w:tcPr>
          <w:p w14:paraId="15F8EA67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38.523-2 CR 0352; TS/TR ... CR ... </w:t>
            </w:r>
          </w:p>
        </w:tc>
      </w:tr>
      <w:tr w:rsidR="006940BA" w14:paraId="40E762F5" w14:textId="77777777" w:rsidTr="00C900A0">
        <w:tc>
          <w:tcPr>
            <w:tcW w:w="879" w:type="dxa"/>
          </w:tcPr>
          <w:p w14:paraId="3F7C7625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CD3C04" w14:textId="77777777" w:rsidR="006940BA" w:rsidRDefault="006940BA" w:rsidP="00C900A0">
            <w:r>
              <w:rPr>
                <w:sz w:val="16"/>
                <w:szCs w:val="16"/>
              </w:rPr>
              <w:t>3747</w:t>
            </w:r>
          </w:p>
        </w:tc>
        <w:tc>
          <w:tcPr>
            <w:tcW w:w="517" w:type="dxa"/>
          </w:tcPr>
          <w:p w14:paraId="70841F5F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B46903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2D6856" w14:textId="77777777" w:rsidR="006940BA" w:rsidRDefault="006940BA" w:rsidP="00C900A0">
            <w:r>
              <w:rPr>
                <w:sz w:val="16"/>
                <w:szCs w:val="16"/>
              </w:rPr>
              <w:t>Corrections to SNPN TC 11.3.9a</w:t>
            </w:r>
          </w:p>
        </w:tc>
        <w:tc>
          <w:tcPr>
            <w:tcW w:w="517" w:type="dxa"/>
          </w:tcPr>
          <w:p w14:paraId="0C0899B1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FCC4E3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1A0B09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26388D" w14:textId="77777777" w:rsidR="006940BA" w:rsidRDefault="006940BA" w:rsidP="00C900A0">
            <w:r>
              <w:rPr>
                <w:sz w:val="16"/>
                <w:szCs w:val="16"/>
              </w:rPr>
              <w:t>R5-233351</w:t>
            </w:r>
          </w:p>
        </w:tc>
        <w:tc>
          <w:tcPr>
            <w:tcW w:w="1597" w:type="dxa"/>
          </w:tcPr>
          <w:p w14:paraId="2B5462B9" w14:textId="77777777" w:rsidR="006940BA" w:rsidRDefault="006940BA" w:rsidP="00C900A0">
            <w:r>
              <w:rPr>
                <w:sz w:val="16"/>
                <w:szCs w:val="16"/>
              </w:rPr>
              <w:t>Qualcomm CDMA Technologies, Anritsu Ltd</w:t>
            </w:r>
          </w:p>
        </w:tc>
        <w:tc>
          <w:tcPr>
            <w:tcW w:w="1122" w:type="dxa"/>
          </w:tcPr>
          <w:p w14:paraId="5F5C2374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6CC90795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34D54A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29CE452F" w14:textId="77777777" w:rsidTr="00C900A0">
        <w:tc>
          <w:tcPr>
            <w:tcW w:w="879" w:type="dxa"/>
          </w:tcPr>
          <w:p w14:paraId="07CC1A36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C164EDA" w14:textId="77777777" w:rsidR="006940BA" w:rsidRDefault="006940BA" w:rsidP="00C900A0">
            <w:r>
              <w:rPr>
                <w:sz w:val="16"/>
                <w:szCs w:val="16"/>
              </w:rPr>
              <w:t>3837</w:t>
            </w:r>
          </w:p>
        </w:tc>
        <w:tc>
          <w:tcPr>
            <w:tcW w:w="517" w:type="dxa"/>
          </w:tcPr>
          <w:p w14:paraId="3EDBD4BE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D44CF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C56D1F" w14:textId="77777777" w:rsidR="006940BA" w:rsidRDefault="006940BA" w:rsidP="00C900A0">
            <w:r>
              <w:rPr>
                <w:sz w:val="16"/>
                <w:szCs w:val="16"/>
              </w:rPr>
              <w:t>Update NR 2 step RACH test case 7.1.1.1.7</w:t>
            </w:r>
          </w:p>
        </w:tc>
        <w:tc>
          <w:tcPr>
            <w:tcW w:w="517" w:type="dxa"/>
          </w:tcPr>
          <w:p w14:paraId="32F839BF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C150C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B506431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620AF4E" w14:textId="77777777" w:rsidR="006940BA" w:rsidRDefault="006940BA" w:rsidP="00C900A0">
            <w:r>
              <w:rPr>
                <w:sz w:val="16"/>
                <w:szCs w:val="16"/>
              </w:rPr>
              <w:t>R5-233282</w:t>
            </w:r>
          </w:p>
        </w:tc>
        <w:tc>
          <w:tcPr>
            <w:tcW w:w="1597" w:type="dxa"/>
          </w:tcPr>
          <w:p w14:paraId="2EF1EE6C" w14:textId="77777777" w:rsidR="006940BA" w:rsidRDefault="006940BA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25469B9" w14:textId="77777777" w:rsidR="006940BA" w:rsidRDefault="006940BA" w:rsidP="00C900A0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4B68926F" w14:textId="77777777" w:rsidR="006940BA" w:rsidRDefault="006940BA" w:rsidP="00C900A0">
            <w:r>
              <w:rPr>
                <w:sz w:val="16"/>
                <w:szCs w:val="16"/>
              </w:rPr>
              <w:t>7.1.1.1.7</w:t>
            </w:r>
          </w:p>
        </w:tc>
        <w:tc>
          <w:tcPr>
            <w:tcW w:w="998" w:type="dxa"/>
          </w:tcPr>
          <w:p w14:paraId="05C676F5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40BA" w14:paraId="41B50987" w14:textId="77777777" w:rsidTr="00C900A0">
        <w:tc>
          <w:tcPr>
            <w:tcW w:w="879" w:type="dxa"/>
          </w:tcPr>
          <w:p w14:paraId="6940EE0B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F91141" w14:textId="77777777" w:rsidR="006940BA" w:rsidRDefault="006940BA" w:rsidP="00C900A0">
            <w:r>
              <w:rPr>
                <w:sz w:val="16"/>
                <w:szCs w:val="16"/>
              </w:rPr>
              <w:t>3838</w:t>
            </w:r>
          </w:p>
        </w:tc>
        <w:tc>
          <w:tcPr>
            <w:tcW w:w="517" w:type="dxa"/>
          </w:tcPr>
          <w:p w14:paraId="4017F515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21F3E1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95E2FF" w14:textId="77777777" w:rsidR="006940BA" w:rsidRDefault="006940BA" w:rsidP="00C900A0">
            <w:r>
              <w:rPr>
                <w:sz w:val="16"/>
                <w:szCs w:val="16"/>
              </w:rPr>
              <w:t>Update NR 2 step RACH test case 7.1.1.1.8</w:t>
            </w:r>
          </w:p>
        </w:tc>
        <w:tc>
          <w:tcPr>
            <w:tcW w:w="517" w:type="dxa"/>
          </w:tcPr>
          <w:p w14:paraId="6032059C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0E1B9E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467676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C3B3C4C" w14:textId="77777777" w:rsidR="006940BA" w:rsidRDefault="006940BA" w:rsidP="00C900A0">
            <w:r>
              <w:rPr>
                <w:sz w:val="16"/>
                <w:szCs w:val="16"/>
              </w:rPr>
              <w:t>R5-233325</w:t>
            </w:r>
          </w:p>
        </w:tc>
        <w:tc>
          <w:tcPr>
            <w:tcW w:w="1597" w:type="dxa"/>
          </w:tcPr>
          <w:p w14:paraId="178508A1" w14:textId="77777777" w:rsidR="006940BA" w:rsidRDefault="006940BA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5A8B3DF" w14:textId="77777777" w:rsidR="006940BA" w:rsidRDefault="006940BA" w:rsidP="00C900A0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1409525F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A9D09E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386EBFD4" w14:textId="77777777" w:rsidTr="00C900A0">
        <w:tc>
          <w:tcPr>
            <w:tcW w:w="879" w:type="dxa"/>
          </w:tcPr>
          <w:p w14:paraId="593B487F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5922C7" w14:textId="77777777" w:rsidR="006940BA" w:rsidRDefault="006940BA" w:rsidP="00C900A0">
            <w:r>
              <w:rPr>
                <w:sz w:val="16"/>
                <w:szCs w:val="16"/>
              </w:rPr>
              <w:t>3841</w:t>
            </w:r>
          </w:p>
        </w:tc>
        <w:tc>
          <w:tcPr>
            <w:tcW w:w="517" w:type="dxa"/>
          </w:tcPr>
          <w:p w14:paraId="409802B0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BDDF9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6F7099" w14:textId="77777777" w:rsidR="006940BA" w:rsidRDefault="006940BA" w:rsidP="00C900A0">
            <w:r>
              <w:rPr>
                <w:sz w:val="16"/>
                <w:szCs w:val="16"/>
              </w:rPr>
              <w:t>Update of test case 8.1.5.9.2</w:t>
            </w:r>
          </w:p>
        </w:tc>
        <w:tc>
          <w:tcPr>
            <w:tcW w:w="517" w:type="dxa"/>
          </w:tcPr>
          <w:p w14:paraId="6C3F80EF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24B7B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95694DD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9999A55" w14:textId="77777777" w:rsidR="006940BA" w:rsidRDefault="006940BA" w:rsidP="00C900A0">
            <w:r>
              <w:rPr>
                <w:sz w:val="16"/>
                <w:szCs w:val="16"/>
              </w:rPr>
              <w:t>R5-233289</w:t>
            </w:r>
          </w:p>
        </w:tc>
        <w:tc>
          <w:tcPr>
            <w:tcW w:w="1597" w:type="dxa"/>
          </w:tcPr>
          <w:p w14:paraId="04C283A0" w14:textId="77777777" w:rsidR="006940BA" w:rsidRDefault="006940BA" w:rsidP="00C900A0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35405550" w14:textId="77777777" w:rsidR="006940BA" w:rsidRDefault="006940BA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0159CC8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C5968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52F44F8E" w14:textId="77777777" w:rsidTr="00C900A0">
        <w:tc>
          <w:tcPr>
            <w:tcW w:w="879" w:type="dxa"/>
          </w:tcPr>
          <w:p w14:paraId="0BC1EF5A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A08002D" w14:textId="77777777" w:rsidR="006940BA" w:rsidRDefault="006940BA" w:rsidP="00C900A0">
            <w:r>
              <w:rPr>
                <w:sz w:val="16"/>
                <w:szCs w:val="16"/>
              </w:rPr>
              <w:t>3844</w:t>
            </w:r>
          </w:p>
        </w:tc>
        <w:tc>
          <w:tcPr>
            <w:tcW w:w="517" w:type="dxa"/>
          </w:tcPr>
          <w:p w14:paraId="0FFB85D5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49FACB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27235A" w14:textId="77777777" w:rsidR="006940BA" w:rsidRDefault="006940BA" w:rsidP="00C900A0">
            <w:r>
              <w:rPr>
                <w:sz w:val="16"/>
                <w:szCs w:val="16"/>
              </w:rPr>
              <w:t>Addition of new NR 2 step RACH test case 7.1.1.1.9a</w:t>
            </w:r>
          </w:p>
        </w:tc>
        <w:tc>
          <w:tcPr>
            <w:tcW w:w="517" w:type="dxa"/>
          </w:tcPr>
          <w:p w14:paraId="3C83F2DC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08C07C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3CD115D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D1FFF18" w14:textId="77777777" w:rsidR="006940BA" w:rsidRDefault="006940BA" w:rsidP="00C900A0">
            <w:r>
              <w:rPr>
                <w:sz w:val="16"/>
                <w:szCs w:val="16"/>
              </w:rPr>
              <w:t>R5-233326</w:t>
            </w:r>
          </w:p>
        </w:tc>
        <w:tc>
          <w:tcPr>
            <w:tcW w:w="1597" w:type="dxa"/>
          </w:tcPr>
          <w:p w14:paraId="3F89FB2F" w14:textId="77777777" w:rsidR="006940BA" w:rsidRDefault="006940BA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B760E25" w14:textId="77777777" w:rsidR="006940BA" w:rsidRDefault="006940BA" w:rsidP="00C900A0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6B0973A3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61804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514FD66E" w14:textId="77777777" w:rsidTr="00C900A0">
        <w:tc>
          <w:tcPr>
            <w:tcW w:w="879" w:type="dxa"/>
          </w:tcPr>
          <w:p w14:paraId="019CEF54" w14:textId="77777777" w:rsidR="006940BA" w:rsidRDefault="006940BA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C961CD7" w14:textId="77777777" w:rsidR="006940BA" w:rsidRDefault="006940BA" w:rsidP="00C900A0">
            <w:r>
              <w:rPr>
                <w:sz w:val="16"/>
                <w:szCs w:val="16"/>
              </w:rPr>
              <w:t>3845</w:t>
            </w:r>
          </w:p>
        </w:tc>
        <w:tc>
          <w:tcPr>
            <w:tcW w:w="517" w:type="dxa"/>
          </w:tcPr>
          <w:p w14:paraId="25DD4E35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0E0E10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3E483D" w14:textId="77777777" w:rsidR="006940BA" w:rsidRDefault="006940BA" w:rsidP="00C900A0">
            <w:r>
              <w:rPr>
                <w:sz w:val="16"/>
                <w:szCs w:val="16"/>
              </w:rPr>
              <w:t>Addition of new NR 2 step RACH test case 7.1.1.1.10a</w:t>
            </w:r>
          </w:p>
        </w:tc>
        <w:tc>
          <w:tcPr>
            <w:tcW w:w="517" w:type="dxa"/>
          </w:tcPr>
          <w:p w14:paraId="7466307C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F0D92" w14:textId="77777777" w:rsidR="006940BA" w:rsidRDefault="006940BA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C984BB7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99D95BC" w14:textId="77777777" w:rsidR="006940BA" w:rsidRDefault="006940BA" w:rsidP="00C900A0">
            <w:r>
              <w:rPr>
                <w:sz w:val="16"/>
                <w:szCs w:val="16"/>
              </w:rPr>
              <w:t>R5-233328</w:t>
            </w:r>
          </w:p>
        </w:tc>
        <w:tc>
          <w:tcPr>
            <w:tcW w:w="1597" w:type="dxa"/>
          </w:tcPr>
          <w:p w14:paraId="7D85F023" w14:textId="77777777" w:rsidR="006940BA" w:rsidRDefault="006940BA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65A5A51" w14:textId="77777777" w:rsidR="006940BA" w:rsidRDefault="006940BA" w:rsidP="00C900A0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2347829C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A6275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3E14F30E" w14:textId="77777777" w:rsidTr="00C900A0">
        <w:tc>
          <w:tcPr>
            <w:tcW w:w="879" w:type="dxa"/>
          </w:tcPr>
          <w:p w14:paraId="7EE20F13" w14:textId="77777777" w:rsidR="006940BA" w:rsidRDefault="006940BA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169594B" w14:textId="77777777" w:rsidR="006940BA" w:rsidRDefault="006940BA" w:rsidP="00C900A0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019362CC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41E9B4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AF5DB6" w14:textId="77777777" w:rsidR="006940BA" w:rsidRDefault="006940BA" w:rsidP="00C900A0">
            <w:r>
              <w:rPr>
                <w:sz w:val="16"/>
                <w:szCs w:val="16"/>
              </w:rPr>
              <w:t>Add applicabilities for new NR 2 step RACH test cases</w:t>
            </w:r>
          </w:p>
        </w:tc>
        <w:tc>
          <w:tcPr>
            <w:tcW w:w="517" w:type="dxa"/>
          </w:tcPr>
          <w:p w14:paraId="0FAABA64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D510E" w14:textId="77777777" w:rsidR="006940BA" w:rsidRDefault="006940BA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0DB4331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6AD7A5D" w14:textId="77777777" w:rsidR="006940BA" w:rsidRDefault="006940BA" w:rsidP="00C900A0">
            <w:r>
              <w:rPr>
                <w:sz w:val="16"/>
                <w:szCs w:val="16"/>
              </w:rPr>
              <w:t>R5-233466</w:t>
            </w:r>
          </w:p>
        </w:tc>
        <w:tc>
          <w:tcPr>
            <w:tcW w:w="1597" w:type="dxa"/>
          </w:tcPr>
          <w:p w14:paraId="283C35E3" w14:textId="77777777" w:rsidR="006940BA" w:rsidRDefault="006940BA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8EC1D6F" w14:textId="77777777" w:rsidR="006940BA" w:rsidRDefault="006940BA" w:rsidP="00C900A0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0531E83F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A75FD9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99708ED" w14:textId="77777777" w:rsidTr="00C900A0">
        <w:tc>
          <w:tcPr>
            <w:tcW w:w="879" w:type="dxa"/>
          </w:tcPr>
          <w:p w14:paraId="44BD3727" w14:textId="77777777" w:rsidR="006940BA" w:rsidRDefault="006940BA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9F9AF8E" w14:textId="77777777" w:rsidR="006940BA" w:rsidRDefault="006940BA" w:rsidP="00C900A0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14:paraId="6AD0B300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6FEDBA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FFD39B" w14:textId="77777777" w:rsidR="006940BA" w:rsidRDefault="006940BA" w:rsidP="00C900A0">
            <w:r>
              <w:rPr>
                <w:sz w:val="16"/>
                <w:szCs w:val="16"/>
              </w:rPr>
              <w:t>Correction to applicability of NR MAC test case 7.1.1.12.3</w:t>
            </w:r>
          </w:p>
        </w:tc>
        <w:tc>
          <w:tcPr>
            <w:tcW w:w="517" w:type="dxa"/>
          </w:tcPr>
          <w:p w14:paraId="0C65D5C0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C5E491" w14:textId="77777777" w:rsidR="006940BA" w:rsidRDefault="006940BA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77DE62E4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984CB53" w14:textId="77777777" w:rsidR="006940BA" w:rsidRDefault="006940BA" w:rsidP="00C900A0">
            <w:r>
              <w:rPr>
                <w:sz w:val="16"/>
                <w:szCs w:val="16"/>
              </w:rPr>
              <w:t>R5-232647</w:t>
            </w:r>
          </w:p>
        </w:tc>
        <w:tc>
          <w:tcPr>
            <w:tcW w:w="1597" w:type="dxa"/>
          </w:tcPr>
          <w:p w14:paraId="66790ACA" w14:textId="77777777" w:rsidR="006940BA" w:rsidRDefault="006940BA" w:rsidP="00C900A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C9FC6D7" w14:textId="77777777" w:rsidR="006940BA" w:rsidRDefault="006940BA" w:rsidP="00C900A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289C0FAE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125D6E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09FFC8EC" w14:textId="77777777" w:rsidTr="00C900A0">
        <w:tc>
          <w:tcPr>
            <w:tcW w:w="879" w:type="dxa"/>
          </w:tcPr>
          <w:p w14:paraId="023E15E9" w14:textId="77777777" w:rsidR="006940BA" w:rsidRDefault="006940BA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2DB4CC2" w14:textId="77777777" w:rsidR="006940BA" w:rsidRDefault="006940BA" w:rsidP="00C900A0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521C8266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C35E52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062C68" w14:textId="77777777" w:rsidR="006940BA" w:rsidRDefault="006940BA" w:rsidP="00C900A0">
            <w:r>
              <w:rPr>
                <w:sz w:val="16"/>
                <w:szCs w:val="16"/>
              </w:rPr>
              <w:t>Addition of applicability of new RRC TC for RRCRelease with redirection with mpsPriorityIndication-r16</w:t>
            </w:r>
          </w:p>
        </w:tc>
        <w:tc>
          <w:tcPr>
            <w:tcW w:w="517" w:type="dxa"/>
          </w:tcPr>
          <w:p w14:paraId="1BE2699A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F9E7ED" w14:textId="77777777" w:rsidR="006940BA" w:rsidRDefault="006940BA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294344AB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AE183C" w14:textId="77777777" w:rsidR="006940BA" w:rsidRDefault="006940BA" w:rsidP="00C900A0">
            <w:r>
              <w:rPr>
                <w:sz w:val="16"/>
                <w:szCs w:val="16"/>
              </w:rPr>
              <w:t>R5-232685</w:t>
            </w:r>
          </w:p>
        </w:tc>
        <w:tc>
          <w:tcPr>
            <w:tcW w:w="1597" w:type="dxa"/>
          </w:tcPr>
          <w:p w14:paraId="75E46D8A" w14:textId="77777777" w:rsidR="006940BA" w:rsidRDefault="006940BA" w:rsidP="00C900A0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574B4CBB" w14:textId="77777777" w:rsidR="006940BA" w:rsidRDefault="006940BA" w:rsidP="00C900A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ECB76AD" w14:textId="77777777" w:rsidR="006940BA" w:rsidRDefault="006940BA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5E94B565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38.523-1 CR 3746; TS/TR ... CR ... </w:t>
            </w:r>
          </w:p>
        </w:tc>
      </w:tr>
      <w:tr w:rsidR="006940BA" w14:paraId="3EBBB90E" w14:textId="77777777" w:rsidTr="00C900A0">
        <w:tc>
          <w:tcPr>
            <w:tcW w:w="879" w:type="dxa"/>
          </w:tcPr>
          <w:p w14:paraId="34CBC86C" w14:textId="77777777" w:rsidR="006940BA" w:rsidRDefault="006940BA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8D4A40A" w14:textId="77777777" w:rsidR="006940BA" w:rsidRDefault="006940BA" w:rsidP="00C900A0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60A5CE13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FA2D1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605B1" w14:textId="77777777" w:rsidR="006940BA" w:rsidRDefault="006940BA" w:rsidP="00C900A0">
            <w:r>
              <w:rPr>
                <w:sz w:val="16"/>
                <w:szCs w:val="16"/>
              </w:rPr>
              <w:t>Editorial correction to specific ICS of test case 8.1.5.9.1</w:t>
            </w:r>
          </w:p>
        </w:tc>
        <w:tc>
          <w:tcPr>
            <w:tcW w:w="517" w:type="dxa"/>
          </w:tcPr>
          <w:p w14:paraId="5BC52201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65DE0" w14:textId="77777777" w:rsidR="006940BA" w:rsidRDefault="006940BA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533C283A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E00858" w14:textId="77777777" w:rsidR="006940BA" w:rsidRDefault="006940BA" w:rsidP="00C900A0">
            <w:r>
              <w:rPr>
                <w:sz w:val="16"/>
                <w:szCs w:val="16"/>
              </w:rPr>
              <w:t>R5-233194</w:t>
            </w:r>
          </w:p>
        </w:tc>
        <w:tc>
          <w:tcPr>
            <w:tcW w:w="1597" w:type="dxa"/>
          </w:tcPr>
          <w:p w14:paraId="3EACF88D" w14:textId="77777777" w:rsidR="006940BA" w:rsidRDefault="006940BA" w:rsidP="00C900A0">
            <w:r>
              <w:rPr>
                <w:sz w:val="16"/>
                <w:szCs w:val="16"/>
              </w:rPr>
              <w:t>Bureau Veritas ADT, CATT</w:t>
            </w:r>
          </w:p>
        </w:tc>
        <w:tc>
          <w:tcPr>
            <w:tcW w:w="1122" w:type="dxa"/>
          </w:tcPr>
          <w:p w14:paraId="0CC8183C" w14:textId="77777777" w:rsidR="006940BA" w:rsidRDefault="006940BA" w:rsidP="00C900A0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356758F" w14:textId="77777777" w:rsidR="006940BA" w:rsidRDefault="006940BA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56E8DEE4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40BA" w14:paraId="66D8929A" w14:textId="77777777" w:rsidTr="00C900A0">
        <w:tc>
          <w:tcPr>
            <w:tcW w:w="879" w:type="dxa"/>
          </w:tcPr>
          <w:p w14:paraId="42B71AF6" w14:textId="77777777" w:rsidR="006940BA" w:rsidRDefault="006940BA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5923726" w14:textId="77777777" w:rsidR="006940BA" w:rsidRDefault="006940BA" w:rsidP="00C900A0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555A4FDF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B6F828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5AB759" w14:textId="77777777" w:rsidR="006940BA" w:rsidRDefault="006940BA" w:rsidP="00C900A0">
            <w:r>
              <w:rPr>
                <w:sz w:val="16"/>
                <w:szCs w:val="16"/>
              </w:rPr>
              <w:t>Correction to the applicability of TC 8.1.7.1.1</w:t>
            </w:r>
          </w:p>
        </w:tc>
        <w:tc>
          <w:tcPr>
            <w:tcW w:w="517" w:type="dxa"/>
          </w:tcPr>
          <w:p w14:paraId="0538C09B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41A3BE" w14:textId="77777777" w:rsidR="006940BA" w:rsidRDefault="006940BA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A339B06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CEF757" w14:textId="77777777" w:rsidR="006940BA" w:rsidRDefault="006940BA" w:rsidP="00C900A0">
            <w:r>
              <w:rPr>
                <w:sz w:val="16"/>
                <w:szCs w:val="16"/>
              </w:rPr>
              <w:t>R5-233291</w:t>
            </w:r>
          </w:p>
        </w:tc>
        <w:tc>
          <w:tcPr>
            <w:tcW w:w="1597" w:type="dxa"/>
          </w:tcPr>
          <w:p w14:paraId="36F3AD5B" w14:textId="77777777" w:rsidR="006940BA" w:rsidRDefault="006940BA" w:rsidP="00C900A0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</w:tcPr>
          <w:p w14:paraId="3D4E5380" w14:textId="77777777" w:rsidR="006940BA" w:rsidRDefault="006940BA" w:rsidP="00C900A0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00E62E5E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8D8FF6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650A2CFB" w14:textId="77777777" w:rsidTr="00C900A0">
        <w:tc>
          <w:tcPr>
            <w:tcW w:w="879" w:type="dxa"/>
          </w:tcPr>
          <w:p w14:paraId="1D7D192B" w14:textId="77777777" w:rsidR="006940BA" w:rsidRDefault="006940BA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3B421D" w14:textId="77777777" w:rsidR="006940BA" w:rsidRDefault="006940BA" w:rsidP="00C900A0">
            <w:r>
              <w:rPr>
                <w:sz w:val="16"/>
                <w:szCs w:val="16"/>
              </w:rPr>
              <w:t>2447</w:t>
            </w:r>
          </w:p>
        </w:tc>
        <w:tc>
          <w:tcPr>
            <w:tcW w:w="517" w:type="dxa"/>
          </w:tcPr>
          <w:p w14:paraId="736434EA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4EE1CD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396BC8" w14:textId="77777777" w:rsidR="006940BA" w:rsidRDefault="006940BA" w:rsidP="00C900A0">
            <w:r>
              <w:rPr>
                <w:sz w:val="16"/>
                <w:szCs w:val="16"/>
              </w:rPr>
              <w:t>Corrections to RRM HST 6.1.1.7 test case</w:t>
            </w:r>
          </w:p>
        </w:tc>
        <w:tc>
          <w:tcPr>
            <w:tcW w:w="517" w:type="dxa"/>
          </w:tcPr>
          <w:p w14:paraId="64E8D097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97114A" w14:textId="77777777" w:rsidR="006940BA" w:rsidRDefault="006940BA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87F14F5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53C303" w14:textId="77777777" w:rsidR="006940BA" w:rsidRDefault="006940BA" w:rsidP="00C900A0">
            <w:r>
              <w:rPr>
                <w:sz w:val="16"/>
                <w:szCs w:val="16"/>
              </w:rPr>
              <w:t>R5-233019</w:t>
            </w:r>
          </w:p>
        </w:tc>
        <w:tc>
          <w:tcPr>
            <w:tcW w:w="1597" w:type="dxa"/>
          </w:tcPr>
          <w:p w14:paraId="3E6D12EC" w14:textId="77777777" w:rsidR="006940BA" w:rsidRDefault="006940BA" w:rsidP="00C900A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97BB07D" w14:textId="77777777" w:rsidR="006940BA" w:rsidRDefault="006940BA" w:rsidP="00C900A0">
            <w:r>
              <w:rPr>
                <w:sz w:val="16"/>
                <w:szCs w:val="16"/>
              </w:rPr>
              <w:t>TEI16_Test, NR_HST-UEConTest</w:t>
            </w:r>
          </w:p>
        </w:tc>
        <w:tc>
          <w:tcPr>
            <w:tcW w:w="2323" w:type="dxa"/>
          </w:tcPr>
          <w:p w14:paraId="192E9390" w14:textId="77777777" w:rsidR="006940BA" w:rsidRDefault="006940BA" w:rsidP="00C900A0">
            <w:r>
              <w:rPr>
                <w:sz w:val="16"/>
                <w:szCs w:val="16"/>
              </w:rPr>
              <w:t>6.1.1.7</w:t>
            </w:r>
          </w:p>
        </w:tc>
        <w:tc>
          <w:tcPr>
            <w:tcW w:w="998" w:type="dxa"/>
          </w:tcPr>
          <w:p w14:paraId="2ADFC15F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40BA" w14:paraId="3331C017" w14:textId="77777777" w:rsidTr="00C900A0">
        <w:tc>
          <w:tcPr>
            <w:tcW w:w="879" w:type="dxa"/>
          </w:tcPr>
          <w:p w14:paraId="526C805C" w14:textId="77777777" w:rsidR="006940BA" w:rsidRDefault="006940BA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8527D5" w14:textId="77777777" w:rsidR="006940BA" w:rsidRDefault="006940BA" w:rsidP="00C900A0">
            <w:r>
              <w:rPr>
                <w:sz w:val="16"/>
                <w:szCs w:val="16"/>
              </w:rPr>
              <w:t>2460</w:t>
            </w:r>
          </w:p>
        </w:tc>
        <w:tc>
          <w:tcPr>
            <w:tcW w:w="517" w:type="dxa"/>
          </w:tcPr>
          <w:p w14:paraId="3A55EB20" w14:textId="77777777" w:rsidR="006940BA" w:rsidRDefault="006940BA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29EED0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BB6048" w14:textId="77777777" w:rsidR="006940BA" w:rsidRDefault="006940BA" w:rsidP="00C900A0">
            <w:r>
              <w:rPr>
                <w:sz w:val="16"/>
                <w:szCs w:val="16"/>
              </w:rPr>
              <w:t>Correction to FR2 BFD and LR</w:t>
            </w:r>
          </w:p>
        </w:tc>
        <w:tc>
          <w:tcPr>
            <w:tcW w:w="517" w:type="dxa"/>
          </w:tcPr>
          <w:p w14:paraId="5B695EE8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6ABF52" w14:textId="77777777" w:rsidR="006940BA" w:rsidRDefault="006940BA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E3AB336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F9F35C" w14:textId="77777777" w:rsidR="006940BA" w:rsidRDefault="006940BA" w:rsidP="00C900A0">
            <w:r>
              <w:rPr>
                <w:sz w:val="16"/>
                <w:szCs w:val="16"/>
              </w:rPr>
              <w:t>R5-233666</w:t>
            </w:r>
          </w:p>
        </w:tc>
        <w:tc>
          <w:tcPr>
            <w:tcW w:w="1597" w:type="dxa"/>
          </w:tcPr>
          <w:p w14:paraId="4BF9FAF8" w14:textId="77777777" w:rsidR="006940BA" w:rsidRDefault="006940BA" w:rsidP="00C900A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01DE152" w14:textId="77777777" w:rsidR="006940BA" w:rsidRDefault="006940BA" w:rsidP="00C900A0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2559EFD7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52D7E9" w14:textId="77777777" w:rsidR="006940BA" w:rsidRDefault="006940BA" w:rsidP="00C900A0">
            <w:pPr>
              <w:rPr>
                <w:sz w:val="16"/>
                <w:szCs w:val="16"/>
              </w:rPr>
            </w:pPr>
          </w:p>
        </w:tc>
      </w:tr>
      <w:tr w:rsidR="006940BA" w14:paraId="5854AEA2" w14:textId="77777777" w:rsidTr="00C900A0">
        <w:tc>
          <w:tcPr>
            <w:tcW w:w="879" w:type="dxa"/>
          </w:tcPr>
          <w:p w14:paraId="16A2FFE9" w14:textId="77777777" w:rsidR="006940BA" w:rsidRDefault="006940BA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640410D" w14:textId="77777777" w:rsidR="006940BA" w:rsidRDefault="006940BA" w:rsidP="00C900A0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 w14:paraId="6A0C3410" w14:textId="77777777" w:rsidR="006940BA" w:rsidRDefault="006940BA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62752" w14:textId="77777777" w:rsidR="006940BA" w:rsidRDefault="006940BA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8F6901" w14:textId="77777777" w:rsidR="006940BA" w:rsidRDefault="006940BA" w:rsidP="00C900A0">
            <w:r>
              <w:rPr>
                <w:sz w:val="16"/>
                <w:szCs w:val="16"/>
              </w:rPr>
              <w:t>Correction to test tolerance analysis for 5.6.6.1 and 7.6.6.1</w:t>
            </w:r>
          </w:p>
        </w:tc>
        <w:tc>
          <w:tcPr>
            <w:tcW w:w="517" w:type="dxa"/>
          </w:tcPr>
          <w:p w14:paraId="29BC1AB7" w14:textId="77777777" w:rsidR="006940BA" w:rsidRDefault="006940BA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599FAB" w14:textId="77777777" w:rsidR="006940BA" w:rsidRDefault="006940BA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94F3E02" w14:textId="77777777" w:rsidR="006940BA" w:rsidRDefault="006940BA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00AB93A" w14:textId="77777777" w:rsidR="006940BA" w:rsidRDefault="006940BA" w:rsidP="00C900A0">
            <w:r>
              <w:rPr>
                <w:sz w:val="16"/>
                <w:szCs w:val="16"/>
              </w:rPr>
              <w:t>R5-232757</w:t>
            </w:r>
          </w:p>
        </w:tc>
        <w:tc>
          <w:tcPr>
            <w:tcW w:w="1597" w:type="dxa"/>
          </w:tcPr>
          <w:p w14:paraId="6670D27D" w14:textId="77777777" w:rsidR="006940BA" w:rsidRDefault="006940BA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47FF52" w14:textId="77777777" w:rsidR="006940BA" w:rsidRDefault="006940BA" w:rsidP="00C900A0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121AB493" w14:textId="77777777" w:rsidR="006940BA" w:rsidRDefault="006940BA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58E1F54" w14:textId="77777777" w:rsidR="006940BA" w:rsidRDefault="006940BA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3BC63E1" w14:textId="77777777" w:rsidR="006940BA" w:rsidRDefault="006940BA" w:rsidP="006940BA"/>
    <w:p w14:paraId="2D507F36" w14:textId="77777777" w:rsidR="006940BA" w:rsidRDefault="006940BA" w:rsidP="006940BA"/>
    <w:p w14:paraId="7F268E5F" w14:textId="77777777" w:rsidR="00CD64EB" w:rsidRPr="00917427" w:rsidRDefault="00CD64EB" w:rsidP="00CD64E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RP-230983</w:t>
      </w:r>
      <w:r>
        <w:rPr>
          <w:b/>
          <w:i/>
          <w:noProof/>
          <w:sz w:val="28"/>
        </w:rPr>
        <w:fldChar w:fldCharType="end"/>
      </w:r>
    </w:p>
    <w:p w14:paraId="0530C827" w14:textId="77777777" w:rsidR="00CD64EB" w:rsidRPr="00784730" w:rsidRDefault="00CD64EB" w:rsidP="00CD64E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3B7B3A8A" w14:textId="77777777" w:rsidR="00CD64EB" w:rsidRPr="00050554" w:rsidRDefault="00CD64EB" w:rsidP="00CD64EB">
      <w:pPr>
        <w:rPr>
          <w:rFonts w:ascii="Arial" w:hAnsi="Arial" w:cs="Arial"/>
          <w:b/>
          <w:bCs/>
          <w:lang w:val="en-US"/>
        </w:rPr>
      </w:pPr>
    </w:p>
    <w:p w14:paraId="018186B8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119F85D" w14:textId="77777777" w:rsidR="00CD64EB" w:rsidRPr="00E145B1" w:rsidRDefault="00CD64EB" w:rsidP="00CD64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</w:t>
      </w:r>
      <w:r>
        <w:rPr>
          <w:rFonts w:ascii="Arial" w:hAnsi="Arial" w:cs="Arial"/>
          <w:b/>
          <w:bCs/>
        </w:rPr>
        <w:fldChar w:fldCharType="end"/>
      </w:r>
    </w:p>
    <w:p w14:paraId="3C59F87B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29E4CD1" w14:textId="77777777" w:rsidR="00CD64EB" w:rsidRDefault="00CD64EB" w:rsidP="00CD64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F5C85D" w14:textId="77777777" w:rsidR="00CD64EB" w:rsidRDefault="00CD64EB" w:rsidP="00CD64E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9147AD8" w14:textId="77777777" w:rsidR="00CD64EB" w:rsidRPr="004E535C" w:rsidRDefault="00CD64EB" w:rsidP="00CD64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64EB" w:rsidRPr="004E535C" w14:paraId="16E43A07" w14:textId="77777777" w:rsidTr="00D3355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B9690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FF83CA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6FD099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A24CED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6E2E03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E80420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33410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212DFF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EE3D92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BCCAC8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BC22BD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8D7C76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EC7F81" w14:textId="77777777" w:rsidR="00CD64EB" w:rsidRPr="00BF1EB6" w:rsidRDefault="00CD64EB" w:rsidP="00D3355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64EB" w14:paraId="2F5F5206" w14:textId="77777777" w:rsidTr="00D3355D">
        <w:tc>
          <w:tcPr>
            <w:tcW w:w="879" w:type="dxa"/>
          </w:tcPr>
          <w:p w14:paraId="4C92E0EE" w14:textId="77777777" w:rsidR="00CD64EB" w:rsidRDefault="00CD64EB" w:rsidP="00D3355D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9CBE1C1" w14:textId="77777777" w:rsidR="00CD64EB" w:rsidRDefault="00CD64EB" w:rsidP="00D3355D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 w14:paraId="5DA0740A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90960C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D93236" w14:textId="77777777" w:rsidR="00CD64EB" w:rsidRDefault="00CD64EB" w:rsidP="00D3355D">
            <w:r>
              <w:rPr>
                <w:sz w:val="16"/>
                <w:szCs w:val="16"/>
              </w:rPr>
              <w:t>Removal of technical content in TS 36.508 v17.5.0 and substitution with pointer to the next Release</w:t>
            </w:r>
          </w:p>
        </w:tc>
        <w:tc>
          <w:tcPr>
            <w:tcW w:w="517" w:type="dxa"/>
          </w:tcPr>
          <w:p w14:paraId="5F68122A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8DB937" w14:textId="77777777" w:rsidR="00CD64EB" w:rsidRDefault="00CD64EB" w:rsidP="00D3355D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607324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2153BF" w14:textId="77777777" w:rsidR="00CD64EB" w:rsidRDefault="00CD64EB" w:rsidP="00D3355D">
            <w:r>
              <w:rPr>
                <w:sz w:val="16"/>
                <w:szCs w:val="16"/>
              </w:rPr>
              <w:t>R5-232132</w:t>
            </w:r>
          </w:p>
        </w:tc>
        <w:tc>
          <w:tcPr>
            <w:tcW w:w="1597" w:type="dxa"/>
          </w:tcPr>
          <w:p w14:paraId="52967A76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71E4E3EB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7508B384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69DBC69D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3A650944" w14:textId="77777777" w:rsidTr="00D3355D">
        <w:tc>
          <w:tcPr>
            <w:tcW w:w="879" w:type="dxa"/>
          </w:tcPr>
          <w:p w14:paraId="76DA739D" w14:textId="77777777" w:rsidR="00CD64EB" w:rsidRDefault="00CD64EB" w:rsidP="00D3355D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5923A28" w14:textId="77777777" w:rsidR="00CD64EB" w:rsidRDefault="00CD64EB" w:rsidP="00D3355D">
            <w:r>
              <w:rPr>
                <w:sz w:val="16"/>
                <w:szCs w:val="16"/>
              </w:rPr>
              <w:t>5444</w:t>
            </w:r>
          </w:p>
        </w:tc>
        <w:tc>
          <w:tcPr>
            <w:tcW w:w="517" w:type="dxa"/>
          </w:tcPr>
          <w:p w14:paraId="45CDEE91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4608F2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D1DE58" w14:textId="77777777" w:rsidR="00CD64EB" w:rsidRDefault="00CD64EB" w:rsidP="00D3355D">
            <w:r>
              <w:rPr>
                <w:sz w:val="16"/>
                <w:szCs w:val="16"/>
              </w:rPr>
              <w:t>Removal of technical content in TS 36.521-1 v17.6.0 and substitution with pointer to the next Release</w:t>
            </w:r>
          </w:p>
        </w:tc>
        <w:tc>
          <w:tcPr>
            <w:tcW w:w="517" w:type="dxa"/>
          </w:tcPr>
          <w:p w14:paraId="6B4B92CF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4BFBEC" w14:textId="77777777" w:rsidR="00CD64EB" w:rsidRDefault="00CD64EB" w:rsidP="00D3355D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70C6CB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2B39C78" w14:textId="77777777" w:rsidR="00CD64EB" w:rsidRDefault="00CD64EB" w:rsidP="00D3355D">
            <w:r>
              <w:rPr>
                <w:sz w:val="16"/>
                <w:szCs w:val="16"/>
              </w:rPr>
              <w:t>R5-232133</w:t>
            </w:r>
          </w:p>
        </w:tc>
        <w:tc>
          <w:tcPr>
            <w:tcW w:w="1597" w:type="dxa"/>
          </w:tcPr>
          <w:p w14:paraId="2F868854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5728C519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21E2DF7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6AD64D6C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3BF1580C" w14:textId="77777777" w:rsidTr="00D3355D">
        <w:tc>
          <w:tcPr>
            <w:tcW w:w="879" w:type="dxa"/>
          </w:tcPr>
          <w:p w14:paraId="5121583C" w14:textId="77777777" w:rsidR="00CD64EB" w:rsidRDefault="00CD64EB" w:rsidP="00D3355D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742CA2B" w14:textId="77777777" w:rsidR="00CD64EB" w:rsidRDefault="00CD64EB" w:rsidP="00D3355D">
            <w:r>
              <w:rPr>
                <w:sz w:val="16"/>
                <w:szCs w:val="16"/>
              </w:rPr>
              <w:t>5455</w:t>
            </w:r>
          </w:p>
        </w:tc>
        <w:tc>
          <w:tcPr>
            <w:tcW w:w="517" w:type="dxa"/>
          </w:tcPr>
          <w:p w14:paraId="28529B54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1DB8D7" w14:textId="77777777" w:rsidR="00CD64EB" w:rsidRDefault="00CD64EB" w:rsidP="00D3355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48C2FC" w14:textId="77777777" w:rsidR="00CD64EB" w:rsidRDefault="00CD64EB" w:rsidP="00D3355D">
            <w:r>
              <w:rPr>
                <w:sz w:val="16"/>
                <w:szCs w:val="16"/>
              </w:rPr>
              <w:t>Clarification of spurious emsission testing configuration - LTE</w:t>
            </w:r>
          </w:p>
        </w:tc>
        <w:tc>
          <w:tcPr>
            <w:tcW w:w="517" w:type="dxa"/>
          </w:tcPr>
          <w:p w14:paraId="196CFDD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2CEBE" w14:textId="77777777" w:rsidR="00CD64EB" w:rsidRDefault="00CD64EB" w:rsidP="00D3355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4D20AE4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F8ABB1" w14:textId="77777777" w:rsidR="00CD64EB" w:rsidRDefault="00CD64EB" w:rsidP="00D3355D">
            <w:r>
              <w:rPr>
                <w:sz w:val="16"/>
                <w:szCs w:val="16"/>
              </w:rPr>
              <w:t>R5-233546</w:t>
            </w:r>
          </w:p>
        </w:tc>
        <w:tc>
          <w:tcPr>
            <w:tcW w:w="1597" w:type="dxa"/>
          </w:tcPr>
          <w:p w14:paraId="16DF5722" w14:textId="77777777" w:rsidR="00CD64EB" w:rsidRDefault="00CD64EB" w:rsidP="00D3355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1E5ED0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528128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5B8B06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CB96BD9" w14:textId="77777777" w:rsidTr="00D3355D">
        <w:tc>
          <w:tcPr>
            <w:tcW w:w="879" w:type="dxa"/>
          </w:tcPr>
          <w:p w14:paraId="34CB895F" w14:textId="77777777" w:rsidR="00CD64EB" w:rsidRDefault="00CD64EB" w:rsidP="00D3355D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7F61C026" w14:textId="77777777" w:rsidR="00CD64EB" w:rsidRDefault="00CD64EB" w:rsidP="00D3355D">
            <w:r>
              <w:rPr>
                <w:sz w:val="16"/>
                <w:szCs w:val="16"/>
              </w:rPr>
              <w:t>1005</w:t>
            </w:r>
          </w:p>
        </w:tc>
        <w:tc>
          <w:tcPr>
            <w:tcW w:w="517" w:type="dxa"/>
          </w:tcPr>
          <w:p w14:paraId="64156C50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E9124E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6FFAA0" w14:textId="77777777" w:rsidR="00CD64EB" w:rsidRDefault="00CD64EB" w:rsidP="00D3355D">
            <w:r>
              <w:rPr>
                <w:sz w:val="16"/>
                <w:szCs w:val="16"/>
              </w:rPr>
              <w:t>Removal of technical content in TS 36.521-2 v17.2.0 and substitution with pointer to the next Release</w:t>
            </w:r>
          </w:p>
        </w:tc>
        <w:tc>
          <w:tcPr>
            <w:tcW w:w="517" w:type="dxa"/>
          </w:tcPr>
          <w:p w14:paraId="0EEEA01F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81907D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C90F35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D401AE" w14:textId="77777777" w:rsidR="00CD64EB" w:rsidRDefault="00CD64EB" w:rsidP="00D3355D">
            <w:r>
              <w:rPr>
                <w:sz w:val="16"/>
                <w:szCs w:val="16"/>
              </w:rPr>
              <w:t>R5-232134</w:t>
            </w:r>
          </w:p>
        </w:tc>
        <w:tc>
          <w:tcPr>
            <w:tcW w:w="1597" w:type="dxa"/>
          </w:tcPr>
          <w:p w14:paraId="33516F71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562D0602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84C7144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47A1FED1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2BFC23D6" w14:textId="77777777" w:rsidTr="00D3355D">
        <w:tc>
          <w:tcPr>
            <w:tcW w:w="879" w:type="dxa"/>
          </w:tcPr>
          <w:p w14:paraId="606B2817" w14:textId="77777777" w:rsidR="00CD64EB" w:rsidRDefault="00CD64EB" w:rsidP="00D3355D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9EDE668" w14:textId="77777777" w:rsidR="00CD64EB" w:rsidRDefault="00CD64EB" w:rsidP="00D3355D">
            <w:r>
              <w:rPr>
                <w:sz w:val="16"/>
                <w:szCs w:val="16"/>
              </w:rPr>
              <w:t>5205</w:t>
            </w:r>
          </w:p>
        </w:tc>
        <w:tc>
          <w:tcPr>
            <w:tcW w:w="517" w:type="dxa"/>
          </w:tcPr>
          <w:p w14:paraId="06ACD46A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5D9590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3F91DA" w14:textId="77777777" w:rsidR="00CD64EB" w:rsidRDefault="00CD64EB" w:rsidP="00D3355D">
            <w:r>
              <w:rPr>
                <w:sz w:val="16"/>
                <w:szCs w:val="16"/>
              </w:rPr>
              <w:t>Removal of technical content in TS 36.523-1 v17.5.0 and substitution with pointer to the next Release</w:t>
            </w:r>
          </w:p>
        </w:tc>
        <w:tc>
          <w:tcPr>
            <w:tcW w:w="517" w:type="dxa"/>
          </w:tcPr>
          <w:p w14:paraId="05CB183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6BA18F" w14:textId="77777777" w:rsidR="00CD64EB" w:rsidRDefault="00CD64EB" w:rsidP="00D3355D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B21C6A9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9CF27D2" w14:textId="77777777" w:rsidR="00CD64EB" w:rsidRDefault="00CD64EB" w:rsidP="00D3355D">
            <w:r>
              <w:rPr>
                <w:sz w:val="16"/>
                <w:szCs w:val="16"/>
              </w:rPr>
              <w:t>R5-232135</w:t>
            </w:r>
          </w:p>
        </w:tc>
        <w:tc>
          <w:tcPr>
            <w:tcW w:w="1597" w:type="dxa"/>
          </w:tcPr>
          <w:p w14:paraId="4B3788BE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2C85B89E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10845D7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556C04AC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4C202872" w14:textId="77777777" w:rsidTr="00D3355D">
        <w:tc>
          <w:tcPr>
            <w:tcW w:w="879" w:type="dxa"/>
          </w:tcPr>
          <w:p w14:paraId="02F78B0F" w14:textId="77777777" w:rsidR="00CD64EB" w:rsidRDefault="00CD64EB" w:rsidP="00D3355D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D9E6868" w14:textId="77777777" w:rsidR="00CD64EB" w:rsidRDefault="00CD64EB" w:rsidP="00D3355D">
            <w:r>
              <w:rPr>
                <w:sz w:val="16"/>
                <w:szCs w:val="16"/>
              </w:rPr>
              <w:t>1399</w:t>
            </w:r>
          </w:p>
        </w:tc>
        <w:tc>
          <w:tcPr>
            <w:tcW w:w="517" w:type="dxa"/>
          </w:tcPr>
          <w:p w14:paraId="7118533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3C87D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344BDA" w14:textId="77777777" w:rsidR="00CD64EB" w:rsidRDefault="00CD64EB" w:rsidP="00D3355D">
            <w:r>
              <w:rPr>
                <w:sz w:val="16"/>
                <w:szCs w:val="16"/>
              </w:rPr>
              <w:t>Removal of technical content in TS 36.523-2 v17.5.0 and substitution with pointer to the next Release</w:t>
            </w:r>
          </w:p>
        </w:tc>
        <w:tc>
          <w:tcPr>
            <w:tcW w:w="517" w:type="dxa"/>
          </w:tcPr>
          <w:p w14:paraId="3F4EB0A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DAE070" w14:textId="77777777" w:rsidR="00CD64EB" w:rsidRDefault="00CD64EB" w:rsidP="00D3355D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FE0FB43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13F342" w14:textId="77777777" w:rsidR="00CD64EB" w:rsidRDefault="00CD64EB" w:rsidP="00D3355D">
            <w:r>
              <w:rPr>
                <w:sz w:val="16"/>
                <w:szCs w:val="16"/>
              </w:rPr>
              <w:t>R5-232136</w:t>
            </w:r>
          </w:p>
        </w:tc>
        <w:tc>
          <w:tcPr>
            <w:tcW w:w="1597" w:type="dxa"/>
          </w:tcPr>
          <w:p w14:paraId="2968147A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18E65C92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87A151E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5E89160F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06C9241F" w14:textId="77777777" w:rsidTr="00D3355D">
        <w:tc>
          <w:tcPr>
            <w:tcW w:w="879" w:type="dxa"/>
          </w:tcPr>
          <w:p w14:paraId="08BC85F1" w14:textId="77777777" w:rsidR="00CD64EB" w:rsidRDefault="00CD64EB" w:rsidP="00D3355D"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 w14:paraId="436B30F0" w14:textId="77777777" w:rsidR="00CD64EB" w:rsidRDefault="00CD64EB" w:rsidP="00D3355D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02413E7C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06BF9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F1B617" w14:textId="77777777" w:rsidR="00CD64EB" w:rsidRDefault="00CD64EB" w:rsidP="00D3355D">
            <w:r>
              <w:rPr>
                <w:sz w:val="16"/>
                <w:szCs w:val="16"/>
              </w:rPr>
              <w:t>Removal of technical content in TR 36.903 v17.0.0 and substitution with pointer to the next Release</w:t>
            </w:r>
          </w:p>
        </w:tc>
        <w:tc>
          <w:tcPr>
            <w:tcW w:w="517" w:type="dxa"/>
          </w:tcPr>
          <w:p w14:paraId="58E368D8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3A142A" w14:textId="77777777" w:rsidR="00CD64EB" w:rsidRDefault="00CD64EB" w:rsidP="00D3355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246619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16DBAED" w14:textId="77777777" w:rsidR="00CD64EB" w:rsidRDefault="00CD64EB" w:rsidP="00D3355D">
            <w:r>
              <w:rPr>
                <w:sz w:val="16"/>
                <w:szCs w:val="16"/>
              </w:rPr>
              <w:t>R5-232142</w:t>
            </w:r>
          </w:p>
        </w:tc>
        <w:tc>
          <w:tcPr>
            <w:tcW w:w="1597" w:type="dxa"/>
          </w:tcPr>
          <w:p w14:paraId="49A8FB07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72B308B7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9625821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2CDBC960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5B19E972" w14:textId="77777777" w:rsidTr="00D3355D">
        <w:tc>
          <w:tcPr>
            <w:tcW w:w="879" w:type="dxa"/>
          </w:tcPr>
          <w:p w14:paraId="6D7B6E3C" w14:textId="77777777" w:rsidR="00CD64EB" w:rsidRDefault="00CD64EB" w:rsidP="00D3355D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3340DDBF" w14:textId="77777777" w:rsidR="00CD64EB" w:rsidRDefault="00CD64EB" w:rsidP="00D3355D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5A87BC3B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4D071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15C729" w14:textId="77777777" w:rsidR="00CD64EB" w:rsidRDefault="00CD64EB" w:rsidP="00D3355D">
            <w:r>
              <w:rPr>
                <w:sz w:val="16"/>
                <w:szCs w:val="16"/>
              </w:rPr>
              <w:t>Removal of technical content in TR 36.904 v17.0.0 and substitution with pointer to the next Release</w:t>
            </w:r>
          </w:p>
        </w:tc>
        <w:tc>
          <w:tcPr>
            <w:tcW w:w="517" w:type="dxa"/>
          </w:tcPr>
          <w:p w14:paraId="7086468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BE887" w14:textId="77777777" w:rsidR="00CD64EB" w:rsidRDefault="00CD64EB" w:rsidP="00D3355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24744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A8CF36C" w14:textId="77777777" w:rsidR="00CD64EB" w:rsidRDefault="00CD64EB" w:rsidP="00D3355D">
            <w:r>
              <w:rPr>
                <w:sz w:val="16"/>
                <w:szCs w:val="16"/>
              </w:rPr>
              <w:t>R5-232146</w:t>
            </w:r>
          </w:p>
        </w:tc>
        <w:tc>
          <w:tcPr>
            <w:tcW w:w="1597" w:type="dxa"/>
          </w:tcPr>
          <w:p w14:paraId="0C63625C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5BC11B18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A393FFD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21587F57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2669CB82" w14:textId="77777777" w:rsidTr="00D3355D">
        <w:tc>
          <w:tcPr>
            <w:tcW w:w="879" w:type="dxa"/>
          </w:tcPr>
          <w:p w14:paraId="0C1DA723" w14:textId="77777777" w:rsidR="00CD64EB" w:rsidRDefault="00CD64EB" w:rsidP="00D3355D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68A1B2B1" w14:textId="77777777" w:rsidR="00CD64EB" w:rsidRDefault="00CD64EB" w:rsidP="00D3355D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14:paraId="1E512D5C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45DBF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147FC1" w14:textId="77777777" w:rsidR="00CD64EB" w:rsidRDefault="00CD64EB" w:rsidP="00D3355D">
            <w:r>
              <w:rPr>
                <w:sz w:val="16"/>
                <w:szCs w:val="16"/>
              </w:rPr>
              <w:t>Removal of technical content in TR 36.905 v17.0.0 and substitution with pointer to the next Release</w:t>
            </w:r>
          </w:p>
        </w:tc>
        <w:tc>
          <w:tcPr>
            <w:tcW w:w="517" w:type="dxa"/>
          </w:tcPr>
          <w:p w14:paraId="5775CD9A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5D7984" w14:textId="77777777" w:rsidR="00CD64EB" w:rsidRDefault="00CD64EB" w:rsidP="00D3355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0B9E5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6C70E5B" w14:textId="77777777" w:rsidR="00CD64EB" w:rsidRDefault="00CD64EB" w:rsidP="00D3355D">
            <w:r>
              <w:rPr>
                <w:sz w:val="16"/>
                <w:szCs w:val="16"/>
              </w:rPr>
              <w:t>R5-232147</w:t>
            </w:r>
          </w:p>
        </w:tc>
        <w:tc>
          <w:tcPr>
            <w:tcW w:w="1597" w:type="dxa"/>
          </w:tcPr>
          <w:p w14:paraId="7D7E9837" w14:textId="77777777" w:rsidR="00CD64EB" w:rsidRDefault="00CD64EB" w:rsidP="00D3355D">
            <w:r>
              <w:rPr>
                <w:sz w:val="16"/>
                <w:szCs w:val="16"/>
              </w:rPr>
              <w:t>ETSI Secretariat</w:t>
            </w:r>
          </w:p>
        </w:tc>
        <w:tc>
          <w:tcPr>
            <w:tcW w:w="1122" w:type="dxa"/>
          </w:tcPr>
          <w:p w14:paraId="7CA26A0B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7DCB0FC5" w14:textId="77777777" w:rsidR="00CD64EB" w:rsidRDefault="00CD64EB" w:rsidP="00D3355D">
            <w:r>
              <w:rPr>
                <w:sz w:val="16"/>
                <w:szCs w:val="16"/>
              </w:rPr>
              <w:t>all</w:t>
            </w:r>
          </w:p>
        </w:tc>
        <w:tc>
          <w:tcPr>
            <w:tcW w:w="998" w:type="dxa"/>
          </w:tcPr>
          <w:p w14:paraId="7228E86E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26276DDC" w14:textId="77777777" w:rsidTr="00D3355D">
        <w:tc>
          <w:tcPr>
            <w:tcW w:w="879" w:type="dxa"/>
          </w:tcPr>
          <w:p w14:paraId="43B10455" w14:textId="77777777" w:rsidR="00CD64EB" w:rsidRDefault="00CD64EB" w:rsidP="00D3355D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8FFFD01" w14:textId="77777777" w:rsidR="00CD64EB" w:rsidRDefault="00CD64EB" w:rsidP="00D3355D">
            <w:r>
              <w:rPr>
                <w:sz w:val="16"/>
                <w:szCs w:val="16"/>
              </w:rPr>
              <w:t>2759</w:t>
            </w:r>
          </w:p>
        </w:tc>
        <w:tc>
          <w:tcPr>
            <w:tcW w:w="517" w:type="dxa"/>
          </w:tcPr>
          <w:p w14:paraId="0F99FE2F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B91D6E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AABBF5" w14:textId="77777777" w:rsidR="00CD64EB" w:rsidRDefault="00CD64EB" w:rsidP="00D3355D">
            <w:r>
              <w:rPr>
                <w:sz w:val="16"/>
                <w:szCs w:val="16"/>
              </w:rPr>
              <w:t>Correction of test frequency parameters for n79</w:t>
            </w:r>
          </w:p>
        </w:tc>
        <w:tc>
          <w:tcPr>
            <w:tcW w:w="517" w:type="dxa"/>
          </w:tcPr>
          <w:p w14:paraId="11F98C49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877DAD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1ED0F51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717C7B" w14:textId="77777777" w:rsidR="00CD64EB" w:rsidRDefault="00CD64EB" w:rsidP="00D3355D">
            <w:r>
              <w:rPr>
                <w:sz w:val="16"/>
                <w:szCs w:val="16"/>
              </w:rPr>
              <w:t>R5-233699</w:t>
            </w:r>
          </w:p>
        </w:tc>
        <w:tc>
          <w:tcPr>
            <w:tcW w:w="1597" w:type="dxa"/>
          </w:tcPr>
          <w:p w14:paraId="22C13D4C" w14:textId="77777777" w:rsidR="00CD64EB" w:rsidRDefault="00CD64EB" w:rsidP="00D3355D">
            <w:r>
              <w:rPr>
                <w:sz w:val="16"/>
                <w:szCs w:val="16"/>
              </w:rPr>
              <w:t>Keysight Technologies UK Ltd, Huawei,Hisilicon</w:t>
            </w:r>
          </w:p>
        </w:tc>
        <w:tc>
          <w:tcPr>
            <w:tcW w:w="1122" w:type="dxa"/>
          </w:tcPr>
          <w:p w14:paraId="6A595271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FBC9DF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05735D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004FE541" w14:textId="77777777" w:rsidTr="00D3355D">
        <w:tc>
          <w:tcPr>
            <w:tcW w:w="879" w:type="dxa"/>
          </w:tcPr>
          <w:p w14:paraId="51AE57CE" w14:textId="77777777" w:rsidR="00CD64EB" w:rsidRDefault="00CD64EB" w:rsidP="00D3355D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86B643C" w14:textId="77777777" w:rsidR="00CD64EB" w:rsidRDefault="00CD64EB" w:rsidP="00D3355D">
            <w:r>
              <w:rPr>
                <w:sz w:val="16"/>
                <w:szCs w:val="16"/>
              </w:rPr>
              <w:t>2762</w:t>
            </w:r>
          </w:p>
        </w:tc>
        <w:tc>
          <w:tcPr>
            <w:tcW w:w="517" w:type="dxa"/>
          </w:tcPr>
          <w:p w14:paraId="3AF128F0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BC628B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D42CA" w14:textId="77777777" w:rsidR="00CD64EB" w:rsidRDefault="00CD64EB" w:rsidP="00D3355D">
            <w:r>
              <w:rPr>
                <w:sz w:val="16"/>
                <w:szCs w:val="16"/>
              </w:rPr>
              <w:t>Introduction of test channel bandwidths for new NR band n13</w:t>
            </w:r>
          </w:p>
        </w:tc>
        <w:tc>
          <w:tcPr>
            <w:tcW w:w="517" w:type="dxa"/>
          </w:tcPr>
          <w:p w14:paraId="0B98267D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93A7C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815A64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198B59B" w14:textId="77777777" w:rsidR="00CD64EB" w:rsidRDefault="00CD64EB" w:rsidP="00D3355D">
            <w:r>
              <w:rPr>
                <w:sz w:val="16"/>
                <w:szCs w:val="16"/>
              </w:rPr>
              <w:t>R5-232441</w:t>
            </w:r>
          </w:p>
        </w:tc>
        <w:tc>
          <w:tcPr>
            <w:tcW w:w="1597" w:type="dxa"/>
          </w:tcPr>
          <w:p w14:paraId="7A7BBD8B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236D36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0221AA3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8C456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F42EFAB" w14:textId="77777777" w:rsidTr="00D3355D">
        <w:tc>
          <w:tcPr>
            <w:tcW w:w="879" w:type="dxa"/>
          </w:tcPr>
          <w:p w14:paraId="141AAEC1" w14:textId="77777777" w:rsidR="00CD64EB" w:rsidRDefault="00CD64EB" w:rsidP="00D3355D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EAEE82C" w14:textId="77777777" w:rsidR="00CD64EB" w:rsidRDefault="00CD64EB" w:rsidP="00D3355D">
            <w:r>
              <w:rPr>
                <w:sz w:val="16"/>
                <w:szCs w:val="16"/>
              </w:rPr>
              <w:t>2763</w:t>
            </w:r>
          </w:p>
        </w:tc>
        <w:tc>
          <w:tcPr>
            <w:tcW w:w="517" w:type="dxa"/>
          </w:tcPr>
          <w:p w14:paraId="770DC1D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17F8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169A7D" w14:textId="77777777" w:rsidR="00CD64EB" w:rsidRDefault="00CD64EB" w:rsidP="00D3355D">
            <w:r>
              <w:rPr>
                <w:sz w:val="16"/>
                <w:szCs w:val="16"/>
              </w:rPr>
              <w:t>Introduction of test frequencies for new NR band n13</w:t>
            </w:r>
          </w:p>
        </w:tc>
        <w:tc>
          <w:tcPr>
            <w:tcW w:w="517" w:type="dxa"/>
          </w:tcPr>
          <w:p w14:paraId="4B31809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E9F6F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2D72DD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06FDCE" w14:textId="77777777" w:rsidR="00CD64EB" w:rsidRDefault="00CD64EB" w:rsidP="00D3355D">
            <w:r>
              <w:rPr>
                <w:sz w:val="16"/>
                <w:szCs w:val="16"/>
              </w:rPr>
              <w:t>R5-232442</w:t>
            </w:r>
          </w:p>
        </w:tc>
        <w:tc>
          <w:tcPr>
            <w:tcW w:w="1597" w:type="dxa"/>
          </w:tcPr>
          <w:p w14:paraId="2B439A1C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B7BE894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B966FC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49E781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F9E98E9" w14:textId="77777777" w:rsidTr="00D3355D">
        <w:tc>
          <w:tcPr>
            <w:tcW w:w="879" w:type="dxa"/>
          </w:tcPr>
          <w:p w14:paraId="55F1489D" w14:textId="77777777" w:rsidR="00CD64EB" w:rsidRDefault="00CD64EB" w:rsidP="00D3355D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47B928B" w14:textId="77777777" w:rsidR="00CD64EB" w:rsidRDefault="00CD64EB" w:rsidP="00D3355D">
            <w:r>
              <w:rPr>
                <w:sz w:val="16"/>
                <w:szCs w:val="16"/>
              </w:rPr>
              <w:t>2764</w:t>
            </w:r>
          </w:p>
        </w:tc>
        <w:tc>
          <w:tcPr>
            <w:tcW w:w="517" w:type="dxa"/>
          </w:tcPr>
          <w:p w14:paraId="33B19A5D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7BC0A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9A5223" w14:textId="77777777" w:rsidR="00CD64EB" w:rsidRDefault="00CD64EB" w:rsidP="00D3355D">
            <w:r>
              <w:rPr>
                <w:sz w:val="16"/>
                <w:szCs w:val="16"/>
              </w:rPr>
              <w:t>Introduction of test frequencies for signalling testing for new NR band n13</w:t>
            </w:r>
          </w:p>
        </w:tc>
        <w:tc>
          <w:tcPr>
            <w:tcW w:w="517" w:type="dxa"/>
          </w:tcPr>
          <w:p w14:paraId="004DB42D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5E350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CEE3A0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35B940" w14:textId="77777777" w:rsidR="00CD64EB" w:rsidRDefault="00CD64EB" w:rsidP="00D3355D">
            <w:r>
              <w:rPr>
                <w:sz w:val="16"/>
                <w:szCs w:val="16"/>
              </w:rPr>
              <w:t>R5-232443</w:t>
            </w:r>
          </w:p>
        </w:tc>
        <w:tc>
          <w:tcPr>
            <w:tcW w:w="1597" w:type="dxa"/>
          </w:tcPr>
          <w:p w14:paraId="1A108C64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7E69E64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5570F7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F7FC8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3538D68" w14:textId="77777777" w:rsidTr="00D3355D">
        <w:tc>
          <w:tcPr>
            <w:tcW w:w="879" w:type="dxa"/>
          </w:tcPr>
          <w:p w14:paraId="725CF763" w14:textId="77777777" w:rsidR="00CD64EB" w:rsidRDefault="00CD64EB" w:rsidP="00D3355D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38B7B83" w14:textId="77777777" w:rsidR="00CD64EB" w:rsidRDefault="00CD64EB" w:rsidP="00D3355D">
            <w:r>
              <w:rPr>
                <w:sz w:val="16"/>
                <w:szCs w:val="16"/>
              </w:rPr>
              <w:t>2802</w:t>
            </w:r>
          </w:p>
        </w:tc>
        <w:tc>
          <w:tcPr>
            <w:tcW w:w="517" w:type="dxa"/>
          </w:tcPr>
          <w:p w14:paraId="490E35D1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337C0D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2AD27D" w14:textId="77777777" w:rsidR="00CD64EB" w:rsidRDefault="00CD64EB" w:rsidP="00D3355D">
            <w:r>
              <w:rPr>
                <w:sz w:val="16"/>
                <w:szCs w:val="16"/>
              </w:rPr>
              <w:t>Updating frequency calculation in Annex C.3.2</w:t>
            </w:r>
          </w:p>
        </w:tc>
        <w:tc>
          <w:tcPr>
            <w:tcW w:w="517" w:type="dxa"/>
          </w:tcPr>
          <w:p w14:paraId="58DA087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364DE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EC175D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D35143" w14:textId="77777777" w:rsidR="00CD64EB" w:rsidRDefault="00CD64EB" w:rsidP="00D3355D">
            <w:r>
              <w:rPr>
                <w:sz w:val="16"/>
                <w:szCs w:val="16"/>
              </w:rPr>
              <w:t>R5-233700</w:t>
            </w:r>
          </w:p>
        </w:tc>
        <w:tc>
          <w:tcPr>
            <w:tcW w:w="1597" w:type="dxa"/>
          </w:tcPr>
          <w:p w14:paraId="1BE1571A" w14:textId="77777777" w:rsidR="00CD64EB" w:rsidRDefault="00CD64EB" w:rsidP="00D3355D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 w14:paraId="2ED7392B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1B8ED5B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768183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B483333" w14:textId="77777777" w:rsidTr="00D3355D">
        <w:tc>
          <w:tcPr>
            <w:tcW w:w="879" w:type="dxa"/>
          </w:tcPr>
          <w:p w14:paraId="57648A59" w14:textId="77777777" w:rsidR="00CD64EB" w:rsidRDefault="00CD64EB" w:rsidP="00D3355D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71C61AE" w14:textId="77777777" w:rsidR="00CD64EB" w:rsidRDefault="00CD64EB" w:rsidP="00D3355D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26DC38E3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7F2CC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E6106E" w14:textId="77777777" w:rsidR="00CD64EB" w:rsidRDefault="00CD64EB" w:rsidP="00D3355D"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 w14:paraId="6B113E0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47160" w14:textId="77777777" w:rsidR="00CD64EB" w:rsidRDefault="00CD64EB" w:rsidP="00D3355D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66FE2E9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04E31F8" w14:textId="77777777" w:rsidR="00CD64EB" w:rsidRDefault="00CD64EB" w:rsidP="00D3355D">
            <w:r>
              <w:rPr>
                <w:sz w:val="16"/>
                <w:szCs w:val="16"/>
              </w:rPr>
              <w:t>R5-232822</w:t>
            </w:r>
          </w:p>
        </w:tc>
        <w:tc>
          <w:tcPr>
            <w:tcW w:w="1597" w:type="dxa"/>
          </w:tcPr>
          <w:p w14:paraId="12DFCC24" w14:textId="77777777" w:rsidR="00CD64EB" w:rsidRDefault="00CD64EB" w:rsidP="00D3355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EA73AC6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60869286" w14:textId="77777777" w:rsidR="00CD64EB" w:rsidRDefault="00CD64EB" w:rsidP="00D3355D"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 w14:paraId="25AFFB4B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107521C2" w14:textId="77777777" w:rsidTr="00D3355D">
        <w:tc>
          <w:tcPr>
            <w:tcW w:w="879" w:type="dxa"/>
          </w:tcPr>
          <w:p w14:paraId="4BE12C41" w14:textId="77777777" w:rsidR="00CD64EB" w:rsidRDefault="00CD64EB" w:rsidP="00D3355D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86B95DA" w14:textId="77777777" w:rsidR="00CD64EB" w:rsidRDefault="00CD64EB" w:rsidP="00D3355D"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 w14:paraId="726096AC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813373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9FC36E" w14:textId="77777777" w:rsidR="00CD64EB" w:rsidRDefault="00CD64EB" w:rsidP="00D3355D">
            <w:r>
              <w:rPr>
                <w:sz w:val="16"/>
                <w:szCs w:val="16"/>
              </w:rPr>
              <w:t>Editorial correction to Table A.4.3.2A.2.1-4</w:t>
            </w:r>
          </w:p>
        </w:tc>
        <w:tc>
          <w:tcPr>
            <w:tcW w:w="517" w:type="dxa"/>
          </w:tcPr>
          <w:p w14:paraId="35192828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264E2A" w14:textId="77777777" w:rsidR="00CD64EB" w:rsidRDefault="00CD64EB" w:rsidP="00D3355D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55916D9C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26D708" w14:textId="77777777" w:rsidR="00CD64EB" w:rsidRDefault="00CD64EB" w:rsidP="00D3355D">
            <w:r>
              <w:rPr>
                <w:sz w:val="16"/>
                <w:szCs w:val="16"/>
              </w:rPr>
              <w:t>R5-233188</w:t>
            </w:r>
          </w:p>
        </w:tc>
        <w:tc>
          <w:tcPr>
            <w:tcW w:w="1597" w:type="dxa"/>
          </w:tcPr>
          <w:p w14:paraId="3814342F" w14:textId="77777777" w:rsidR="00CD64EB" w:rsidRDefault="00CD64EB" w:rsidP="00D3355D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7A22C696" w14:textId="77777777" w:rsidR="00CD64EB" w:rsidRDefault="00CD64EB" w:rsidP="00D3355D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3296EB1" w14:textId="77777777" w:rsidR="00CD64EB" w:rsidRDefault="00CD64EB" w:rsidP="00D3355D">
            <w:r>
              <w:rPr>
                <w:sz w:val="16"/>
                <w:szCs w:val="16"/>
              </w:rPr>
              <w:t>A.4.3.2A.2.1</w:t>
            </w:r>
          </w:p>
        </w:tc>
        <w:tc>
          <w:tcPr>
            <w:tcW w:w="998" w:type="dxa"/>
          </w:tcPr>
          <w:p w14:paraId="07883C12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0FFD1AD7" w14:textId="77777777" w:rsidTr="00D3355D">
        <w:tc>
          <w:tcPr>
            <w:tcW w:w="879" w:type="dxa"/>
          </w:tcPr>
          <w:p w14:paraId="789CD130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31203BE" w14:textId="77777777" w:rsidR="00CD64EB" w:rsidRDefault="00CD64EB" w:rsidP="00D3355D">
            <w:r>
              <w:rPr>
                <w:sz w:val="16"/>
                <w:szCs w:val="16"/>
              </w:rPr>
              <w:t>2221</w:t>
            </w:r>
          </w:p>
        </w:tc>
        <w:tc>
          <w:tcPr>
            <w:tcW w:w="517" w:type="dxa"/>
          </w:tcPr>
          <w:p w14:paraId="552659AD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4B30E4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9F7C02" w14:textId="77777777" w:rsidR="00CD64EB" w:rsidRDefault="00CD64EB" w:rsidP="00D3355D">
            <w:r>
              <w:rPr>
                <w:sz w:val="16"/>
                <w:szCs w:val="16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5765491E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B2EF6B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297CECF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4E5CD76" w14:textId="77777777" w:rsidR="00CD64EB" w:rsidRDefault="00CD64EB" w:rsidP="00D3355D">
            <w:r>
              <w:rPr>
                <w:sz w:val="16"/>
                <w:szCs w:val="16"/>
              </w:rPr>
              <w:t>R5-232410</w:t>
            </w:r>
          </w:p>
        </w:tc>
        <w:tc>
          <w:tcPr>
            <w:tcW w:w="1597" w:type="dxa"/>
          </w:tcPr>
          <w:p w14:paraId="2F082825" w14:textId="77777777" w:rsidR="00CD64EB" w:rsidRDefault="00CD64EB" w:rsidP="00D3355D">
            <w:r>
              <w:rPr>
                <w:sz w:val="16"/>
                <w:szCs w:val="16"/>
              </w:rPr>
              <w:t>CU Digital Technology, Nokia</w:t>
            </w:r>
          </w:p>
        </w:tc>
        <w:tc>
          <w:tcPr>
            <w:tcW w:w="1122" w:type="dxa"/>
          </w:tcPr>
          <w:p w14:paraId="66F8EC14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685B6E5" w14:textId="77777777" w:rsidR="00CD64EB" w:rsidRDefault="00CD64EB" w:rsidP="00D3355D">
            <w:r>
              <w:rPr>
                <w:sz w:val="16"/>
                <w:szCs w:val="16"/>
              </w:rPr>
              <w:t>5.2  5.3.5  5.4.2.3  5.4.3.3  5.4.4</w:t>
            </w:r>
          </w:p>
        </w:tc>
        <w:tc>
          <w:tcPr>
            <w:tcW w:w="998" w:type="dxa"/>
          </w:tcPr>
          <w:p w14:paraId="02C66429" w14:textId="77777777" w:rsidR="00CD64EB" w:rsidRDefault="00CD64EB" w:rsidP="00D3355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64EB" w14:paraId="692987C5" w14:textId="77777777" w:rsidTr="00D3355D">
        <w:tc>
          <w:tcPr>
            <w:tcW w:w="879" w:type="dxa"/>
          </w:tcPr>
          <w:p w14:paraId="7BFB6872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6E2D30C" w14:textId="77777777" w:rsidR="00CD64EB" w:rsidRDefault="00CD64EB" w:rsidP="00D3355D">
            <w:r>
              <w:rPr>
                <w:sz w:val="16"/>
                <w:szCs w:val="16"/>
              </w:rPr>
              <w:t>2226</w:t>
            </w:r>
          </w:p>
        </w:tc>
        <w:tc>
          <w:tcPr>
            <w:tcW w:w="517" w:type="dxa"/>
          </w:tcPr>
          <w:p w14:paraId="76C77A74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B1A12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8086D4" w14:textId="77777777" w:rsidR="00CD64EB" w:rsidRDefault="00CD64EB" w:rsidP="00D3355D">
            <w:r>
              <w:rPr>
                <w:sz w:val="16"/>
                <w:szCs w:val="16"/>
              </w:rPr>
              <w:t>Adding UE maximum output power for new NR band n13</w:t>
            </w:r>
          </w:p>
        </w:tc>
        <w:tc>
          <w:tcPr>
            <w:tcW w:w="517" w:type="dxa"/>
          </w:tcPr>
          <w:p w14:paraId="17C119D5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08B74D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76CFB48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F0F218" w14:textId="77777777" w:rsidR="00CD64EB" w:rsidRDefault="00CD64EB" w:rsidP="00D3355D">
            <w:r>
              <w:rPr>
                <w:sz w:val="16"/>
                <w:szCs w:val="16"/>
              </w:rPr>
              <w:t>R5-232444</w:t>
            </w:r>
          </w:p>
        </w:tc>
        <w:tc>
          <w:tcPr>
            <w:tcW w:w="1597" w:type="dxa"/>
          </w:tcPr>
          <w:p w14:paraId="78843CC9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1CE276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3286AA8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90AC2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1BB19FDE" w14:textId="77777777" w:rsidTr="00D3355D">
        <w:tc>
          <w:tcPr>
            <w:tcW w:w="879" w:type="dxa"/>
          </w:tcPr>
          <w:p w14:paraId="794A7976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22AF76" w14:textId="77777777" w:rsidR="00CD64EB" w:rsidRDefault="00CD64EB" w:rsidP="00D3355D">
            <w:r>
              <w:rPr>
                <w:sz w:val="16"/>
                <w:szCs w:val="16"/>
              </w:rPr>
              <w:t>2227</w:t>
            </w:r>
          </w:p>
        </w:tc>
        <w:tc>
          <w:tcPr>
            <w:tcW w:w="517" w:type="dxa"/>
          </w:tcPr>
          <w:p w14:paraId="02B204A2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686843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7488A9" w14:textId="77777777" w:rsidR="00CD64EB" w:rsidRDefault="00CD64EB" w:rsidP="00D3355D">
            <w:r>
              <w:rPr>
                <w:sz w:val="16"/>
                <w:szCs w:val="16"/>
              </w:rPr>
              <w:t>Adding UE maximum output power reduction for new NR band n13</w:t>
            </w:r>
          </w:p>
        </w:tc>
        <w:tc>
          <w:tcPr>
            <w:tcW w:w="517" w:type="dxa"/>
          </w:tcPr>
          <w:p w14:paraId="63ABC6AE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1ED2F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F24F41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7B53CA0" w14:textId="77777777" w:rsidR="00CD64EB" w:rsidRDefault="00CD64EB" w:rsidP="00D3355D">
            <w:r>
              <w:rPr>
                <w:sz w:val="16"/>
                <w:szCs w:val="16"/>
              </w:rPr>
              <w:t>R5-232445</w:t>
            </w:r>
          </w:p>
        </w:tc>
        <w:tc>
          <w:tcPr>
            <w:tcW w:w="1597" w:type="dxa"/>
          </w:tcPr>
          <w:p w14:paraId="1EE37BED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815F69C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DA28B6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AA1E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100539BE" w14:textId="77777777" w:rsidTr="00D3355D">
        <w:tc>
          <w:tcPr>
            <w:tcW w:w="879" w:type="dxa"/>
          </w:tcPr>
          <w:p w14:paraId="084EBAD4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620CD0" w14:textId="77777777" w:rsidR="00CD64EB" w:rsidRDefault="00CD64EB" w:rsidP="00D3355D">
            <w:r>
              <w:rPr>
                <w:sz w:val="16"/>
                <w:szCs w:val="16"/>
              </w:rPr>
              <w:t>2272</w:t>
            </w:r>
          </w:p>
        </w:tc>
        <w:tc>
          <w:tcPr>
            <w:tcW w:w="517" w:type="dxa"/>
          </w:tcPr>
          <w:p w14:paraId="7F92716F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16A26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619658" w14:textId="77777777" w:rsidR="00CD64EB" w:rsidRDefault="00CD64EB" w:rsidP="00D3355D">
            <w:r>
              <w:rPr>
                <w:sz w:val="16"/>
                <w:szCs w:val="16"/>
              </w:rPr>
              <w:t>Adding UE additional maximum output power reduction for new NR band n13</w:t>
            </w:r>
          </w:p>
        </w:tc>
        <w:tc>
          <w:tcPr>
            <w:tcW w:w="517" w:type="dxa"/>
          </w:tcPr>
          <w:p w14:paraId="0DD1A60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DA4DE7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7EB7314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AAB023" w14:textId="77777777" w:rsidR="00CD64EB" w:rsidRDefault="00CD64EB" w:rsidP="00D3355D">
            <w:r>
              <w:rPr>
                <w:sz w:val="16"/>
                <w:szCs w:val="16"/>
              </w:rPr>
              <w:t>R5-233524</w:t>
            </w:r>
          </w:p>
        </w:tc>
        <w:tc>
          <w:tcPr>
            <w:tcW w:w="1597" w:type="dxa"/>
          </w:tcPr>
          <w:p w14:paraId="753421CD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01B5AC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8A37F9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62CAA7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4ACFE846" w14:textId="77777777" w:rsidTr="00D3355D">
        <w:tc>
          <w:tcPr>
            <w:tcW w:w="879" w:type="dxa"/>
          </w:tcPr>
          <w:p w14:paraId="3384F608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EDF59BD" w14:textId="77777777" w:rsidR="00CD64EB" w:rsidRDefault="00CD64EB" w:rsidP="00D3355D">
            <w:r>
              <w:rPr>
                <w:sz w:val="16"/>
                <w:szCs w:val="16"/>
              </w:rPr>
              <w:t>2273</w:t>
            </w:r>
          </w:p>
        </w:tc>
        <w:tc>
          <w:tcPr>
            <w:tcW w:w="517" w:type="dxa"/>
          </w:tcPr>
          <w:p w14:paraId="2982706B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1F7AA9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B16B4E" w14:textId="77777777" w:rsidR="00CD64EB" w:rsidRDefault="00CD64EB" w:rsidP="00D3355D">
            <w:r>
              <w:rPr>
                <w:sz w:val="16"/>
                <w:szCs w:val="16"/>
              </w:rPr>
              <w:t>Adding additional spectrum emission mask requirement for new NR band n13</w:t>
            </w:r>
          </w:p>
        </w:tc>
        <w:tc>
          <w:tcPr>
            <w:tcW w:w="517" w:type="dxa"/>
          </w:tcPr>
          <w:p w14:paraId="676E54DE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BAB812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C3441D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BCE8A87" w14:textId="77777777" w:rsidR="00CD64EB" w:rsidRDefault="00CD64EB" w:rsidP="00D3355D">
            <w:r>
              <w:rPr>
                <w:sz w:val="16"/>
                <w:szCs w:val="16"/>
              </w:rPr>
              <w:t>R5-232978</w:t>
            </w:r>
          </w:p>
        </w:tc>
        <w:tc>
          <w:tcPr>
            <w:tcW w:w="1597" w:type="dxa"/>
          </w:tcPr>
          <w:p w14:paraId="6DA54A70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258C04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07973D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5E82E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1C5035F" w14:textId="77777777" w:rsidTr="00D3355D">
        <w:tc>
          <w:tcPr>
            <w:tcW w:w="879" w:type="dxa"/>
          </w:tcPr>
          <w:p w14:paraId="250EACE8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0C1434" w14:textId="77777777" w:rsidR="00CD64EB" w:rsidRDefault="00CD64EB" w:rsidP="00D3355D">
            <w:r>
              <w:rPr>
                <w:sz w:val="16"/>
                <w:szCs w:val="16"/>
              </w:rPr>
              <w:t>2274</w:t>
            </w:r>
          </w:p>
        </w:tc>
        <w:tc>
          <w:tcPr>
            <w:tcW w:w="517" w:type="dxa"/>
          </w:tcPr>
          <w:p w14:paraId="4D6FD326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0444DA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D2362F" w14:textId="77777777" w:rsidR="00CD64EB" w:rsidRDefault="00CD64EB" w:rsidP="00D3355D">
            <w:r>
              <w:rPr>
                <w:sz w:val="16"/>
                <w:szCs w:val="16"/>
              </w:rPr>
              <w:t>Adding spurious emissions for UE co-existence for new NR band n13</w:t>
            </w:r>
          </w:p>
        </w:tc>
        <w:tc>
          <w:tcPr>
            <w:tcW w:w="517" w:type="dxa"/>
          </w:tcPr>
          <w:p w14:paraId="2775A4DC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24218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3EE7911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EA78607" w14:textId="77777777" w:rsidR="00CD64EB" w:rsidRDefault="00CD64EB" w:rsidP="00D3355D">
            <w:r>
              <w:rPr>
                <w:sz w:val="16"/>
                <w:szCs w:val="16"/>
              </w:rPr>
              <w:t>R5-232979</w:t>
            </w:r>
          </w:p>
        </w:tc>
        <w:tc>
          <w:tcPr>
            <w:tcW w:w="1597" w:type="dxa"/>
          </w:tcPr>
          <w:p w14:paraId="1BCD6FF8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34D4420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63B60F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036EF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C2030F7" w14:textId="77777777" w:rsidTr="00D3355D">
        <w:tc>
          <w:tcPr>
            <w:tcW w:w="879" w:type="dxa"/>
          </w:tcPr>
          <w:p w14:paraId="5E1F4733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0FB5ABF" w14:textId="77777777" w:rsidR="00CD64EB" w:rsidRDefault="00CD64EB" w:rsidP="00D3355D">
            <w:r>
              <w:rPr>
                <w:sz w:val="16"/>
                <w:szCs w:val="16"/>
              </w:rPr>
              <w:t>2275</w:t>
            </w:r>
          </w:p>
        </w:tc>
        <w:tc>
          <w:tcPr>
            <w:tcW w:w="517" w:type="dxa"/>
          </w:tcPr>
          <w:p w14:paraId="75D54ED0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3D847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0F894B" w14:textId="77777777" w:rsidR="00CD64EB" w:rsidRDefault="00CD64EB" w:rsidP="00D3355D">
            <w:r>
              <w:rPr>
                <w:sz w:val="16"/>
                <w:szCs w:val="16"/>
              </w:rPr>
              <w:t>Adding additional spurious emissions for new NR band n13</w:t>
            </w:r>
          </w:p>
        </w:tc>
        <w:tc>
          <w:tcPr>
            <w:tcW w:w="517" w:type="dxa"/>
          </w:tcPr>
          <w:p w14:paraId="0112E7B4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4F959E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12BB535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4D352ED" w14:textId="77777777" w:rsidR="00CD64EB" w:rsidRDefault="00CD64EB" w:rsidP="00D3355D">
            <w:r>
              <w:rPr>
                <w:sz w:val="16"/>
                <w:szCs w:val="16"/>
              </w:rPr>
              <w:t>R5-232980</w:t>
            </w:r>
          </w:p>
        </w:tc>
        <w:tc>
          <w:tcPr>
            <w:tcW w:w="1597" w:type="dxa"/>
          </w:tcPr>
          <w:p w14:paraId="3A210911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65B4A4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8CFBB8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5A6D4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7B61E658" w14:textId="77777777" w:rsidTr="00D3355D">
        <w:tc>
          <w:tcPr>
            <w:tcW w:w="879" w:type="dxa"/>
          </w:tcPr>
          <w:p w14:paraId="6A032F39" w14:textId="77777777" w:rsidR="00CD64EB" w:rsidRDefault="00CD64EB" w:rsidP="00D3355D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378017" w14:textId="77777777" w:rsidR="00CD64EB" w:rsidRDefault="00CD64EB" w:rsidP="00D3355D">
            <w:r>
              <w:rPr>
                <w:sz w:val="16"/>
                <w:szCs w:val="16"/>
              </w:rPr>
              <w:t>2280</w:t>
            </w:r>
          </w:p>
        </w:tc>
        <w:tc>
          <w:tcPr>
            <w:tcW w:w="517" w:type="dxa"/>
          </w:tcPr>
          <w:p w14:paraId="4739B8CA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72ED56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07A874" w14:textId="77777777" w:rsidR="00CD64EB" w:rsidRDefault="00CD64EB" w:rsidP="00D3355D">
            <w:r>
              <w:rPr>
                <w:sz w:val="16"/>
                <w:szCs w:val="16"/>
              </w:rPr>
              <w:t>Addition of BW condition to 6.5D.2.3 A-SEM for UL MIMO</w:t>
            </w:r>
          </w:p>
        </w:tc>
        <w:tc>
          <w:tcPr>
            <w:tcW w:w="517" w:type="dxa"/>
          </w:tcPr>
          <w:p w14:paraId="30D62410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323CF3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C590686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5C311F" w14:textId="77777777" w:rsidR="00CD64EB" w:rsidRDefault="00CD64EB" w:rsidP="00D3355D">
            <w:r>
              <w:rPr>
                <w:sz w:val="16"/>
                <w:szCs w:val="16"/>
              </w:rPr>
              <w:t>R5-233542</w:t>
            </w:r>
          </w:p>
        </w:tc>
        <w:tc>
          <w:tcPr>
            <w:tcW w:w="1597" w:type="dxa"/>
          </w:tcPr>
          <w:p w14:paraId="31D56893" w14:textId="77777777" w:rsidR="00CD64EB" w:rsidRDefault="00CD64EB" w:rsidP="00D3355D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319A20C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96A8D9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C77F0D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DCB47D9" w14:textId="77777777" w:rsidTr="00D3355D">
        <w:tc>
          <w:tcPr>
            <w:tcW w:w="879" w:type="dxa"/>
          </w:tcPr>
          <w:p w14:paraId="75CEA8E3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321476" w14:textId="77777777" w:rsidR="00CD64EB" w:rsidRDefault="00CD64EB" w:rsidP="00D3355D">
            <w:r>
              <w:rPr>
                <w:sz w:val="16"/>
                <w:szCs w:val="16"/>
              </w:rPr>
              <w:t>3716</w:t>
            </w:r>
          </w:p>
        </w:tc>
        <w:tc>
          <w:tcPr>
            <w:tcW w:w="517" w:type="dxa"/>
          </w:tcPr>
          <w:p w14:paraId="6047C06B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ADA2A3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4511EC" w14:textId="77777777" w:rsidR="00CD64EB" w:rsidRDefault="00CD64EB" w:rsidP="00D3355D">
            <w:r>
              <w:rPr>
                <w:sz w:val="16"/>
                <w:szCs w:val="16"/>
              </w:rPr>
              <w:t>Correction of test procedure on TC 6.3.2.1</w:t>
            </w:r>
          </w:p>
        </w:tc>
        <w:tc>
          <w:tcPr>
            <w:tcW w:w="517" w:type="dxa"/>
          </w:tcPr>
          <w:p w14:paraId="67CD41E1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6548F4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0AC87E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5E6FC98" w14:textId="77777777" w:rsidR="00CD64EB" w:rsidRDefault="00CD64EB" w:rsidP="00D3355D">
            <w:r>
              <w:rPr>
                <w:sz w:val="16"/>
                <w:szCs w:val="16"/>
              </w:rPr>
              <w:t>R5-233456</w:t>
            </w:r>
          </w:p>
        </w:tc>
        <w:tc>
          <w:tcPr>
            <w:tcW w:w="1597" w:type="dxa"/>
          </w:tcPr>
          <w:p w14:paraId="29750BF1" w14:textId="77777777" w:rsidR="00CD64EB" w:rsidRDefault="00CD64EB" w:rsidP="00D3355D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0A57E349" w14:textId="77777777" w:rsidR="00CD64EB" w:rsidRDefault="00CD64EB" w:rsidP="00D3355D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68B72CF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455B45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A53FDD6" w14:textId="77777777" w:rsidTr="00D3355D">
        <w:tc>
          <w:tcPr>
            <w:tcW w:w="879" w:type="dxa"/>
          </w:tcPr>
          <w:p w14:paraId="3A902B3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D7DA71" w14:textId="77777777" w:rsidR="00CD64EB" w:rsidRDefault="00CD64EB" w:rsidP="00D3355D">
            <w:r>
              <w:rPr>
                <w:sz w:val="16"/>
                <w:szCs w:val="16"/>
              </w:rPr>
              <w:t>3717</w:t>
            </w:r>
          </w:p>
        </w:tc>
        <w:tc>
          <w:tcPr>
            <w:tcW w:w="517" w:type="dxa"/>
          </w:tcPr>
          <w:p w14:paraId="3EE3F0A0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93003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7C32DF" w14:textId="77777777" w:rsidR="00CD64EB" w:rsidRDefault="00CD64EB" w:rsidP="00D3355D">
            <w:r>
              <w:rPr>
                <w:sz w:val="16"/>
                <w:szCs w:val="16"/>
              </w:rPr>
              <w:t>Correction of test procedure on TC 6.3.2.2</w:t>
            </w:r>
          </w:p>
        </w:tc>
        <w:tc>
          <w:tcPr>
            <w:tcW w:w="517" w:type="dxa"/>
          </w:tcPr>
          <w:p w14:paraId="62B85646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29D49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EE8DBE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48F35A" w14:textId="77777777" w:rsidR="00CD64EB" w:rsidRDefault="00CD64EB" w:rsidP="00D3355D">
            <w:r>
              <w:rPr>
                <w:sz w:val="16"/>
                <w:szCs w:val="16"/>
              </w:rPr>
              <w:t>R5-233457</w:t>
            </w:r>
          </w:p>
        </w:tc>
        <w:tc>
          <w:tcPr>
            <w:tcW w:w="1597" w:type="dxa"/>
          </w:tcPr>
          <w:p w14:paraId="27AC93A5" w14:textId="77777777" w:rsidR="00CD64EB" w:rsidRDefault="00CD64EB" w:rsidP="00D3355D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22A8F384" w14:textId="77777777" w:rsidR="00CD64EB" w:rsidRDefault="00CD64EB" w:rsidP="00D3355D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4692C8DF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30FC84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674ED77C" w14:textId="77777777" w:rsidTr="00D3355D">
        <w:tc>
          <w:tcPr>
            <w:tcW w:w="879" w:type="dxa"/>
          </w:tcPr>
          <w:p w14:paraId="633DE92F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927A63C" w14:textId="77777777" w:rsidR="00CD64EB" w:rsidRDefault="00CD64EB" w:rsidP="00D3355D">
            <w:r>
              <w:rPr>
                <w:sz w:val="16"/>
                <w:szCs w:val="16"/>
              </w:rPr>
              <w:t>3718</w:t>
            </w:r>
          </w:p>
        </w:tc>
        <w:tc>
          <w:tcPr>
            <w:tcW w:w="517" w:type="dxa"/>
          </w:tcPr>
          <w:p w14:paraId="612136CB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3FF245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3E29D0" w14:textId="77777777" w:rsidR="00CD64EB" w:rsidRDefault="00CD64EB" w:rsidP="00D3355D">
            <w:r>
              <w:rPr>
                <w:sz w:val="16"/>
                <w:szCs w:val="16"/>
              </w:rPr>
              <w:t>Correction of test procedure on TC 6.3.2.3</w:t>
            </w:r>
          </w:p>
        </w:tc>
        <w:tc>
          <w:tcPr>
            <w:tcW w:w="517" w:type="dxa"/>
          </w:tcPr>
          <w:p w14:paraId="3DD70E38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494558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BF63A5A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29726E" w14:textId="77777777" w:rsidR="00CD64EB" w:rsidRDefault="00CD64EB" w:rsidP="00D3355D">
            <w:r>
              <w:rPr>
                <w:sz w:val="16"/>
                <w:szCs w:val="16"/>
              </w:rPr>
              <w:t>R5-233458</w:t>
            </w:r>
          </w:p>
        </w:tc>
        <w:tc>
          <w:tcPr>
            <w:tcW w:w="1597" w:type="dxa"/>
          </w:tcPr>
          <w:p w14:paraId="2117905F" w14:textId="77777777" w:rsidR="00CD64EB" w:rsidRDefault="00CD64EB" w:rsidP="00D3355D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200A5F03" w14:textId="77777777" w:rsidR="00CD64EB" w:rsidRDefault="00CD64EB" w:rsidP="00D3355D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48EBA90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C0D24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5B40A7D4" w14:textId="77777777" w:rsidTr="00D3355D">
        <w:tc>
          <w:tcPr>
            <w:tcW w:w="879" w:type="dxa"/>
          </w:tcPr>
          <w:p w14:paraId="56ADA203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2D317E" w14:textId="77777777" w:rsidR="00CD64EB" w:rsidRDefault="00CD64EB" w:rsidP="00D3355D">
            <w:r>
              <w:rPr>
                <w:sz w:val="16"/>
                <w:szCs w:val="16"/>
              </w:rPr>
              <w:t>3719</w:t>
            </w:r>
          </w:p>
        </w:tc>
        <w:tc>
          <w:tcPr>
            <w:tcW w:w="517" w:type="dxa"/>
          </w:tcPr>
          <w:p w14:paraId="06D097E7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602654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B1AD8" w14:textId="77777777" w:rsidR="00CD64EB" w:rsidRDefault="00CD64EB" w:rsidP="00D3355D">
            <w:r>
              <w:rPr>
                <w:sz w:val="16"/>
                <w:szCs w:val="16"/>
              </w:rPr>
              <w:t>Correction of test procedure on TC 6.3.2.4</w:t>
            </w:r>
          </w:p>
        </w:tc>
        <w:tc>
          <w:tcPr>
            <w:tcW w:w="517" w:type="dxa"/>
          </w:tcPr>
          <w:p w14:paraId="79317807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6A126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9F12245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2BC8775" w14:textId="77777777" w:rsidR="00CD64EB" w:rsidRDefault="00CD64EB" w:rsidP="00D3355D">
            <w:r>
              <w:rPr>
                <w:sz w:val="16"/>
                <w:szCs w:val="16"/>
              </w:rPr>
              <w:t>R5-233459</w:t>
            </w:r>
          </w:p>
        </w:tc>
        <w:tc>
          <w:tcPr>
            <w:tcW w:w="1597" w:type="dxa"/>
          </w:tcPr>
          <w:p w14:paraId="45A57DE7" w14:textId="77777777" w:rsidR="00CD64EB" w:rsidRDefault="00CD64EB" w:rsidP="00D3355D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78DBDE0E" w14:textId="77777777" w:rsidR="00CD64EB" w:rsidRDefault="00CD64EB" w:rsidP="00D3355D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25E2C8CE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3E5B4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338C8CB1" w14:textId="77777777" w:rsidTr="00D3355D">
        <w:tc>
          <w:tcPr>
            <w:tcW w:w="879" w:type="dxa"/>
          </w:tcPr>
          <w:p w14:paraId="5A736594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0CB862" w14:textId="77777777" w:rsidR="00CD64EB" w:rsidRDefault="00CD64EB" w:rsidP="00D3355D">
            <w:r>
              <w:rPr>
                <w:sz w:val="16"/>
                <w:szCs w:val="16"/>
              </w:rPr>
              <w:t>3720</w:t>
            </w:r>
          </w:p>
        </w:tc>
        <w:tc>
          <w:tcPr>
            <w:tcW w:w="517" w:type="dxa"/>
          </w:tcPr>
          <w:p w14:paraId="3B0A445E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EDAFE7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81FE05" w14:textId="77777777" w:rsidR="00CD64EB" w:rsidRDefault="00CD64EB" w:rsidP="00D3355D">
            <w:r>
              <w:rPr>
                <w:sz w:val="16"/>
                <w:szCs w:val="16"/>
              </w:rPr>
              <w:t>Correction of test procedure on TC 6.3.2.5</w:t>
            </w:r>
          </w:p>
        </w:tc>
        <w:tc>
          <w:tcPr>
            <w:tcW w:w="517" w:type="dxa"/>
          </w:tcPr>
          <w:p w14:paraId="35FADC22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DBE7C7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657BEEB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F44207F" w14:textId="77777777" w:rsidR="00CD64EB" w:rsidRDefault="00CD64EB" w:rsidP="00D3355D">
            <w:r>
              <w:rPr>
                <w:sz w:val="16"/>
                <w:szCs w:val="16"/>
              </w:rPr>
              <w:t>R5-233460</w:t>
            </w:r>
          </w:p>
        </w:tc>
        <w:tc>
          <w:tcPr>
            <w:tcW w:w="1597" w:type="dxa"/>
          </w:tcPr>
          <w:p w14:paraId="739FB440" w14:textId="77777777" w:rsidR="00CD64EB" w:rsidRDefault="00CD64EB" w:rsidP="00D3355D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50D2EEDD" w14:textId="77777777" w:rsidR="00CD64EB" w:rsidRDefault="00CD64EB" w:rsidP="00D3355D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4722789D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A0132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2465EFB1" w14:textId="77777777" w:rsidTr="00D3355D">
        <w:tc>
          <w:tcPr>
            <w:tcW w:w="879" w:type="dxa"/>
          </w:tcPr>
          <w:p w14:paraId="31FE3E9D" w14:textId="77777777" w:rsidR="00CD64EB" w:rsidRDefault="00CD64EB" w:rsidP="00D3355D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1B4DE7D" w14:textId="77777777" w:rsidR="00CD64EB" w:rsidRDefault="00CD64EB" w:rsidP="00D3355D">
            <w:r>
              <w:rPr>
                <w:sz w:val="16"/>
                <w:szCs w:val="16"/>
              </w:rPr>
              <w:t>3721</w:t>
            </w:r>
          </w:p>
        </w:tc>
        <w:tc>
          <w:tcPr>
            <w:tcW w:w="517" w:type="dxa"/>
          </w:tcPr>
          <w:p w14:paraId="12C7FF89" w14:textId="77777777" w:rsidR="00CD64EB" w:rsidRDefault="00CD64EB" w:rsidP="00D3355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A2DF00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51BE46" w14:textId="77777777" w:rsidR="00CD64EB" w:rsidRDefault="00CD64EB" w:rsidP="00D3355D">
            <w:r>
              <w:rPr>
                <w:sz w:val="16"/>
                <w:szCs w:val="16"/>
              </w:rPr>
              <w:t>Correction of test procedure on TC 6.3.2.6</w:t>
            </w:r>
          </w:p>
        </w:tc>
        <w:tc>
          <w:tcPr>
            <w:tcW w:w="517" w:type="dxa"/>
          </w:tcPr>
          <w:p w14:paraId="36FD2A8B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55E94B" w14:textId="77777777" w:rsidR="00CD64EB" w:rsidRDefault="00CD64EB" w:rsidP="00D3355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FE3B112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D0CDCAD" w14:textId="77777777" w:rsidR="00CD64EB" w:rsidRDefault="00CD64EB" w:rsidP="00D3355D">
            <w:r>
              <w:rPr>
                <w:sz w:val="16"/>
                <w:szCs w:val="16"/>
              </w:rPr>
              <w:t>R5-233461</w:t>
            </w:r>
          </w:p>
        </w:tc>
        <w:tc>
          <w:tcPr>
            <w:tcW w:w="1597" w:type="dxa"/>
          </w:tcPr>
          <w:p w14:paraId="317AAA39" w14:textId="77777777" w:rsidR="00CD64EB" w:rsidRDefault="00CD64EB" w:rsidP="00D3355D">
            <w:r>
              <w:rPr>
                <w:sz w:val="16"/>
                <w:szCs w:val="16"/>
              </w:rPr>
              <w:t>NTT DOCOMO, INC., MCC TF160</w:t>
            </w:r>
          </w:p>
        </w:tc>
        <w:tc>
          <w:tcPr>
            <w:tcW w:w="1122" w:type="dxa"/>
          </w:tcPr>
          <w:p w14:paraId="49E10A39" w14:textId="77777777" w:rsidR="00CD64EB" w:rsidRDefault="00CD64EB" w:rsidP="00D3355D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59520B6A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8CD220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  <w:tr w:rsidR="00CD64EB" w14:paraId="1805D5CA" w14:textId="77777777" w:rsidTr="00D3355D">
        <w:tc>
          <w:tcPr>
            <w:tcW w:w="879" w:type="dxa"/>
          </w:tcPr>
          <w:p w14:paraId="75A91983" w14:textId="77777777" w:rsidR="00CD64EB" w:rsidRDefault="00CD64EB" w:rsidP="00D3355D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344A9FA" w14:textId="77777777" w:rsidR="00CD64EB" w:rsidRDefault="00CD64EB" w:rsidP="00D3355D">
            <w:r>
              <w:rPr>
                <w:sz w:val="16"/>
                <w:szCs w:val="16"/>
              </w:rPr>
              <w:t>0778</w:t>
            </w:r>
          </w:p>
        </w:tc>
        <w:tc>
          <w:tcPr>
            <w:tcW w:w="517" w:type="dxa"/>
          </w:tcPr>
          <w:p w14:paraId="2C39D189" w14:textId="77777777" w:rsidR="00CD64EB" w:rsidRDefault="00CD64EB" w:rsidP="00D3355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283608" w14:textId="77777777" w:rsidR="00CD64EB" w:rsidRDefault="00CD64EB" w:rsidP="00D3355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ADB2C3" w14:textId="77777777" w:rsidR="00CD64EB" w:rsidRDefault="00CD64EB" w:rsidP="00D3355D">
            <w:r>
              <w:rPr>
                <w:sz w:val="16"/>
                <w:szCs w:val="16"/>
              </w:rPr>
              <w:t>Introduction of TP analysis for A-MPR - New NR band n13</w:t>
            </w:r>
          </w:p>
        </w:tc>
        <w:tc>
          <w:tcPr>
            <w:tcW w:w="517" w:type="dxa"/>
          </w:tcPr>
          <w:p w14:paraId="28AFC539" w14:textId="77777777" w:rsidR="00CD64EB" w:rsidRDefault="00CD64EB" w:rsidP="00D3355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DE223" w14:textId="77777777" w:rsidR="00CD64EB" w:rsidRDefault="00CD64EB" w:rsidP="00D3355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D494F07" w14:textId="77777777" w:rsidR="00CD64EB" w:rsidRDefault="00CD64EB" w:rsidP="00D3355D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699231" w14:textId="77777777" w:rsidR="00CD64EB" w:rsidRDefault="00CD64EB" w:rsidP="00D3355D">
            <w:r>
              <w:rPr>
                <w:sz w:val="16"/>
                <w:szCs w:val="16"/>
              </w:rPr>
              <w:t>R5-232976</w:t>
            </w:r>
          </w:p>
        </w:tc>
        <w:tc>
          <w:tcPr>
            <w:tcW w:w="1597" w:type="dxa"/>
          </w:tcPr>
          <w:p w14:paraId="3D1A22B0" w14:textId="77777777" w:rsidR="00CD64EB" w:rsidRDefault="00CD64EB" w:rsidP="00D3355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EB19F51" w14:textId="77777777" w:rsidR="00CD64EB" w:rsidRDefault="00CD64EB" w:rsidP="00D3355D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F39B70C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303249" w14:textId="77777777" w:rsidR="00CD64EB" w:rsidRDefault="00CD64EB" w:rsidP="00D3355D">
            <w:pPr>
              <w:rPr>
                <w:sz w:val="16"/>
                <w:szCs w:val="16"/>
              </w:rPr>
            </w:pPr>
          </w:p>
        </w:tc>
      </w:tr>
    </w:tbl>
    <w:p w14:paraId="745491B7" w14:textId="77777777" w:rsidR="00CD64EB" w:rsidRDefault="00CD64EB" w:rsidP="00CD64EB"/>
    <w:sectPr w:rsidR="00CD64EB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66700" w14:textId="77777777" w:rsidR="00E478C7" w:rsidRDefault="00E478C7">
      <w:r>
        <w:separator/>
      </w:r>
    </w:p>
  </w:endnote>
  <w:endnote w:type="continuationSeparator" w:id="0">
    <w:p w14:paraId="444DC009" w14:textId="77777777" w:rsidR="00E478C7" w:rsidRDefault="00E4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DCF60" w14:textId="77777777" w:rsidR="00E478C7" w:rsidRDefault="00E478C7">
      <w:r>
        <w:separator/>
      </w:r>
    </w:p>
  </w:footnote>
  <w:footnote w:type="continuationSeparator" w:id="0">
    <w:p w14:paraId="52DE627B" w14:textId="77777777" w:rsidR="00E478C7" w:rsidRDefault="00E4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EBF"/>
    <w:rsid w:val="000679EB"/>
    <w:rsid w:val="00067B07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5AD1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102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B27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0B4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79D"/>
    <w:rsid w:val="00240CEB"/>
    <w:rsid w:val="00240DCB"/>
    <w:rsid w:val="00240F30"/>
    <w:rsid w:val="00240FA6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3BCE"/>
    <w:rsid w:val="002548A4"/>
    <w:rsid w:val="00255A02"/>
    <w:rsid w:val="002561CE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818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6A5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17B94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FC1"/>
    <w:rsid w:val="003967DA"/>
    <w:rsid w:val="00397837"/>
    <w:rsid w:val="003A0370"/>
    <w:rsid w:val="003A07B1"/>
    <w:rsid w:val="003A0910"/>
    <w:rsid w:val="003A12D4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7027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173B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7F4E"/>
    <w:rsid w:val="00620432"/>
    <w:rsid w:val="00620588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37D"/>
    <w:rsid w:val="0064365C"/>
    <w:rsid w:val="00644C29"/>
    <w:rsid w:val="00644D3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0BA"/>
    <w:rsid w:val="006946F5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2CE7"/>
    <w:rsid w:val="006D3250"/>
    <w:rsid w:val="006D36C8"/>
    <w:rsid w:val="006D40FB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848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0D3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5C3E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C3D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A2D"/>
    <w:rsid w:val="00966C0A"/>
    <w:rsid w:val="00966E93"/>
    <w:rsid w:val="00967B8B"/>
    <w:rsid w:val="0097042A"/>
    <w:rsid w:val="00970572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1B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675F0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4070"/>
    <w:rsid w:val="00A74715"/>
    <w:rsid w:val="00A755B4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208"/>
    <w:rsid w:val="00B73C39"/>
    <w:rsid w:val="00B73C63"/>
    <w:rsid w:val="00B7464A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25DD"/>
    <w:rsid w:val="00C22EB6"/>
    <w:rsid w:val="00C232AE"/>
    <w:rsid w:val="00C23814"/>
    <w:rsid w:val="00C24BE1"/>
    <w:rsid w:val="00C24CE7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04D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232"/>
    <w:rsid w:val="00CC16F4"/>
    <w:rsid w:val="00CC171B"/>
    <w:rsid w:val="00CC2040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C05"/>
    <w:rsid w:val="00CD73FD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2BE"/>
    <w:rsid w:val="00CF3D57"/>
    <w:rsid w:val="00CF53A9"/>
    <w:rsid w:val="00CF5783"/>
    <w:rsid w:val="00CF5A20"/>
    <w:rsid w:val="00CF6051"/>
    <w:rsid w:val="00CF64C1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49AE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866"/>
    <w:rsid w:val="00E1057C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756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1AB0"/>
    <w:rsid w:val="00EC23F6"/>
    <w:rsid w:val="00EC2D50"/>
    <w:rsid w:val="00EC2DE4"/>
    <w:rsid w:val="00EC2F98"/>
    <w:rsid w:val="00EC305A"/>
    <w:rsid w:val="00EC3F66"/>
    <w:rsid w:val="00EC4742"/>
    <w:rsid w:val="00EC5A85"/>
    <w:rsid w:val="00EC5FE3"/>
    <w:rsid w:val="00EC6198"/>
    <w:rsid w:val="00EC640E"/>
    <w:rsid w:val="00EC665C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4891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3D6"/>
    <w:rsid w:val="00F74873"/>
    <w:rsid w:val="00F7504D"/>
    <w:rsid w:val="00F751BB"/>
    <w:rsid w:val="00F7578A"/>
    <w:rsid w:val="00F75A35"/>
    <w:rsid w:val="00F75E4A"/>
    <w:rsid w:val="00F76134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E8B"/>
    <w:rsid w:val="00FB056C"/>
    <w:rsid w:val="00FB137B"/>
    <w:rsid w:val="00FB18EC"/>
    <w:rsid w:val="00FB2EF4"/>
    <w:rsid w:val="00FB30B5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341"/>
    <w:rsid w:val="00FC443F"/>
    <w:rsid w:val="00FC4C2C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C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24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24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24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C24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C24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C24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C24FF"/>
    <w:pPr>
      <w:outlineLvl w:val="8"/>
    </w:pPr>
  </w:style>
  <w:style w:type="character" w:default="1" w:styleId="DefaultParagraphFont">
    <w:name w:val="Default Paragraph Font"/>
    <w:semiHidden/>
    <w:rsid w:val="00CC24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24FF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CC24FF"/>
    <w:pPr>
      <w:ind w:left="1985" w:hanging="1985"/>
    </w:pPr>
  </w:style>
  <w:style w:type="paragraph" w:styleId="TOC5">
    <w:name w:val="toc 5"/>
    <w:basedOn w:val="TOC4"/>
    <w:semiHidden/>
    <w:rsid w:val="00CC24FF"/>
    <w:pPr>
      <w:ind w:left="1701" w:hanging="1701"/>
    </w:pPr>
  </w:style>
  <w:style w:type="paragraph" w:styleId="Footer">
    <w:name w:val="footer"/>
    <w:basedOn w:val="Header"/>
    <w:link w:val="FooterChar"/>
    <w:rsid w:val="00CC24FF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CC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CC24FF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CC24FF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CC24FF"/>
    <w:pPr>
      <w:jc w:val="center"/>
    </w:pPr>
  </w:style>
  <w:style w:type="paragraph" w:styleId="TOC2">
    <w:name w:val="toc 2"/>
    <w:basedOn w:val="TOC1"/>
    <w:semiHidden/>
    <w:rsid w:val="00CC24FF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CC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CC24FF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CC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CC24FF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CC24FF"/>
    <w:pPr>
      <w:spacing w:before="180"/>
      <w:ind w:left="2693" w:hanging="2693"/>
    </w:pPr>
    <w:rPr>
      <w:b/>
    </w:rPr>
  </w:style>
  <w:style w:type="paragraph" w:customStyle="1" w:styleId="ZT">
    <w:name w:val="ZT"/>
    <w:rsid w:val="00CC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CC24FF"/>
    <w:pPr>
      <w:ind w:left="1418" w:hanging="1418"/>
    </w:pPr>
  </w:style>
  <w:style w:type="paragraph" w:styleId="TOC3">
    <w:name w:val="toc 3"/>
    <w:basedOn w:val="TOC2"/>
    <w:rsid w:val="00CC24FF"/>
    <w:pPr>
      <w:ind w:left="1134" w:hanging="1134"/>
    </w:pPr>
  </w:style>
  <w:style w:type="paragraph" w:styleId="Index2">
    <w:name w:val="index 2"/>
    <w:basedOn w:val="Index1"/>
    <w:rsid w:val="00CC24FF"/>
    <w:pPr>
      <w:ind w:left="284"/>
    </w:pPr>
  </w:style>
  <w:style w:type="paragraph" w:styleId="Index1">
    <w:name w:val="index 1"/>
    <w:basedOn w:val="Normal"/>
    <w:rsid w:val="00CC24FF"/>
    <w:pPr>
      <w:keepLines/>
      <w:spacing w:after="0"/>
    </w:pPr>
  </w:style>
  <w:style w:type="paragraph" w:customStyle="1" w:styleId="ZH">
    <w:name w:val="ZH"/>
    <w:rsid w:val="00CC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CC24FF"/>
    <w:pPr>
      <w:ind w:left="851"/>
    </w:pPr>
  </w:style>
  <w:style w:type="paragraph" w:customStyle="1" w:styleId="TF">
    <w:name w:val="TF"/>
    <w:basedOn w:val="TH"/>
    <w:rsid w:val="00CC24FF"/>
    <w:pPr>
      <w:keepNext w:val="0"/>
      <w:spacing w:before="0" w:after="240"/>
    </w:pPr>
  </w:style>
  <w:style w:type="paragraph" w:customStyle="1" w:styleId="NO">
    <w:name w:val="NO"/>
    <w:basedOn w:val="Normal"/>
    <w:rsid w:val="00CC24FF"/>
    <w:pPr>
      <w:keepLines/>
      <w:ind w:left="1135" w:hanging="851"/>
    </w:pPr>
  </w:style>
  <w:style w:type="paragraph" w:styleId="TOC9">
    <w:name w:val="toc 9"/>
    <w:basedOn w:val="TOC8"/>
    <w:rsid w:val="00CC24FF"/>
    <w:pPr>
      <w:ind w:left="1418" w:hanging="1418"/>
    </w:pPr>
  </w:style>
  <w:style w:type="paragraph" w:customStyle="1" w:styleId="EX">
    <w:name w:val="EX"/>
    <w:basedOn w:val="Normal"/>
    <w:rsid w:val="00CC24FF"/>
    <w:pPr>
      <w:keepLines/>
      <w:ind w:left="1702" w:hanging="1418"/>
    </w:pPr>
  </w:style>
  <w:style w:type="paragraph" w:customStyle="1" w:styleId="FP">
    <w:name w:val="FP"/>
    <w:basedOn w:val="Normal"/>
    <w:rsid w:val="00CC24FF"/>
    <w:pPr>
      <w:spacing w:after="0"/>
    </w:pPr>
  </w:style>
  <w:style w:type="paragraph" w:customStyle="1" w:styleId="LD">
    <w:name w:val="LD"/>
    <w:rsid w:val="00CC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24FF"/>
    <w:pPr>
      <w:spacing w:after="0"/>
    </w:pPr>
  </w:style>
  <w:style w:type="paragraph" w:customStyle="1" w:styleId="EW">
    <w:name w:val="EW"/>
    <w:basedOn w:val="EX"/>
    <w:rsid w:val="00CC24FF"/>
    <w:pPr>
      <w:spacing w:after="0"/>
    </w:pPr>
  </w:style>
  <w:style w:type="paragraph" w:styleId="TOC7">
    <w:name w:val="toc 7"/>
    <w:basedOn w:val="TOC6"/>
    <w:next w:val="Normal"/>
    <w:rsid w:val="00CC24FF"/>
    <w:pPr>
      <w:ind w:left="2268" w:hanging="2268"/>
    </w:pPr>
  </w:style>
  <w:style w:type="paragraph" w:styleId="ListBullet2">
    <w:name w:val="List Bullet 2"/>
    <w:basedOn w:val="ListBullet"/>
    <w:rsid w:val="00CC24FF"/>
    <w:pPr>
      <w:ind w:left="851"/>
    </w:pPr>
  </w:style>
  <w:style w:type="paragraph" w:styleId="ListBullet3">
    <w:name w:val="List Bullet 3"/>
    <w:basedOn w:val="ListBullet2"/>
    <w:rsid w:val="00CC24FF"/>
    <w:pPr>
      <w:ind w:left="1135"/>
    </w:pPr>
  </w:style>
  <w:style w:type="paragraph" w:styleId="ListNumber">
    <w:name w:val="List Number"/>
    <w:basedOn w:val="List"/>
    <w:rsid w:val="00CC24FF"/>
  </w:style>
  <w:style w:type="paragraph" w:customStyle="1" w:styleId="EQ">
    <w:name w:val="EQ"/>
    <w:basedOn w:val="Normal"/>
    <w:next w:val="Normal"/>
    <w:rsid w:val="00CC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24FF"/>
    <w:pPr>
      <w:jc w:val="right"/>
    </w:pPr>
  </w:style>
  <w:style w:type="paragraph" w:customStyle="1" w:styleId="H6">
    <w:name w:val="H6"/>
    <w:basedOn w:val="Heading5"/>
    <w:next w:val="Normal"/>
    <w:rsid w:val="00CC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24FF"/>
    <w:pPr>
      <w:ind w:left="851" w:hanging="851"/>
    </w:pPr>
  </w:style>
  <w:style w:type="paragraph" w:customStyle="1" w:styleId="ZA">
    <w:name w:val="ZA"/>
    <w:rsid w:val="00CC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24FF"/>
    <w:pPr>
      <w:framePr w:wrap="notBeside" w:y="16161"/>
    </w:pPr>
  </w:style>
  <w:style w:type="character" w:customStyle="1" w:styleId="ZGSM">
    <w:name w:val="ZGSM"/>
    <w:rsid w:val="00CC24FF"/>
  </w:style>
  <w:style w:type="paragraph" w:styleId="List2">
    <w:name w:val="List 2"/>
    <w:basedOn w:val="List"/>
    <w:rsid w:val="00CC24FF"/>
    <w:pPr>
      <w:ind w:left="851"/>
    </w:pPr>
  </w:style>
  <w:style w:type="paragraph" w:customStyle="1" w:styleId="ZG">
    <w:name w:val="ZG"/>
    <w:rsid w:val="00CC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C24FF"/>
    <w:pPr>
      <w:ind w:left="1135"/>
    </w:pPr>
  </w:style>
  <w:style w:type="paragraph" w:styleId="List4">
    <w:name w:val="List 4"/>
    <w:basedOn w:val="List3"/>
    <w:rsid w:val="00CC24FF"/>
    <w:pPr>
      <w:ind w:left="1418"/>
    </w:pPr>
  </w:style>
  <w:style w:type="paragraph" w:styleId="List5">
    <w:name w:val="List 5"/>
    <w:basedOn w:val="List4"/>
    <w:rsid w:val="00CC24FF"/>
    <w:pPr>
      <w:ind w:left="1702"/>
    </w:pPr>
  </w:style>
  <w:style w:type="paragraph" w:customStyle="1" w:styleId="EditorsNote">
    <w:name w:val="Editor's Note"/>
    <w:basedOn w:val="NO"/>
    <w:rsid w:val="00CC24FF"/>
    <w:rPr>
      <w:color w:val="FF0000"/>
    </w:rPr>
  </w:style>
  <w:style w:type="paragraph" w:styleId="List">
    <w:name w:val="List"/>
    <w:basedOn w:val="Normal"/>
    <w:rsid w:val="00CC24FF"/>
    <w:pPr>
      <w:ind w:left="568" w:hanging="284"/>
    </w:pPr>
  </w:style>
  <w:style w:type="paragraph" w:styleId="ListBullet">
    <w:name w:val="List Bullet"/>
    <w:basedOn w:val="List"/>
    <w:rsid w:val="00CC24FF"/>
  </w:style>
  <w:style w:type="paragraph" w:styleId="ListBullet4">
    <w:name w:val="List Bullet 4"/>
    <w:basedOn w:val="ListBullet3"/>
    <w:rsid w:val="00CC24FF"/>
    <w:pPr>
      <w:ind w:left="1418"/>
    </w:pPr>
  </w:style>
  <w:style w:type="paragraph" w:styleId="ListBullet5">
    <w:name w:val="List Bullet 5"/>
    <w:basedOn w:val="ListBullet4"/>
    <w:rsid w:val="00CC24FF"/>
    <w:pPr>
      <w:ind w:left="1702"/>
    </w:pPr>
  </w:style>
  <w:style w:type="paragraph" w:customStyle="1" w:styleId="B1">
    <w:name w:val="B1"/>
    <w:basedOn w:val="List"/>
    <w:rsid w:val="00CC24FF"/>
  </w:style>
  <w:style w:type="paragraph" w:customStyle="1" w:styleId="B2">
    <w:name w:val="B2"/>
    <w:basedOn w:val="List2"/>
    <w:rsid w:val="00CC24FF"/>
  </w:style>
  <w:style w:type="paragraph" w:customStyle="1" w:styleId="B3">
    <w:name w:val="B3"/>
    <w:basedOn w:val="List3"/>
    <w:rsid w:val="00CC24FF"/>
  </w:style>
  <w:style w:type="paragraph" w:customStyle="1" w:styleId="B4">
    <w:name w:val="B4"/>
    <w:basedOn w:val="List4"/>
    <w:rsid w:val="00CC24FF"/>
  </w:style>
  <w:style w:type="paragraph" w:customStyle="1" w:styleId="B5">
    <w:name w:val="B5"/>
    <w:basedOn w:val="List5"/>
    <w:rsid w:val="00CC24FF"/>
  </w:style>
  <w:style w:type="paragraph" w:customStyle="1" w:styleId="ZTD">
    <w:name w:val="ZTD"/>
    <w:basedOn w:val="ZB"/>
    <w:rsid w:val="00CC24FF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39394</Words>
  <Characters>224548</Characters>
  <Application>Microsoft Office Word</Application>
  <DocSecurity>0</DocSecurity>
  <Lines>1871</Lines>
  <Paragraphs>526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263416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IS</cp:lastModifiedBy>
  <cp:revision>16</cp:revision>
  <dcterms:created xsi:type="dcterms:W3CDTF">2023-06-08T08:01:00Z</dcterms:created>
  <dcterms:modified xsi:type="dcterms:W3CDTF">2023-06-08T09:13:00Z</dcterms:modified>
</cp:coreProperties>
</file>